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8cf6" w14:paraId="5cb8cf6" w:rsidRDefault="00F0763F" w:rsidP="00F0763F" w:rsidR="00F0763F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F0763F" w:rsidP="00F0763F" w:rsidR="00F0763F">
      <w:pPr>
        <w:pStyle w:val="Zaglavlje"/>
        <w:rPr>
          <w:rFonts w:eastAsia="Calibri"/>
        </w:rPr>
      </w:pPr>
      <w:r>
        <w:tab/>
        <w:t>Poslovni broj: 9 St-422/2016-</w:t>
      </w:r>
      <w:r>
        <w:t>4</w:t>
      </w:r>
    </w:p>
    <w:p w:rsidRDefault="00F0763F" w:rsidP="00F0763F" w:rsidR="00F076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0763F" w:rsidP="00F0763F" w:rsidR="00F076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0763F" w:rsidP="00F0763F" w:rsidR="00F076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0763F" w:rsidP="00F0763F" w:rsidR="00F0763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0763F" w:rsidP="00F0763F" w:rsidR="00F0763F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F0763F" w:rsidP="00F0763F" w:rsidR="00F0763F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F0763F" w:rsidP="00F0763F" w:rsidR="00F0763F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F0763F" w:rsidP="00F0763F" w:rsidR="00F0763F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KLESARSTVO KUKEC j.d.o.o., Malo Gradišće, Malo Gradišće 18, OIB:19758498015, dana 17. ožujka 2016. godine  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I. Pokreće se prethodni postupak radi utvrđivanja uvjeta za otvaranje stečajnog postupka nad dužnikom KLESARSTVO KUKEC j.d.o.o., Malo Gradišće, Malo Gradišće 18, OIB:19758498015.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F0763F" w:rsidP="00F0763F" w:rsidR="00F0763F">
      <w:pPr>
        <w:spacing w:lineRule="auto" w:line="240" w:after="0"/>
        <w:jc w:val="both"/>
        <w:rPr>
          <w:rFonts w:eastAsia="Calibri"/>
          <w:color w:val="FF0000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5. svibnja 2016. u 09,00 sati</w:t>
      </w:r>
    </w:p>
    <w:p w:rsidRDefault="00F0763F" w:rsidP="00F0763F" w:rsidR="00F0763F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direktor dužnika Martin Kukec, Malo Gradišće, Malo Gradišće 18,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236 dana u ukupnom iznosu od 30.023,87 kn te da dužnik ima jednog zaposlenog.</w:t>
      </w:r>
    </w:p>
    <w:p w:rsidRDefault="00F0763F" w:rsidP="00F0763F" w:rsidR="00F0763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17. ožujka 2016. godine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  KLESARSTVO KUKEC j.d.o.o., Malo Gradišće, Malo Gradišće 18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 direktor dužnika Martin Kukec, Malo Gradišće, Malo Gradišće 18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>
      <w:pPr>
        <w:spacing w:lineRule="auto" w:line="240" w:after="0"/>
        <w:jc w:val="center"/>
        <w:rPr>
          <w:rFonts w:eastAsia="Calibri"/>
        </w:rPr>
      </w:pPr>
    </w:p>
    <w:p w:rsidRDefault="00F0763F" w:rsidP="00F0763F" w:rsidR="00F0763F">
      <w:pPr>
        <w:spacing w:lineRule="auto" w:line="240" w:after="0"/>
        <w:jc w:val="both"/>
        <w:rPr>
          <w:rFonts w:eastAsia="Calibri"/>
        </w:rPr>
      </w:pPr>
    </w:p>
    <w:p w:rsidRDefault="00F0763F" w:rsidP="00F0763F" w:rsidR="00F0763F"/>
    <w:p w:rsidRDefault="00DA0242" w:rsidP="00F0763F" w:rsidR="00DA0242" w:rsidRPr="00F0763F"/>
    <w:sectPr w:rsidSect="00EB0D4C" w:rsidR="00DA0242" w:rsidRPr="00F0763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63F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0763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0763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095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St-422/2016-4</izvorni_sadrzaj>
    <derivirana_varijabla naziv="DomainObject.Oznaka_1">St-422/2016-4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KUKEC jednostavno društvo s ograničenom odgovornošću za klesarstvo, graditeljstvo i usluge</izvorni_sadrzaj>
    <derivirana_varijabla naziv="DomainObject.Predmet.ProtustrankaFormated_1">  KLESARSTVO KUKEC jednostavno društvo s ograničenom odgovornošću za klesarstvo, graditeljstvo i usluge</derivirana_varijabla>
  </DomainObject.Predmet.ProtustrankaFormated>
  <DomainObject.Predmet.ProtustrankaFormatedOIB>
    <izvorni_sadrzaj>  KLESARSTVO KUKEC jednostavno društvo s ograničenom odgovornošću za klesarstvo, graditeljstvo i usluge, OIB 19758498015</izvorni_sadrzaj>
    <derivirana_varijabla naziv="DomainObject.Predmet.ProtustrankaFormatedOIB_1">  KLESARSTVO KUKEC jednostavno društvo s ograničenom odgovornošću za klesarstvo, graditeljstvo i usluge, OIB 19758498015</derivirana_varijabla>
  </DomainObject.Predmet.ProtustrankaFormatedOIB>
  <DomainObject.Predmet.ProtustrankaFormatedWithAdress>
    <izvorni_sadrzaj> KLESARSTVO KUKEC jednostavno društvo s ograničenom odgovornošću za klesarstvo, graditeljstvo i usluge, Malo Gradišće 18, 42208 Malo Gradišće</izvorni_sadrzaj>
    <derivirana_varijabla naziv="DomainObject.Predmet.ProtustrankaFormatedWithAdress_1"> KLESARSTVO KUKEC jednostavno društvo s ograničenom odgovornošću za klesarstvo, graditeljstvo i usluge, Malo Gradišće 18, 42208 Malo Gradišće</derivirana_varijabla>
  </DomainObject.Predmet.ProtustrankaFormatedWithAdress>
  <DomainObject.Predmet.ProtustrankaFormatedWithAdressOIB>
    <izvorni_sadrzaj> KLESARSTVO KUKEC jednostavno društvo s ograničenom odgovornošću za klesarstvo, graditeljstvo i usluge, OIB 19758498015, Malo Gradišće 18, 42208 Malo Gradišće</izvorni_sadrzaj>
    <derivirana_varijabla naziv="DomainObject.Predmet.ProtustrankaFormatedWithAdressOIB_1"> KLESARSTVO KUKEC jednostavno društvo s ograničenom odgovornošću za klesarstvo, graditeljstvo i usluge, OIB 19758498015, Malo Gradišće 18, 42208 Malo Gradišće</derivirana_varijabla>
  </DomainObject.Predmet.ProtustrankaFormatedWithAdressOIB>
  <DomainObject.Predmet.ProtustrankaWithAdress>
    <izvorni_sadrzaj>KLESARSTVO KUKEC jednostavno društvo s ograničenom odgovornošću za klesarstvo, graditeljstvo i usluge Malo Gradišće 18, 42208 Malo Gradišće</izvorni_sadrzaj>
    <derivirana_varijabla naziv="DomainObject.Predmet.ProtustrankaWithAdress_1">KLESARSTVO KUKEC jednostavno društvo s ograničenom odgovornošću za klesarstvo, graditeljstvo i usluge Malo Gradišće 18, 42208 Malo Gradišće</derivirana_varijabla>
  </DomainObject.Predmet.ProtustrankaWithAdress>
  <DomainObject.Predmet.ProtustrankaWith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WithAdressOIB_1">KLESARSTVO KUKEC jednostavno društvo s ograničenom odgovornošću za klesarstvo, graditeljstvo i usluge, OIB 19758498015, Malo Gradišće 18, 42208 Malo Gradišće</derivirana_varijabla>
  </DomainObject.Predmet.ProtustrankaWithAdressOIB>
  <DomainObject.Predmet.ProtustrankaNazivFormated>
    <izvorni_sadrzaj>KLESARSTVO KUKEC jednostavno društvo s ograničenom odgovornošću za klesarstvo, graditeljstvo i usluge</izvorni_sadrzaj>
    <derivirana_varijabla naziv="DomainObject.Predmet.ProtustrankaNazivFormated_1">KLESARSTVO KUKEC jednostavno društvo s ograničenom odgovornošću za klesarstvo, graditeljstvo i usluge</derivirana_varijabla>
  </DomainObject.Predmet.ProtustrankaNazivFormated>
  <DomainObject.Predmet.ProtustrankaNazivFormatedOIB>
    <izvorni_sadrzaj>KLESARSTVO KUKEC jednostavno društvo s ograničenom odgovornošću za klesarstvo, graditeljstvo i usluge, OIB 19758498015</izvorni_sadrzaj>
    <derivirana_varijabla naziv="DomainObject.Predmet.ProtustrankaNazivFormatedOIB_1">KLESARSTVO KUKEC jednostavno društvo s ograničenom odgovornošću za klesarstvo, graditeljstvo i usluge, OIB 19758498015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30023.87</izvorni_sadrzaj>
    <derivirana_varijabla naziv="DomainObject.Predmet.TrenutnaVrijednost_1">30023.87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KLESARSTVO KUKEC jednostavno društvo s ograničenom odgovornošću za klesarstvo, graditeljstvo i usluge</item>
    </izvorni_sadrzaj>
    <derivirana_varijabla naziv="DomainObject.Predmet.ProtuStrankaListFormated_1">
      <item>KLESARSTVO KUKEC jednostavno društvo s ograničenom odgovornošću za klesarstvo, graditeljstvo i usluge</item>
    </derivirana_varijabla>
  </DomainObject.Predmet.ProtuStrankaListFormated>
  <DomainObject.Predmet.ProtuStrankaListFormatedOIB>
    <izvorni_sadrzaj>
      <item>KLESARSTVO KUKEC jednostavno društvo s ograničenom odgovornošću za klesarstvo, graditeljstvo i usluge, OIB 19758498015</item>
    </izvorni_sadrzaj>
    <derivirana_varijabla naziv="DomainObject.Predmet.ProtuStrankaListFormatedOIB_1">
      <item>KLESARSTVO KUKEC jednostavno društvo s ograničenom odgovornošću za klesarstvo, graditeljstvo i usluge, OIB 19758498015</item>
    </derivirana_varijabla>
  </DomainObject.Predmet.ProtuStrankaListFormatedOIB>
  <DomainObject.Predmet.ProtuStrankaListFormatedWithAdress>
    <izvorni_sadrzaj>
      <item>KLESARSTVO KUKEC jednostavno društvo s ograničenom odgovornošću za klesarstvo, graditeljstvo i usluge, Malo Gradišće 18, 42208 Malo Gradišće</item>
    </izvorni_sadrzaj>
    <derivirana_varijabla naziv="DomainObject.Predmet.ProtuStrankaListFormatedWithAdress_1">
      <item>KLESARSTVO KUKEC jednostavno društvo s ograničenom odgovornošću za klesarstvo, graditeljstvo i usluge, Malo Gradišće 18, 42208 Malo Gradišće</item>
    </derivirana_varijabla>
  </DomainObject.Predmet.ProtuStrankaListFormatedWithAdress>
  <DomainObject.Predmet.ProtuStrankaListFormatedWithAdressOIB>
    <izvorni_sadrzaj>
      <item>KLESARSTVO KUKEC jednostavno društvo s ograničenom odgovornošću za klesarstvo, graditeljstvo i usluge, OIB 19758498015, Malo Gradišće 18, 42208 Malo Gradišće</item>
    </izvorni_sadrzaj>
    <derivirana_varijabla naziv="DomainObject.Predmet.ProtuStrankaListFormatedWithAdressOIB_1">
      <item>KLESARSTVO KUKEC jednostavno društvo s ograničenom odgovornošću za klesarstvo, graditeljstvo i usluge, OIB 19758498015, Malo Gradišće 18, 42208 Malo Gradišće</item>
    </derivirana_varijabla>
  </DomainObject.Predmet.ProtuStrankaListFormatedWithAdressOIB>
  <DomainObject.Predmet.ProtuStrankaListNazivFormated>
    <izvorni_sadrzaj>
      <item>KLESARSTVO KUKEC jednostavno društvo s ograničenom odgovornošću za klesarstvo, graditeljstvo i usluge</item>
    </izvorni_sadrzaj>
    <derivirana_varijabla naziv="DomainObject.Predmet.ProtuStrankaListNazivFormated_1">
      <item>KLESARSTVO KUKEC jednostavno društvo s ograničenom odgovornošću za klesarstvo, graditeljstvo i usluge</item>
    </derivirana_varijabla>
  </DomainObject.Predmet.ProtuStrankaListNazivFormated>
  <DomainObject.Predmet.ProtuStrankaListNazivFormatedOIB>
    <izvorni_sadrzaj>
      <item>KLESARSTVO KUKEC jednostavno društvo s ograničenom odgovornošću za klesarstvo, graditeljstvo i usluge, OIB 19758498015</item>
    </izvorni_sadrzaj>
    <derivirana_varijabla naziv="DomainObject.Predmet.ProtuStrankaListNazivFormatedOIB_1">
      <item>KLESARSTVO KUKEC jednostavno društvo s ograničenom odgovornošću za klesarstvo, graditeljstvo i usluge, OIB 19758498015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St-422/2016-4</izvorni_sadrzaj>
    <derivirana_varijabla naziv="DomainObject.PoslovniBrojDokumenta_1">St-422/2016-4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KLESARSTVO KUKEC jednostavno društvo s ograničenom odgovornošću za klesarstvo, graditeljstvo i usluge</izvorni_sadrzaj>
    <derivirana_varijabla naziv="DomainObject.Predmet.ProtustrankaIDrugi_1">KLESARSTVO KUKEC jednostavno društvo s ograničenom odgovornošću za klesarstvo,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IDrugiAdressOIB_1">KLESARSTVO KUKEC jednostavno društvo s ograničenom odgovornošću za klesarstvo, graditeljstvo i usluge, OIB 19758498015, Malo Gradišće 18,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KLESARSTVO KUKEC jednostavno društvo s ograničenom odgovornošću za klesarstvo, graditeljstvo i usluge</item>
      <item>E-oglasna ploča</item>
      <item>Sudski registar</item>
    </izvorni_sadrzaj>
    <derivirana_varijabla naziv="DomainObject.Predmet.SudioniciListNaziv_1">
      <item>Financijska agencija</item>
      <item>KLESARSTVO KUKEC jednostavno društvo s ograničenom odgovornošću za klesarstvo, graditeljstvo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CCEDD-9B46-481E-BC37-2CDAE9ED6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2582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2016-03-17T11:04:00Z</cp:lastPrinted>
  <dcterms:modified xmlns:xsi="http://www.w3.org/2001/XMLSchema-instance" xsi:type="dcterms:W3CDTF">2016-03-17T11:05:00Z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