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3a42" w14:paraId="df73a42" w:rsidRDefault="00146E74" w:rsidP="00146E74" w:rsidR="00146E7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E74" w:rsidP="00146E74" w:rsidR="00146E7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46E74" w:rsidP="00146E74" w:rsidR="00146E7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46E74" w:rsidP="00146E74" w:rsidR="00146E7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46E74" w:rsidP="00146E74" w:rsidR="00146E7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46E74" w:rsidP="00146E74" w:rsidR="00146E7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46E74" w:rsidP="00146E74" w:rsidR="00146E74" w:rsidRPr="005D578C">
      <w:pPr>
        <w:jc w:val="center"/>
        <w:rPr>
          <w:rFonts w:cs="Times New Roman" w:eastAsia="Times New Roman"/>
          <w:szCs w:val="24"/>
        </w:rPr>
      </w:pPr>
    </w:p>
    <w:p w:rsidRDefault="00146E74" w:rsidP="00146E74" w:rsidR="00146E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46E74" w:rsidP="00146E74" w:rsidR="00146E74" w:rsidRPr="005D578C">
      <w:pPr>
        <w:rPr>
          <w:rFonts w:cs="Times New Roman" w:eastAsia="Times New Roman"/>
          <w:szCs w:val="24"/>
        </w:rPr>
      </w:pPr>
    </w:p>
    <w:p w:rsidRDefault="00146E74" w:rsidP="00146E74" w:rsidR="00146E7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ZVONKO d. o. o. Pula, Gumbac Bože 70, OIB 42036500208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040056763,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441D0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ožujka 2016.</w:t>
      </w:r>
    </w:p>
    <w:p w:rsidRDefault="00146E74" w:rsidP="00146E74" w:rsidR="00146E74" w:rsidRPr="005D578C">
      <w:pPr>
        <w:rPr>
          <w:rFonts w:cs="Times New Roman" w:eastAsia="Times New Roman"/>
          <w:szCs w:val="24"/>
        </w:rPr>
      </w:pPr>
    </w:p>
    <w:p w:rsidRDefault="00146E74" w:rsidP="00146E74" w:rsidR="00146E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46E74" w:rsidP="00146E74" w:rsidR="00146E74" w:rsidRPr="005D578C">
      <w:pPr>
        <w:rPr>
          <w:rFonts w:cs="Times New Roman" w:eastAsia="Times New Roman"/>
          <w:szCs w:val="24"/>
        </w:rPr>
      </w:pPr>
    </w:p>
    <w:p w:rsidRDefault="00146E74" w:rsidP="00146E74" w:rsidR="00146E7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ZVONKO d. o. o. Pula, Gumbac Bože 70, OIB 42036500208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040056763,</w:t>
      </w:r>
      <w:r w:rsidRPr="005D578C">
        <w:rPr>
          <w:rFonts w:cs="Times New Roman" w:eastAsia="Times New Roman"/>
          <w:szCs w:val="24"/>
        </w:rPr>
        <w:t xml:space="preserve"> s danom </w:t>
      </w:r>
      <w:r w:rsidR="009441D0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46E74" w:rsidP="00146E74" w:rsidR="00146E74" w:rsidRPr="005D578C">
      <w:pPr>
        <w:rPr>
          <w:rFonts w:cs="Times New Roman" w:eastAsia="Times New Roman"/>
          <w:szCs w:val="24"/>
        </w:rPr>
      </w:pPr>
    </w:p>
    <w:p w:rsidRDefault="00146E74" w:rsidP="00146E74" w:rsidR="00146E7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146E74" w:rsidP="00146E74" w:rsidR="00146E74">
      <w:pPr>
        <w:rPr>
          <w:rFonts w:cs="Times New Roman" w:eastAsia="Times New Roman"/>
          <w:szCs w:val="20"/>
        </w:rPr>
      </w:pPr>
    </w:p>
    <w:p w:rsidRDefault="00146E74" w:rsidP="00146E74" w:rsidR="00146E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ZVONKO d. o. o. Pula, Gumbac Bože 70, OIB 42036500208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040056763.</w:t>
      </w:r>
    </w:p>
    <w:p w:rsidRDefault="00146E74" w:rsidP="00146E74" w:rsidR="00146E74">
      <w:pPr>
        <w:ind w:firstLine="709"/>
        <w:rPr>
          <w:rFonts w:cs="Times New Roman" w:eastAsia="Times New Roman"/>
          <w:szCs w:val="24"/>
        </w:rPr>
      </w:pPr>
    </w:p>
    <w:p w:rsidRDefault="00146E74" w:rsidP="00146E74" w:rsidR="00146E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ZVONKO d. o. o. Pula, Gumbac Bože 70, OIB 42036500208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040056763.</w:t>
      </w:r>
    </w:p>
    <w:p w:rsidRDefault="00146E74" w:rsidP="00146E74" w:rsidR="00146E74">
      <w:pPr>
        <w:rPr>
          <w:rFonts w:cs="Times New Roman" w:eastAsia="Times New Roman"/>
          <w:szCs w:val="24"/>
        </w:rPr>
      </w:pPr>
    </w:p>
    <w:p w:rsidRDefault="009441D0" w:rsidP="00146E74" w:rsidR="009441D0" w:rsidRPr="005D578C">
      <w:pPr>
        <w:rPr>
          <w:rFonts w:cs="Times New Roman" w:eastAsia="Times New Roman"/>
          <w:szCs w:val="24"/>
        </w:rPr>
      </w:pPr>
    </w:p>
    <w:p w:rsidRDefault="00146E74" w:rsidP="00146E74" w:rsidR="00146E7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46E74" w:rsidP="00146E74" w:rsidR="00146E74">
      <w:pPr>
        <w:ind w:firstLine="708"/>
        <w:rPr>
          <w:rFonts w:cs="Times New Roman" w:eastAsia="Times New Roman"/>
          <w:szCs w:val="24"/>
        </w:rPr>
      </w:pPr>
    </w:p>
    <w:p w:rsidRDefault="00146E74" w:rsidP="00146E74" w:rsidR="00146E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9441D0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ZVONKO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St-703/2015-3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46E74" w:rsidP="00146E74" w:rsidR="00146E7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46E74" w:rsidP="00146E74" w:rsidR="00146E74" w:rsidRPr="005D578C">
      <w:pPr>
        <w:rPr>
          <w:rFonts w:cs="Times New Roman" w:eastAsia="Times New Roman"/>
          <w:szCs w:val="24"/>
        </w:rPr>
      </w:pPr>
    </w:p>
    <w:p w:rsidRDefault="00146E74" w:rsidP="00146E74" w:rsidR="00146E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441D0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46E74" w:rsidP="00146E74" w:rsidR="00146E74">
      <w:pPr>
        <w:rPr>
          <w:rFonts w:cs="Times New Roman" w:eastAsia="Times New Roman"/>
          <w:szCs w:val="24"/>
        </w:rPr>
      </w:pPr>
    </w:p>
    <w:p w:rsidRDefault="00146E74" w:rsidP="00146E74" w:rsidR="00146E7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46E74" w:rsidP="00146E74" w:rsidR="00146E7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</w:p>
    <w:p w:rsidRDefault="00146E74" w:rsidP="00146E74" w:rsidR="00146E74">
      <w:pPr>
        <w:jc w:val="left"/>
        <w:rPr>
          <w:rFonts w:cs="Times New Roman" w:eastAsia="Times New Roman"/>
          <w:szCs w:val="24"/>
        </w:rPr>
      </w:pPr>
    </w:p>
    <w:p w:rsidRDefault="00146E74" w:rsidP="00146E74" w:rsidR="00146E74" w:rsidRPr="005D578C">
      <w:pPr>
        <w:jc w:val="left"/>
        <w:rPr>
          <w:rFonts w:cs="Times New Roman" w:eastAsia="Times New Roman"/>
          <w:szCs w:val="24"/>
        </w:rPr>
      </w:pPr>
    </w:p>
    <w:p w:rsidRDefault="00146E74" w:rsidP="00146E74" w:rsidR="00146E7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46E74" w:rsidP="00146E74" w:rsidR="00146E7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46E74" w:rsidP="00146E74" w:rsidR="00146E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46E74" w:rsidP="00146E74" w:rsidR="00146E74">
      <w:pPr>
        <w:rPr>
          <w:rFonts w:cs="Times New Roman" w:eastAsia="Times New Roman"/>
          <w:szCs w:val="24"/>
        </w:rPr>
      </w:pPr>
    </w:p>
    <w:p w:rsidRDefault="00146E74" w:rsidP="00146E74" w:rsidR="00146E74" w:rsidRPr="005D578C">
      <w:pPr>
        <w:rPr>
          <w:rFonts w:cs="Times New Roman" w:eastAsia="Times New Roman"/>
          <w:szCs w:val="24"/>
        </w:rPr>
      </w:pPr>
    </w:p>
    <w:p w:rsidRDefault="00146E74" w:rsidP="00146E74" w:rsidR="00146E7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46E74" w:rsidP="00146E74" w:rsidR="00146E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46E74" w:rsidP="00146E74" w:rsidR="00146E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ZVONKO d. o. o. Pula, Gumbac Bože 70,</w:t>
      </w:r>
    </w:p>
    <w:p w:rsidRDefault="00146E74" w:rsidP="00146E74" w:rsidR="00146E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Zvonko Brkljačić, Pula, Gumbac Bože 70 i Marko Zlatić, Pomer, Pomer 150,</w:t>
      </w:r>
    </w:p>
    <w:p w:rsidRDefault="00146E74" w:rsidP="00146E74" w:rsidR="00146E7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46E74" w:rsidP="00146E74" w:rsidR="00146E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46E74" w:rsidP="00146E74" w:rsidR="00146E7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146E74" w:rsidP="00146E74" w:rsidR="00146E7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46E74" w:rsidP="00146E74" w:rsidR="00146E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46E74" w:rsidP="00146E74" w:rsidR="00146E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46E74" w:rsidP="00146E74" w:rsidR="00146E74"/>
    <w:p w:rsidRDefault="00146E74" w:rsidP="00146E74" w:rsidR="00146E74"/>
    <w:p w:rsidRDefault="00146E74" w:rsidP="00146E74" w:rsidR="00146E74"/>
    <w:p w:rsidRDefault="00146E74" w:rsidP="00146E74" w:rsidR="00146E74"/>
    <w:p w:rsidRDefault="00146E74" w:rsidP="00146E74" w:rsidR="00146E74"/>
    <w:p w:rsidRDefault="00146E74" w:rsidP="00146E74" w:rsidR="00146E74"/>
    <w:p w:rsidRDefault="00146E74" w:rsidP="00146E74" w:rsidR="00146E74"/>
    <w:p w:rsidRDefault="00146E74" w:rsidP="00146E74" w:rsidR="00146E74"/>
    <w:p w:rsidRDefault="00146E74" w:rsidP="00146E74" w:rsidR="00146E74"/>
    <w:p w:rsidRDefault="00146E74" w:rsidP="00146E74" w:rsidR="00146E74"/>
    <w:p w:rsidRDefault="00146E74" w:rsidP="00146E74" w:rsidR="00146E74"/>
    <w:p w:rsidRDefault="00146E74" w:rsidP="00146E74" w:rsidR="00146E74"/>
    <w:p w:rsidRDefault="000956B6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74" w:rsidP="00146E74" w:rsidR="00146E74">
      <w:r>
        <w:separator/>
      </w:r>
    </w:p>
  </w:endnote>
  <w:endnote w:id="0" w:type="continuationSeparator">
    <w:p w:rsidRDefault="00146E74" w:rsidP="00146E74" w:rsidR="00146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74" w:rsidP="00146E74" w:rsidR="00146E74">
      <w:r>
        <w:separator/>
      </w:r>
    </w:p>
  </w:footnote>
  <w:footnote w:id="0" w:type="continuationSeparator">
    <w:p w:rsidRDefault="00146E74" w:rsidP="00146E74" w:rsidR="00146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6E74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956B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St-703/2015-5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6E74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St-703/2015-5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618D"/>
    <w:rsid w:val="000956B6"/>
    <w:rsid w:val="00146E74"/>
    <w:rsid w:val="0075528E"/>
    <w:rsid w:val="0079403F"/>
    <w:rsid w:val="007D618D"/>
    <w:rsid w:val="0094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6E7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6E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46E7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6E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6E7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6E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6E7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6B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56B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56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56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6E7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6E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46E7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6E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6E7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6E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6E7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6B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56B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56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56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ZVONKO d.o.o.</izvorni_sadrzaj>
    <derivirana_varijabla naziv="DomainObject.Predmet.ProtustrankaFormated_1">  ZVONKO d.o.o.</derivirana_varijabla>
  </DomainObject.Predmet.ProtustrankaFormated>
  <DomainObject.Predmet.ProtustrankaFormatedOIB>
    <izvorni_sadrzaj>  ZVONKO d.o.o., OIB 42036500208</izvorni_sadrzaj>
    <derivirana_varijabla naziv="DomainObject.Predmet.ProtustrankaFormatedOIB_1">  ZVONKO d.o.o., OIB 42036500208</derivirana_varijabla>
  </DomainObject.Predmet.ProtustrankaFormatedOIB>
  <DomainObject.Predmet.ProtustrankaFormatedWithAdress>
    <izvorni_sadrzaj> ZVONKO d.o.o., Gumbac Bože 70, 52100 Pula</izvorni_sadrzaj>
    <derivirana_varijabla naziv="DomainObject.Predmet.ProtustrankaFormatedWithAdress_1"> ZVONKO d.o.o., Gumbac Bože 70, 52100 Pula</derivirana_varijabla>
  </DomainObject.Predmet.ProtustrankaFormatedWithAdress>
  <DomainObject.Predmet.ProtustrankaFormatedWithAdressOIB>
    <izvorni_sadrzaj> ZVONKO d.o.o., OIB 42036500208, Gumbac Bože 70, 52100 Pula</izvorni_sadrzaj>
    <derivirana_varijabla naziv="DomainObject.Predmet.ProtustrankaFormatedWithAdressOIB_1"> ZVONKO d.o.o., OIB 42036500208, Gumbac Bože 70, 52100 Pula</derivirana_varijabla>
  </DomainObject.Predmet.ProtustrankaFormatedWithAdressOIB>
  <DomainObject.Predmet.ProtustrankaWithAdress>
    <izvorni_sadrzaj>ZVONKO d.o.o. Gumbac Bože 70, 52100 Pula</izvorni_sadrzaj>
    <derivirana_varijabla naziv="DomainObject.Predmet.ProtustrankaWithAdress_1">ZVONKO d.o.o. Gumbac Bože 70, 52100 Pula</derivirana_varijabla>
  </DomainObject.Predmet.ProtustrankaWithAdress>
  <DomainObject.Predmet.ProtustrankaWithAdressOIB>
    <izvorni_sadrzaj>ZVONKO d.o.o., OIB 42036500208, Gumbac Bože 70, 52100 Pula</izvorni_sadrzaj>
    <derivirana_varijabla naziv="DomainObject.Predmet.ProtustrankaWithAdressOIB_1">ZVONKO d.o.o., OIB 42036500208, Gumbac Bože 70, 52100 Pula</derivirana_varijabla>
  </DomainObject.Predmet.ProtustrankaWithAdressOIB>
  <DomainObject.Predmet.ProtustrankaNazivFormated>
    <izvorni_sadrzaj>ZVONKO d.o.o.</izvorni_sadrzaj>
    <derivirana_varijabla naziv="DomainObject.Predmet.ProtustrankaNazivFormated_1">ZVONKO d.o.o.</derivirana_varijabla>
  </DomainObject.Predmet.ProtustrankaNazivFormated>
  <DomainObject.Predmet.ProtustrankaNazivFormatedOIB>
    <izvorni_sadrzaj>ZVONKO d.o.o., OIB 42036500208</izvorni_sadrzaj>
    <derivirana_varijabla naziv="DomainObject.Predmet.ProtustrankaNazivFormatedOIB_1">ZVONKO d.o.o., OIB 42036500208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35369.98</izvorni_sadrzaj>
    <derivirana_varijabla naziv="DomainObject.Predmet.TrenutnaVrijednost_1">35369.98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ZVONKO d.o.o.</item>
    </izvorni_sadrzaj>
    <derivirana_varijabla naziv="DomainObject.Predmet.ProtuStrankaListFormated_1">
      <item>ZVONKO d.o.o.</item>
    </derivirana_varijabla>
  </DomainObject.Predmet.ProtuStrankaListFormated>
  <DomainObject.Predmet.ProtuStrankaListFormatedOIB>
    <izvorni_sadrzaj>
      <item>ZVONKO d.o.o., OIB 42036500208</item>
    </izvorni_sadrzaj>
    <derivirana_varijabla naziv="DomainObject.Predmet.ProtuStrankaListFormatedOIB_1">
      <item>ZVONKO d.o.o., OIB 42036500208</item>
    </derivirana_varijabla>
  </DomainObject.Predmet.ProtuStrankaListFormatedOIB>
  <DomainObject.Predmet.ProtuStrankaListFormatedWithAdress>
    <izvorni_sadrzaj>
      <item>ZVONKO d.o.o., Gumbac Bože 70, 52100 Pula</item>
    </izvorni_sadrzaj>
    <derivirana_varijabla naziv="DomainObject.Predmet.ProtuStrankaListFormatedWithAdress_1">
      <item>ZVONKO d.o.o., Gumbac Bože 70, 52100 Pula</item>
    </derivirana_varijabla>
  </DomainObject.Predmet.ProtuStrankaListFormatedWithAdress>
  <DomainObject.Predmet.ProtuStrankaListFormatedWithAdressOIB>
    <izvorni_sadrzaj>
      <item>ZVONKO d.o.o., OIB 42036500208, Gumbac Bože 70, 52100 Pula</item>
    </izvorni_sadrzaj>
    <derivirana_varijabla naziv="DomainObject.Predmet.ProtuStrankaListFormatedWithAdressOIB_1">
      <item>ZVONKO d.o.o., OIB 42036500208, Gumbac Bože 70, 52100 Pula</item>
    </derivirana_varijabla>
  </DomainObject.Predmet.ProtuStrankaListFormatedWithAdressOIB>
  <DomainObject.Predmet.ProtuStrankaListNazivFormated>
    <izvorni_sadrzaj>
      <item>ZVONKO d.o.o.</item>
    </izvorni_sadrzaj>
    <derivirana_varijabla naziv="DomainObject.Predmet.ProtuStrankaListNazivFormated_1">
      <item>ZVONKO d.o.o.</item>
    </derivirana_varijabla>
  </DomainObject.Predmet.ProtuStrankaListNazivFormated>
  <DomainObject.Predmet.ProtuStrankaListNazivFormatedOIB>
    <izvorni_sadrzaj>
      <item>ZVONKO d.o.o., OIB 42036500208</item>
    </izvorni_sadrzaj>
    <derivirana_varijabla naziv="DomainObject.Predmet.ProtuStrankaListNazivFormatedOIB_1">
      <item>ZVONKO d.o.o., OIB 42036500208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ZVONKO d.o.o.</izvorni_sadrzaj>
    <derivirana_varijabla naziv="DomainObject.Predmet.ProtustrankaIDrugi_1">ZVONKO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ZVONKO d.o.o., OIB 42036500208, Gumbac Bože 70, 52100 Pula</izvorni_sadrzaj>
    <derivirana_varijabla naziv="DomainObject.Predmet.ProtustrankaIDrugiAdressOIB_1">ZVONKO d.o.o., OIB 42036500208, Gumbac Bože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ZVONKO d.o.o.</item>
    </izvorni_sadrzaj>
    <derivirana_varijabla naziv="DomainObject.Predmet.SudioniciListNaziv_1">
      <item>FINANCIJSKA AGENCIJA, RC RIJEKA, PODRUŽNICA PULA, PULA</item>
      <item>ZVONKO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ZVONKO d.o.o., OIB 42036500208, Gumbac Bože 70,52100 Pula</item>
    </izvorni_sadrzaj>
    <derivirana_varijabla naziv="DomainObject.Predmet.SudioniciListAdressOIB_1">
      <item>FINANCIJSKA AGENCIJA, RC RIJEKA, PODRUŽNICA PULA, PULA, OIB 85821130368, Ulica grada Vukovara 70,Zagreb</item>
      <item>ZVONKO d.o.o., OIB 42036500208, Gumbac Bože 70,52100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42036500208</item>
    </izvorni_sadrzaj>
    <derivirana_varijabla naziv="DomainObject.Predmet.SudioniciListNazivOIB_1">
      <item>, OIB 85821130368</item>
      <item>, OIB 42036500208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3047</properties:Characters>
  <properties:Lines>89</properties:Lines>
  <properties:Paragraphs>30</properties:Paragraphs>
  <properties:TotalTime>5</properties:TotalTime>
  <properties:ScaleCrop>false</properties:ScaleCrop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2016-03-14T09:42:00Z</dcterms:created>
  <dc:creator>Mihaela Kaligari</dc:creator>
  <dc:description/>
  <cp:keywords/>
  <cp:lastModifiedBy>Jasmina Matika</cp:lastModifiedBy>
  <dcterms:modified xmlns:xsi="http://www.w3.org/2001/XMLSchema-instance" xsi:type="dcterms:W3CDTF">2016-03-17T12:05:00Z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