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307b" w14:paraId="c15307b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58319B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MM OLE d.o.o. za trgovinu i usluge, OIB: 42064865401, Zagreb (Grad Zagreb), Stonska 9,  </w:t>
      </w:r>
      <w:r w:rsidR="002750A7">
        <w:t xml:space="preserve">dana </w:t>
      </w:r>
      <w:r w:rsidR="008E360F">
        <w:t>31. svibnja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8319B">
        <w:t>MM OLE d.o.o. za trgovinu i usluge, OIB: 42064865401, Zagreb (Grad Zagreb), Stonska 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07DFE">
        <w:t>2</w:t>
      </w:r>
      <w:r w:rsidR="0058319B">
        <w:t>35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8319B" w:rsidP="0058319B" w:rsidR="0058319B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MM OLE d.o.o. za trgovinu i usluge, OIB: 42064865401, Zagreb (Grad Zagreb), Stonska 9.</w:t>
      </w:r>
    </w:p>
    <w:p w:rsidRDefault="0058319B" w:rsidP="0058319B" w:rsidR="0058319B">
      <w:pPr>
        <w:ind w:firstLine="709"/>
        <w:jc w:val="both"/>
      </w:pPr>
    </w:p>
    <w:p w:rsidRDefault="0058319B" w:rsidP="0058319B" w:rsidR="0058319B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8319B" w:rsidP="0058319B" w:rsidR="0058319B">
      <w:pPr>
        <w:ind w:firstLine="709"/>
        <w:jc w:val="both"/>
      </w:pPr>
    </w:p>
    <w:p w:rsidRDefault="0058319B" w:rsidP="0058319B" w:rsidR="0058319B">
      <w:pPr>
        <w:ind w:firstLine="709"/>
        <w:jc w:val="both"/>
      </w:pPr>
      <w:r>
        <w:t xml:space="preserve">Financijska agencija, kao predlagatelj, navela je u prijedlogu za otvaranje stečajnog postupka kako dužnik na dan 7. siječnja 2016. u Očevidniku redoslijeda osnova za plaćanje, ima evidentirane neizvršene osnove za plaćanje u neprekinutom razdoblju od 120 dana, u ukupnom iznosu od 13.608,75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58319B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</w:t>
      </w:r>
      <w:r w:rsidR="0058319B">
        <w:t>niti je dostavio pisano očitovanje.</w:t>
      </w:r>
    </w:p>
    <w:p w:rsidRDefault="00C5617A" w:rsidP="00C5617A" w:rsidR="00C5617A">
      <w:pPr>
        <w:pStyle w:val="Tijeloteksta"/>
        <w:ind w:firstLine="708"/>
      </w:pPr>
    </w:p>
    <w:p w:rsidRDefault="0058319B" w:rsidP="00C5617A" w:rsidR="007D0292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16 spisa), a također je dostavljen i upit MUP-u, a u odnosu na postojanje eventualno evidentiranih pokretnina.</w:t>
      </w:r>
    </w:p>
    <w:p w:rsidRDefault="0058319B" w:rsidP="00C5617A" w:rsidR="005831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D0292">
        <w:t>31. svibnja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AFD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58319B">
          <w:t>235/16-12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07DFE"/>
    <w:rsid w:val="002750A7"/>
    <w:rsid w:val="002A4ACB"/>
    <w:rsid w:val="0058319B"/>
    <w:rsid w:val="00624813"/>
    <w:rsid w:val="007D0292"/>
    <w:rsid w:val="008E360F"/>
    <w:rsid w:val="00BE3772"/>
    <w:rsid w:val="00C5617A"/>
    <w:rsid w:val="00D80AFD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A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A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A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A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A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09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St-235/2016-12</izvorni_sadrzaj>
    <derivirana_varijabla naziv="DomainObject.Oznaka_1">St-235/2016-12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OLE d.o.o. zastupanog po punomoćniku Mišela Poljanec Ponjan</izvorni_sadrzaj>
    <derivirana_varijabla naziv="DomainObject.Predmet.ProtustrankaFormated_1">  MM OLE d.o.o. zastupanog po punomoćniku Mišela Poljanec Ponjan</derivirana_varijabla>
  </DomainObject.Predmet.ProtustrankaFormated>
  <DomainObject.Predmet.ProtustrankaFormatedOIB>
    <izvorni_sadrzaj>  MM OLE d.o.o., OIB 42064865401 zastupanog po punomoćniku Mišela Poljanec Ponjan</izvorni_sadrzaj>
    <derivirana_varijabla naziv="DomainObject.Predmet.ProtustrankaFormatedOIB_1">  MM OLE d.o.o., OIB 42064865401 zastupanog po punomoćniku Mišela Poljanec Ponjan</derivirana_varijabla>
  </DomainObject.Predmet.ProtustrankaFormatedOIB>
  <DomainObject.Predmet.ProtustrankaFormatedWithAdress>
    <izvorni_sadrzaj> MM OLE d.o.o., Stonska 9, 10000 Zagreb zastupanog po punomoćniku Mišela Poljanec Ponjan</izvorni_sadrzaj>
    <derivirana_varijabla naziv="DomainObject.Predmet.ProtustrankaFormatedWithAdress_1"> MM OLE d.o.o., Stonska 9, 10000 Zagreb zastupanog po punomoćniku Mišela Poljanec Ponjan</derivirana_varijabla>
  </DomainObject.Predmet.ProtustrankaFormatedWithAdress>
  <DomainObject.Predmet.ProtustrankaFormatedWithAdressOIB>
    <izvorni_sadrzaj> MM OLE d.o.o., OIB 42064865401, Stonska 9, 10000 Zagreb zastupanog po punomoćniku Mišela Poljanec Ponjan</izvorni_sadrzaj>
    <derivirana_varijabla naziv="DomainObject.Predmet.ProtustrankaFormatedWithAdressOIB_1"> MM OLE d.o.o., OIB 42064865401, Stonska 9, 10000 Zagreb zastupanog po punomoćniku Mišela Poljanec Ponjan</derivirana_varijabla>
  </DomainObject.Predmet.ProtustrankaFormatedWithAdressOIB>
  <DomainObject.Predmet.ProtustrankaWithAdress>
    <izvorni_sadrzaj>MM OLE d.o.o. Stonska 9, 10000 Zagreb</izvorni_sadrzaj>
    <derivirana_varijabla naziv="DomainObject.Predmet.ProtustrankaWithAdress_1">MM OLE d.o.o. Stonska 9, 10000 Zagreb</derivirana_varijabla>
  </DomainObject.Predmet.ProtustrankaWithAdress>
  <DomainObject.Predmet.ProtustrankaWithAdressOIB>
    <izvorni_sadrzaj>MM OLE d.o.o., OIB 42064865401, Stonska 9, 10000 Zagreb</izvorni_sadrzaj>
    <derivirana_varijabla naziv="DomainObject.Predmet.ProtustrankaWithAdressOIB_1">MM OLE d.o.o., OIB 42064865401, Stonska 9, 10000 Zagreb</derivirana_varijabla>
  </DomainObject.Predmet.ProtustrankaWithAdressOIB>
  <DomainObject.Predmet.ProtustrankaNazivFormated>
    <izvorni_sadrzaj>MM OLE d.o.o.</izvorni_sadrzaj>
    <derivirana_varijabla naziv="DomainObject.Predmet.ProtustrankaNazivFormated_1">MM OLE d.o.o.</derivirana_varijabla>
  </DomainObject.Predmet.ProtustrankaNazivFormated>
  <DomainObject.Predmet.ProtustrankaNazivFormatedOIB>
    <izvorni_sadrzaj>MM OLE d.o.o., OIB 42064865401</izvorni_sadrzaj>
    <derivirana_varijabla naziv="DomainObject.Predmet.ProtustrankaNazivFormatedOIB_1">MM OLE d.o.o., OIB 42064865401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OLE d.o.o. zastupanog po punomoćniku Mišela Poljanec Ponjan</item>
    </izvorni_sadrzaj>
    <derivirana_varijabla naziv="DomainObject.Predmet.ProtuStrankaListFormated_1">
      <item>MM OLE d.o.o. zastupanog po punomoćniku Mišela Poljanec Ponjan</item>
    </derivirana_varijabla>
  </DomainObject.Predmet.ProtuStrankaListFormated>
  <DomainObject.Predmet.ProtuStrankaListFormatedOIB>
    <izvorni_sadrzaj>
      <item>MM OLE d.o.o., OIB 42064865401 zastupanog po punomoćniku Mišela Poljanec Ponjan</item>
    </izvorni_sadrzaj>
    <derivirana_varijabla naziv="DomainObject.Predmet.ProtuStrankaListFormatedOIB_1">
      <item>MM OLE d.o.o., OIB 42064865401 zastupanog po punomoćniku Mišela Poljanec Ponjan</item>
    </derivirana_varijabla>
  </DomainObject.Predmet.ProtuStrankaListFormatedOIB>
  <DomainObject.Predmet.ProtuStrankaListFormatedWithAdress>
    <izvorni_sadrzaj>
      <item>MM OLE d.o.o., Stonska 9, 10000 Zagreb zastupanog po punomoćniku Mišela Poljanec Ponjan</item>
    </izvorni_sadrzaj>
    <derivirana_varijabla naziv="DomainObject.Predmet.ProtuStrankaListFormatedWithAdress_1">
      <item>MM OLE d.o.o., Stonska 9, 10000 Zagreb zastupanog po punomoćniku Mišela Poljanec Ponjan</item>
    </derivirana_varijabla>
  </DomainObject.Predmet.ProtuStrankaListFormatedWithAdress>
  <DomainObject.Predmet.ProtuStrankaListFormatedWithAdressOIB>
    <izvorni_sadrzaj>
      <item>MM OLE d.o.o., OIB 42064865401, Stonska 9, 10000 Zagreb zastupanog po punomoćniku Mišela Poljanec Ponjan</item>
    </izvorni_sadrzaj>
    <derivirana_varijabla naziv="DomainObject.Predmet.ProtuStrankaListFormatedWithAdressOIB_1">
      <item>MM OLE d.o.o., OIB 42064865401, Stonska 9, 10000 Zagreb zastupanog po punomoćniku Mišela Poljanec Ponjan</item>
    </derivirana_varijabla>
  </DomainObject.Predmet.ProtuStrankaListFormatedWithAdressOIB>
  <DomainObject.Predmet.ProtuStrankaListNazivFormated>
    <izvorni_sadrzaj>
      <item>MM OLE d.o.o.</item>
    </izvorni_sadrzaj>
    <derivirana_varijabla naziv="DomainObject.Predmet.ProtuStrankaListNazivFormated_1">
      <item>MM OLE d.o.o.</item>
    </derivirana_varijabla>
  </DomainObject.Predmet.ProtuStrankaListNazivFormated>
  <DomainObject.Predmet.ProtuStrankaListNazivFormatedOIB>
    <izvorni_sadrzaj>
      <item>MM OLE d.o.o., OIB 42064865401</item>
    </izvorni_sadrzaj>
    <derivirana_varijabla naziv="DomainObject.Predmet.ProtuStrankaListNazivFormatedOIB_1">
      <item>MM OLE d.o.o., OIB 42064865401</item>
    </derivirana_varijabla>
  </DomainObject.Predmet.ProtuStrankaListNazivFormatedOIB>
  <DomainObject.Predmet.OstaliListFormated>
    <izvorni_sadrzaj>
      <item>Mišela Poljanec Ponjan punomoćnik sudionika u postupku MM OLE d.o.o.</item>
      <item>RH, MUP, PU Zagrebačka, Sektor upravnih i inspekcijskih poslova</item>
    </izvorni_sadrzaj>
    <derivirana_varijabla naziv="DomainObject.Predmet.OstaliListFormated_1">
      <item>Mišela Poljanec Ponjan punomoćnik sudionika u postupku MM OLE d.o.o.</item>
      <item>RH, MUP, PU Zagrebačka, Sektor upravnih i inspekcijskih poslova</item>
    </derivirana_varijabla>
  </DomainObject.Predmet.OstaliListFormated>
  <DomainObject.Predmet.OstaliListFormatedOIB>
    <izvorni_sadrzaj>
      <item>Mišela Poljanec Ponjan, OIB 72324376946 punomoćnik sudionika u postupku MM OLE d.o.o.</item>
      <item>RH, MUP, PU Zagrebačka, Sektor upravnih i inspekcijskih poslova</item>
    </izvorni_sadrzaj>
    <derivirana_varijabla naziv="DomainObject.Predmet.OstaliListFormatedOIB_1">
      <item>Mišela Poljanec Ponjan, OIB 72324376946 punomoćnik sudionika u postupku MM OLE d.o.o.</item>
      <item>RH, MUP, PU Zagrebačka, Sektor upravnih i inspekcijskih poslova</item>
    </derivirana_varijabla>
  </DomainObject.Predmet.OstaliListFormatedOIB>
  <DomainObject.Predmet.OstaliListFormatedWithAdress>
    <izvorni_sadrzaj>
      <item>Mišela Poljanec Ponjan, Ulica Ksenije Kantoci 1, 10000 Zagreb punomoćnik sudionika u postupku MM OLE d.o.o.</item>
      <item>RH, MUP, PU Zagrebačka, Sektor upravnih i inspekcijskih poslova, Petrinjska 30, 10000 Zagreb</item>
    </izvorni_sadrzaj>
    <derivirana_varijabla naziv="DomainObject.Predmet.OstaliListFormatedWithAdress_1">
      <item>Mišela Poljanec Ponjan, Ulica Ksenije Kantoci 1, 10000 Zagreb punomoćnik sudionika u postupku MM OLE 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Mišela Poljanec Ponjan, OIB 72324376946, Ulica Ksenije Kantoci 1, 10000 Zagreb punomoćnik sudionika u postupku MM OLE d.o.o.</item>
      <item>RH, MUP, PU Zagrebačka, Sektor upravnih i inspekcijskih poslova, Petrinjska 30, 10000 Zagreb</item>
    </izvorni_sadrzaj>
    <derivirana_varijabla naziv="DomainObject.Predmet.OstaliListFormatedWithAdressOIB_1">
      <item>Mišela Poljanec Ponjan, OIB 72324376946, Ulica Ksenije Kantoci 1, 10000 Zagreb punomoćnik sudionika u postupku MM OLE 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Mišela Poljanec Ponjan</item>
      <item>RH, MUP, PU Zagrebačka, Sektor upravnih i inspekcijskih poslova</item>
    </izvorni_sadrzaj>
    <derivirana_varijabla naziv="DomainObject.Predmet.OstaliListNazivFormated_1">
      <item>Mišela Poljanec Ponjan</item>
      <item>RH, MUP, PU Zagrebačka, Sektor upravnih i inspekcijskih poslova</item>
    </derivirana_varijabla>
  </DomainObject.Predmet.OstaliListNazivFormated>
  <DomainObject.Predmet.OstaliListNazivFormatedOIB>
    <izvorni_sadrzaj>
      <item>Mišela Poljanec Ponjan, OIB 72324376946</item>
      <item>RH, MUP, PU Zagrebačka, Sektor upravnih i inspekcijskih poslova</item>
    </izvorni_sadrzaj>
    <derivirana_varijabla naziv="DomainObject.Predmet.OstaliListNazivFormatedOIB_1">
      <item>Mišela Poljanec Ponjan, OIB 72324376946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St-235/2016-12</izvorni_sadrzaj>
    <derivirana_varijabla naziv="DomainObject.PoslovniBrojDokumenta_1">St-235/2016-12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OLE d.o.o.</izvorni_sadrzaj>
    <derivirana_varijabla naziv="DomainObject.Predmet.ProtustrankaIDrugi_1">MM 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OLE d.o.o., OIB 42064865401, Stonska 9, 10000 Zagreb</izvorni_sadrzaj>
    <derivirana_varijabla naziv="DomainObject.Predmet.ProtustrankaIDrugiAdressOIB_1">MM OLE d.o.o., OIB 42064865401,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OLE d.o.o.</item>
      <item>Mišela Poljanec Ponjan</item>
      <item>RH, MUP, PU Zagrebačka, Sektor upravnih i inspekcijskih poslova</item>
    </izvorni_sadrzaj>
    <derivirana_varijabla naziv="DomainObject.Predmet.SudioniciListNaziv_1">
      <item>FINA Regionalni centar Zagreb</item>
      <item>MM OLE d.o.o.</item>
      <item>Mišela Poljanec Ponjan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42064865401</item>
      <item>, OIB 72324376946</item>
      <item>, OIB null</item>
    </izvorni_sadrzaj>
    <derivirana_varijabla naziv="DomainObject.Predmet.SudioniciListNazivOIB_1">
      <item>, OIB 85821130368</item>
      <item>, OIB 42064865401</item>
      <item>, OIB 72324376946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4666</properties:Characters>
  <properties:Lines>99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2017-05-31T12:37:00Z</dcterms:created>
  <dc:creator>Valentina Kranjčić</dc:creator>
  <cp:lastModifiedBy>Valentina Kranjčić</cp:lastModifiedBy>
  <cp:lastPrinted>2017-05-31T12:36:00Z</cp:lastPrinted>
  <dcterms:modified xmlns:xsi="http://www.w3.org/2001/XMLSchema-instance" xsi:type="dcterms:W3CDTF">2017-05-31T12:40:00Z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