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bbee" w14:paraId="f41bbee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0D2DD8">
        <w:t>KUMIĆ j.d.o.o., Rakitnica, Bjelovarska 68</w:t>
      </w:r>
      <w:r w:rsidR="004133DA">
        <w:t xml:space="preserve">, OIB: </w:t>
      </w:r>
      <w:r w:rsidR="000D2DD8">
        <w:t>08676090377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031118" w:rsidRPr="00031118">
        <w:t xml:space="preserve"> </w:t>
      </w:r>
      <w:r w:rsidR="000D2DD8">
        <w:t>KUMIĆ j.d.o.o., Rakitnica, Bjelovarska 68</w:t>
      </w:r>
      <w:r w:rsidR="00031118">
        <w:t xml:space="preserve">, OIB: </w:t>
      </w:r>
      <w:r w:rsidR="000D2DD8">
        <w:t>08676090377</w:t>
      </w:r>
      <w:r w:rsidR="004133DA">
        <w:t xml:space="preserve">, iznosi </w:t>
      </w:r>
      <w:r w:rsidR="000D2DD8">
        <w:t xml:space="preserve">136.377,14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0D2DD8">
        <w:t>Alen Boltižar iz Bjelovara, Sv. Ćirila I Metoda 24</w:t>
      </w:r>
      <w:r w:rsidR="004133DA">
        <w:t xml:space="preserve">, OIB: </w:t>
      </w:r>
      <w:r w:rsidR="000D2DD8">
        <w:t>19962472781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28B3" w:rsidRPr="00F528B3">
      <w:rPr>
        <w:noProof/>
        <w:lang w:val="hr-HR"/>
      </w:rPr>
      <w:t>2</w:t>
    </w:r>
    <w:r>
      <w:fldChar w:fldCharType="end"/>
    </w:r>
  </w:p>
  <w:p w:rsidRDefault="000D2DD8" w:rsidP="000D2DD8" w:rsidR="000D2DD8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St-756/15-4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0D2DD8">
      <w:rPr>
        <w:lang w:val="hr-HR"/>
      </w:rPr>
      <w:t>756/15-4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2DD8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8B3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8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28B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28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28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8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28B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28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28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KUMIĆ jednostavno društvo s ograničenom odgovornošću za trgovinu i usluge</izvorni_sadrzaj>
    <derivirana_varijabla naziv="DomainObject.Predmet.ProtustrankaFormated_1">  KUMIĆ jednostavno društvo s ograničenom odgovornošću za trgovinu i usluge</derivirana_varijabla>
  </DomainObject.Predmet.ProtustrankaFormated>
  <DomainObject.Predmet.ProtustrankaFormatedOIB>
    <izvorni_sadrzaj>  KUMIĆ jednostavno društvo s ograničenom odgovornošću za trgovinu i usluge, OIB 08676090377</izvorni_sadrzaj>
    <derivirana_varijabla naziv="DomainObject.Predmet.ProtustrankaFormatedOIB_1">  KUMIĆ jednostavno društvo s ograničenom odgovornošću za trgovinu i usluge, OIB 08676090377</derivirana_varijabla>
  </DomainObject.Predmet.ProtustrankaFormatedOIB>
  <DomainObject.Predmet.ProtustrankaFormatedWithAdress>
    <izvorni_sadrzaj> KUMIĆ jednostavno društvo s ograničenom odgovornošću za trgovinu i usluge, Bjelovarska 68, 48350 Rakitnica</izvorni_sadrzaj>
    <derivirana_varijabla naziv="DomainObject.Predmet.ProtustrankaFormatedWithAdress_1"> KUMIĆ jednostavno društvo s ograničenom odgovornošću za trgovinu i usluge, Bjelovarska 68, 48350 Rakitnica</derivirana_varijabla>
  </DomainObject.Predmet.ProtustrankaFormatedWithAdress>
  <DomainObject.Predmet.ProtustrankaFormatedWithAdressOIB>
    <izvorni_sadrzaj> KUMIĆ jednostavno društvo s ograničenom odgovornošću za trgovinu i usluge, OIB 08676090377, Bjelovarska 68, 48350 Rakitnica</izvorni_sadrzaj>
    <derivirana_varijabla naziv="DomainObject.Predmet.ProtustrankaFormatedWithAdressOIB_1"> KUMIĆ jednostavno društvo s ograničenom odgovornošću za trgovinu i usluge, OIB 08676090377, Bjelovarska 68, 48350 Rakitnica</derivirana_varijabla>
  </DomainObject.Predmet.ProtustrankaFormatedWithAdressOIB>
  <DomainObject.Predmet.ProtustrankaWithAdress>
    <izvorni_sadrzaj>KUMIĆ jednostavno društvo s ograničenom odgovornošću za trgovinu i usluge Bjelovarska 68, 48350 Rakitnica</izvorni_sadrzaj>
    <derivirana_varijabla naziv="DomainObject.Predmet.ProtustrankaWithAdress_1">KUMIĆ jednostavno društvo s ograničenom odgovornošću za trgovinu i usluge Bjelovarska 68, 48350 Rakitnica</derivirana_varijabla>
  </DomainObject.Predmet.ProtustrankaWithAdress>
  <DomainObject.Predmet.ProtustrankaWithAdressOIB>
    <izvorni_sadrzaj>KUMIĆ jednostavno društvo s ograničenom odgovornošću za trgovinu i usluge, OIB 08676090377, Bjelovarska 68, 48350 Rakitnica</izvorni_sadrzaj>
    <derivirana_varijabla naziv="DomainObject.Predmet.ProtustrankaWithAdressOIB_1">KUMIĆ jednostavno društvo s ograničenom odgovornošću za trgovinu i usluge, OIB 08676090377, Bjelovarska 68, 48350 Rakitnica</derivirana_varijabla>
  </DomainObject.Predmet.ProtustrankaWithAdressOIB>
  <DomainObject.Predmet.ProtustrankaNazivFormated>
    <izvorni_sadrzaj>KUMIĆ jednostavno društvo s ograničenom odgovornošću za trgovinu i usluge</izvorni_sadrzaj>
    <derivirana_varijabla naziv="DomainObject.Predmet.ProtustrankaNazivFormated_1">KUMIĆ jednostavno društvo s ograničenom odgovornošću za trgovinu i usluge</derivirana_varijabla>
  </DomainObject.Predmet.ProtustrankaNazivFormated>
  <DomainObject.Predmet.ProtustrankaNazivFormatedOIB>
    <izvorni_sadrzaj>KUMIĆ jednostavno društvo s ograničenom odgovornošću za trgovinu i usluge, OIB 08676090377</izvorni_sadrzaj>
    <derivirana_varijabla naziv="DomainObject.Predmet.ProtustrankaNazivFormatedOIB_1">KUMIĆ jednostavno društvo s ograničenom odgovornošću za trgovinu i usluge, OIB 08676090377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136377.14</izvorni_sadrzaj>
    <derivirana_varijabla naziv="DomainObject.Predmet.TrenutnaVrijednost_1">136377.14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KUMIĆ jednostavno društvo s ograničenom odgovornošću za trgovinu i usluge</item>
    </izvorni_sadrzaj>
    <derivirana_varijabla naziv="DomainObject.Predmet.ProtuStrankaListFormated_1">
      <item>KUMIĆ jednostavno društvo s ograničenom odgovornošću za trgovinu i usluge</item>
    </derivirana_varijabla>
  </DomainObject.Predmet.ProtuStrankaListFormated>
  <DomainObject.Predmet.ProtuStrankaListFormatedOIB>
    <izvorni_sadrzaj>
      <item>KUMIĆ jednostavno društvo s ograničenom odgovornošću za trgovinu i usluge, OIB 08676090377</item>
    </izvorni_sadrzaj>
    <derivirana_varijabla naziv="DomainObject.Predmet.ProtuStrankaListFormatedOIB_1">
      <item>KUMIĆ jednostavno društvo s ograničenom odgovornošću za trgovinu i usluge, OIB 08676090377</item>
    </derivirana_varijabla>
  </DomainObject.Predmet.ProtuStrankaListFormatedOIB>
  <DomainObject.Predmet.ProtuStrankaListFormatedWithAdress>
    <izvorni_sadrzaj>
      <item>KUMIĆ jednostavno društvo s ograničenom odgovornošću za trgovinu i usluge, Bjelovarska 68, 48350 Rakitnica</item>
    </izvorni_sadrzaj>
    <derivirana_varijabla naziv="DomainObject.Predmet.ProtuStrankaListFormatedWithAdress_1">
      <item>KUMIĆ jednostavno društvo s ograničenom odgovornošću za trgovinu i usluge, Bjelovarska 68, 48350 Rakitnica</item>
    </derivirana_varijabla>
  </DomainObject.Predmet.ProtuStrankaListFormatedWithAdress>
  <DomainObject.Predmet.ProtuStrankaListFormatedWithAdressOIB>
    <izvorni_sadrzaj>
      <item>KUMIĆ jednostavno društvo s ograničenom odgovornošću za trgovinu i usluge, OIB 08676090377, Bjelovarska 68, 48350 Rakitnica</item>
    </izvorni_sadrzaj>
    <derivirana_varijabla naziv="DomainObject.Predmet.ProtuStrankaListFormatedWithAdressOIB_1">
      <item>KUMIĆ jednostavno društvo s ograničenom odgovornošću za trgovinu i usluge, OIB 08676090377, Bjelovarska 68, 48350 Rakitnica</item>
    </derivirana_varijabla>
  </DomainObject.Predmet.ProtuStrankaListFormatedWithAdressOIB>
  <DomainObject.Predmet.ProtuStrankaListNazivFormated>
    <izvorni_sadrzaj>
      <item>KUMIĆ jednostavno društvo s ograničenom odgovornošću za trgovinu i usluge</item>
    </izvorni_sadrzaj>
    <derivirana_varijabla naziv="DomainObject.Predmet.ProtuStrankaListNazivFormated_1">
      <item>KUMIĆ jednostavno društvo s ograničenom odgovornošću za trgovinu i usluge</item>
    </derivirana_varijabla>
  </DomainObject.Predmet.ProtuStrankaListNazivFormated>
  <DomainObject.Predmet.ProtuStrankaListNazivFormatedOIB>
    <izvorni_sadrzaj>
      <item>KUMIĆ jednostavno društvo s ograničenom odgovornošću za trgovinu i usluge, OIB 08676090377</item>
    </izvorni_sadrzaj>
    <derivirana_varijabla naziv="DomainObject.Predmet.ProtuStrankaListNazivFormatedOIB_1">
      <item>KUMIĆ jednostavno društvo s ograničenom odgovornošću za trgovinu i usluge, OIB 08676090377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KUMIĆ jednostavno društvo s ograničenom odgovornošću za trgovinu i usluge</izvorni_sadrzaj>
    <derivirana_varijabla naziv="DomainObject.Predmet.ProtustrankaIDrugi_1">KUMIĆ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KUMIĆ jednostavno društvo s ograničenom odgovornošću za trgovinu i usluge, OIB 08676090377, Bjelovarska 68, 48350 Rakitnica</izvorni_sadrzaj>
    <derivirana_varijabla naziv="DomainObject.Predmet.ProtustrankaIDrugiAdressOIB_1">KUMIĆ jednostavno društvo s ograničenom odgovornošću za trgovinu i usluge, OIB 08676090377, Bjelovarska 68,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KUMIĆ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KUMIĆ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KUMIĆ jednostavno društvo s ograničenom odgovornošću za trgovinu i usluge, OIB 08676090377, Bjelovarska 68,48350 Rakitnica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08676090377</item>
      <item>, OIB null</item>
      <item>, OIB null</item>
    </izvorni_sadrzaj>
    <derivirana_varijabla naziv="DomainObject.Predmet.SudioniciListNazivOIB_1">
      <item>, OIB 85821130368</item>
      <item>, OIB 08676090377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2044</properties:Characters>
  <properties:Lines>56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2015-11-11T11:16:00Z</dcterms:modified>
  <cp:revision>18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