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a7ab0" w14:paraId="c4a7ab0" w:rsidRDefault="005054D8" w:rsidR="005054D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054D8" w:rsidP="0070027B" w:rsidR="005054D8">
      <w:pPr>
        <w:jc w:val="both"/>
      </w:pP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0B5271">
        <w:t xml:space="preserve">                     67. St-40</w:t>
      </w:r>
      <w:r w:rsidRPr="0070027B">
        <w:t>/14</w:t>
      </w:r>
      <w:r w:rsidR="001C7C94">
        <w:t>-12</w:t>
      </w:r>
    </w:p>
    <w:p w:rsidRDefault="0070027B" w:rsidP="00D17475" w:rsidR="00AE30AB">
      <w:pPr>
        <w:jc w:val="both"/>
      </w:pPr>
      <w:r w:rsidRPr="0070027B">
        <w:t>Amruševa 2/II</w:t>
      </w:r>
    </w:p>
    <w:p w:rsidRDefault="00AE30AB" w:rsidP="00D17475" w:rsidR="00D17475" w:rsidRPr="0070027B">
      <w:pPr>
        <w:jc w:val="center"/>
      </w:pPr>
      <w:r>
        <w:t xml:space="preserve">U   I M E   R E P U B L I K E   H R V A T S K E </w:t>
      </w: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830ADC" w:rsidP="0070027B" w:rsidR="00EB51F8" w:rsidRPr="003A7D16">
      <w:pPr>
        <w:jc w:val="both"/>
      </w:pPr>
      <w:r w:rsidRPr="00830ADC">
        <w:rPr>
          <w:lang w:val="pt-BR"/>
        </w:rPr>
        <w:t xml:space="preserve">Trgovački sud u Zagrebu, po sucu Gordanu Zubaku, u stečajnom predmetu u povodu prijedloga predlagatelja </w:t>
      </w:r>
      <w:r w:rsidR="000B5271" w:rsidRPr="000B5271">
        <w:rPr>
          <w:lang w:val="pt-BR"/>
        </w:rPr>
        <w:t xml:space="preserve">LJILJANE POTOKU vl. Trgovačkog obrta LJILJANA POTOKU, Zagreb, Domjanićeva 20, za otvaranje stečajnog postupka nad </w:t>
      </w:r>
      <w:r w:rsidR="000B5271" w:rsidRPr="000B5271">
        <w:t>imovinom dužnika pojedinca</w:t>
      </w:r>
      <w:r w:rsidR="000B5271" w:rsidRPr="000B5271">
        <w:rPr>
          <w:lang w:val="pt-BR"/>
        </w:rPr>
        <w:t xml:space="preserve"> LJILJANE POTOKU vl. Trgovačkog obrta LJILJANA POTOKU Zagreb, Domjanićeva 20, OIB: 60412903619</w:t>
      </w:r>
      <w:r w:rsidR="00DC268C" w:rsidRPr="003A7D16">
        <w:t xml:space="preserve">, </w:t>
      </w:r>
      <w:r w:rsidR="005054D8">
        <w:rPr>
          <w:lang w:val="pt-BR"/>
        </w:rPr>
        <w:t>17. veljače</w:t>
      </w:r>
      <w:r w:rsidR="000B5271">
        <w:rPr>
          <w:lang w:val="pt-BR"/>
        </w:rPr>
        <w:t xml:space="preserve"> 2016</w:t>
      </w:r>
      <w:r w:rsidR="00EB51F8" w:rsidRPr="003A7D16">
        <w:rPr>
          <w:lang w:val="pt-BR"/>
        </w:rPr>
        <w:t>.</w:t>
      </w:r>
      <w:r w:rsidR="00EB51F8" w:rsidRPr="003A7D16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C12410" w:rsidP="00D85CC6" w:rsidR="00C12410" w:rsidRPr="003A7D16">
      <w:pPr>
        <w:jc w:val="both"/>
      </w:pPr>
      <w:r w:rsidRPr="003A7D16">
        <w:t>I</w:t>
      </w:r>
      <w:r w:rsidR="00D85CC6" w:rsidRPr="003A7D16">
        <w:t>.</w:t>
      </w:r>
      <w:r w:rsidRPr="003A7D16">
        <w:t xml:space="preserve"> Otvara se </w:t>
      </w:r>
      <w:r w:rsidR="00D85CC6" w:rsidRPr="003A7D16">
        <w:t xml:space="preserve">stečajni postupak </w:t>
      </w:r>
      <w:r w:rsidR="000B5271" w:rsidRPr="000B5271">
        <w:rPr>
          <w:lang w:val="pt-BR"/>
        </w:rPr>
        <w:t xml:space="preserve">nad </w:t>
      </w:r>
      <w:r w:rsidR="000B5271" w:rsidRPr="000B5271">
        <w:t>imovinom dužnika pojedinca</w:t>
      </w:r>
      <w:r w:rsidR="000B5271" w:rsidRPr="000B5271">
        <w:rPr>
          <w:lang w:val="pt-BR"/>
        </w:rPr>
        <w:t xml:space="preserve"> LJILJANE POTOKU vl. Trgovačkog obrta LJILJANA POTOKU Zagreb, Domjanićeva 20, OIB: 60412903619</w:t>
      </w:r>
      <w:r w:rsidRPr="003A7D16">
        <w:t xml:space="preserve">. </w:t>
      </w:r>
      <w:r w:rsidR="009B52EA">
        <w:t>Rješenje</w:t>
      </w:r>
      <w:r w:rsidRPr="003A7D16">
        <w:t xml:space="preserve"> o otvaranju stečajnog postupka nad dužnikom istaknut je na</w:t>
      </w:r>
      <w:r w:rsidR="000B5271">
        <w:t xml:space="preserve"> mrežnoj stranici</w:t>
      </w:r>
      <w:r w:rsidRPr="003A7D16">
        <w:t xml:space="preserve"> </w:t>
      </w:r>
      <w:r w:rsidR="009B52EA">
        <w:t>e-</w:t>
      </w:r>
      <w:r w:rsidRPr="003A7D16">
        <w:t>oglasnoj ploči Trgovačkog suda u Zagrebu dan</w:t>
      </w:r>
      <w:r w:rsidR="00347CA4" w:rsidRPr="003A7D16">
        <w:t xml:space="preserve">a </w:t>
      </w:r>
      <w:r w:rsidR="005054D8" w:rsidRPr="005054D8">
        <w:t>17. veljače</w:t>
      </w:r>
      <w:r w:rsidR="00C6375B" w:rsidRPr="005054D8">
        <w:t xml:space="preserve"> </w:t>
      </w:r>
      <w:r w:rsidR="00AE30AB">
        <w:t>201</w:t>
      </w:r>
      <w:r w:rsidR="005054D8">
        <w:t>6</w:t>
      </w:r>
      <w:r w:rsidR="009C6B90" w:rsidRPr="003A7D16">
        <w:t xml:space="preserve">. u </w:t>
      </w:r>
      <w:r w:rsidR="005054D8">
        <w:t>1</w:t>
      </w:r>
      <w:r w:rsidR="00227143">
        <w:t>2,3</w:t>
      </w:r>
      <w:r w:rsidR="005054D8">
        <w:t>0</w:t>
      </w:r>
      <w:r w:rsidRPr="003A7D16">
        <w:t xml:space="preserve"> sati.</w:t>
      </w:r>
    </w:p>
    <w:p w:rsidRDefault="00C12410" w:rsidP="00D85CC6" w:rsidR="009C6B90" w:rsidRPr="003A7D16">
      <w:pPr>
        <w:jc w:val="both"/>
      </w:pPr>
      <w:r w:rsidRPr="003A7D16">
        <w:t>II</w:t>
      </w:r>
      <w:r w:rsidR="00D85CC6" w:rsidRPr="003A7D16">
        <w:t>.</w:t>
      </w:r>
      <w:r w:rsidRPr="003A7D16">
        <w:t xml:space="preserve"> Za stečajnog upravitelja imenuje se</w:t>
      </w:r>
      <w:r w:rsidR="0023149C" w:rsidRPr="003A7D16">
        <w:t xml:space="preserve"> </w:t>
      </w:r>
      <w:r w:rsidR="00216D6E">
        <w:t>Darko Šket iz Križevaca, M. Kiepacha 51, OIB:06128975111.</w:t>
      </w:r>
    </w:p>
    <w:p w:rsidRDefault="00C12410" w:rsidP="00D85CC6" w:rsidR="00FE65B8" w:rsidRPr="003A7D16">
      <w:pPr>
        <w:jc w:val="both"/>
      </w:pPr>
      <w:r w:rsidRPr="003A7D16">
        <w:t>III</w:t>
      </w:r>
      <w:r w:rsidR="00D85CC6" w:rsidRPr="003A7D16">
        <w:t>.</w:t>
      </w:r>
      <w:r w:rsidRPr="003A7D16">
        <w:t xml:space="preserve"> Zaključuje se stečajni postupak </w:t>
      </w:r>
      <w:r w:rsidR="000B5271" w:rsidRPr="000B5271">
        <w:rPr>
          <w:lang w:val="pt-BR"/>
        </w:rPr>
        <w:t xml:space="preserve">nad </w:t>
      </w:r>
      <w:r w:rsidR="000B5271" w:rsidRPr="000B5271">
        <w:t>imovinom dužnika pojedinca</w:t>
      </w:r>
      <w:r w:rsidR="000B5271" w:rsidRPr="000B5271">
        <w:rPr>
          <w:lang w:val="pt-BR"/>
        </w:rPr>
        <w:t xml:space="preserve"> LJILJANE POTOKU vl. Trgovačkog obrta LJILJANA POTOKU Zagreb, Domjanićeva 20, OIB: 60412903619</w:t>
      </w:r>
      <w:r w:rsidR="00347CA4" w:rsidRPr="003A7D16">
        <w:t>.</w:t>
      </w:r>
    </w:p>
    <w:p w:rsidRDefault="00E46026" w:rsidP="00D85CC6" w:rsidR="00E46026">
      <w:pPr>
        <w:jc w:val="both"/>
      </w:pPr>
      <w:r w:rsidRPr="003A7D16">
        <w:t>IV. Nastali troškovi podmirit će se iz Fonda za pokriće troškova stečajnog postupka koji se ne mogu namiriti iz imovine dužnika.</w:t>
      </w:r>
    </w:p>
    <w:p w:rsidRDefault="00844C15" w:rsidP="00D85CC6" w:rsidR="00844C15" w:rsidRPr="003A7D16">
      <w:pPr>
        <w:jc w:val="both"/>
      </w:pPr>
      <w:r>
        <w:t xml:space="preserve">V. </w:t>
      </w:r>
      <w:r w:rsidRPr="00844C15">
        <w:t xml:space="preserve">Ovo rješenje objavljuje se </w:t>
      </w:r>
      <w:r>
        <w:t>na mrežnoj stranici e-oglasna ploča Trgovačkog suda u Zagrebu</w:t>
      </w:r>
      <w:r w:rsidRPr="00844C15">
        <w:t xml:space="preserve"> i do</w:t>
      </w:r>
      <w:r>
        <w:t>stavlja obrtnog</w:t>
      </w:r>
      <w:r w:rsidRPr="00844C15">
        <w:t xml:space="preserve"> registru ovo</w:t>
      </w:r>
      <w:r>
        <w:t>g suda radi brisanja obrta</w:t>
      </w:r>
      <w:r w:rsidRPr="00844C15">
        <w:t xml:space="preserve"> iz registra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0B5271" w:rsidP="000B5271" w:rsidR="000B5271" w:rsidRPr="000B5271">
      <w:pPr>
        <w:ind w:firstLine="708"/>
        <w:jc w:val="both"/>
        <w:rPr>
          <w:lang w:val="pt-BR"/>
        </w:rPr>
      </w:pPr>
      <w:r w:rsidRPr="000B5271">
        <w:t>Predlagateljica je kao dužnik pojedinac podnijela prijedlog da se nad njezinom imovinom</w:t>
      </w:r>
      <w:r w:rsidRPr="000B5271">
        <w:rPr>
          <w:lang w:val="pt-BR"/>
        </w:rPr>
        <w:t>, otvori stečaj, te je uz prijedlog dostavila potvrdu FINE prema kojoj je račun neprekidno blokiran 2908 dana.</w:t>
      </w:r>
    </w:p>
    <w:p w:rsidRDefault="000B5271" w:rsidP="000B5271" w:rsidR="000B5271" w:rsidRPr="000B5271">
      <w:pPr>
        <w:jc w:val="both"/>
      </w:pPr>
    </w:p>
    <w:p w:rsidRDefault="000B5271" w:rsidP="000B5271" w:rsidR="000B5271" w:rsidRPr="000B5271">
      <w:pPr>
        <w:jc w:val="both"/>
      </w:pPr>
      <w:r w:rsidRPr="000B5271">
        <w:tab/>
        <w:t xml:space="preserve">Prema odredbi čl. </w:t>
      </w:r>
      <w:smartTag w:element="metricconverter" w:uri="urn:schemas-microsoft-com:office:smarttags">
        <w:smartTagPr>
          <w:attr w:val="39. st" w:name="ProductID"/>
        </w:smartTagPr>
        <w:r w:rsidRPr="000B5271">
          <w:t>39. st</w:t>
        </w:r>
      </w:smartTag>
      <w:r w:rsidRPr="000B5271">
        <w:t>. 6  Stečajnog zakona („Narodne novine“ broj 44/96, 29/99, 129/00, 123/03, 82/06, 116/10, 25/12 i 133/12, dalje: SZ), koji se primjenjuje na temelju odredbe čl. 441. Stečajnog zakona („Narodne novine“ broj 71/15), dužnik pojedinac osobno podnosi prijedlog za otvaranje stečajnoga postupka nad svojom imovinom.</w:t>
      </w:r>
    </w:p>
    <w:p w:rsidRDefault="000B5271" w:rsidP="000B5271" w:rsidR="000B5271" w:rsidRPr="000B5271">
      <w:pPr>
        <w:jc w:val="both"/>
      </w:pPr>
    </w:p>
    <w:p w:rsidRDefault="000B5271" w:rsidP="000B5271" w:rsidR="000B5271" w:rsidRPr="000B5271">
      <w:pPr>
        <w:ind w:firstLine="708"/>
        <w:jc w:val="both"/>
      </w:pPr>
      <w:r w:rsidRPr="000B5271">
        <w:t xml:space="preserve">Stoga je ovaj sud na temelju odredbe čl. </w:t>
      </w:r>
      <w:smartTag w:element="metricconverter" w:uri="urn:schemas-microsoft-com:office:smarttags">
        <w:smartTagPr>
          <w:attr w:val="42. st" w:name="ProductID"/>
        </w:smartTagPr>
        <w:r w:rsidRPr="000B5271">
          <w:t>42. st</w:t>
        </w:r>
      </w:smartTag>
      <w:r w:rsidRPr="000B5271">
        <w:t>. 1. SZ-a donio rješenje o pokretanju prethodnog postupka radi utvrđivanja uvjeta za otvaranje stečajnog postupka nad dužnikom pojedincem.</w:t>
      </w:r>
    </w:p>
    <w:p w:rsidRDefault="000B5271" w:rsidP="000B5271" w:rsidR="000B5271" w:rsidRPr="000B5271">
      <w:pPr>
        <w:jc w:val="both"/>
      </w:pPr>
    </w:p>
    <w:p w:rsidRDefault="000B5271" w:rsidP="000B5271" w:rsidR="000B5271" w:rsidRPr="000B5271">
      <w:pPr>
        <w:ind w:firstLine="708"/>
        <w:jc w:val="both"/>
      </w:pPr>
      <w:r w:rsidRPr="000B5271">
        <w:t xml:space="preserve">Dužnica je dostavila ovom </w:t>
      </w:r>
      <w:r>
        <w:t xml:space="preserve">sudu </w:t>
      </w:r>
      <w:r w:rsidRPr="000B5271">
        <w:t xml:space="preserve">javnobilježnički ovjerovljen prokazni popis imovine, prema kojem ona nema imovinu. </w:t>
      </w:r>
    </w:p>
    <w:p w:rsidRDefault="00830ADC" w:rsidP="00830ADC" w:rsidR="00830ADC" w:rsidRPr="00830ADC">
      <w:pPr>
        <w:jc w:val="both"/>
      </w:pPr>
    </w:p>
    <w:p w:rsidRDefault="000B5271" w:rsidP="000B5271" w:rsidR="000B5271" w:rsidRPr="000B5271">
      <w:pPr>
        <w:ind w:firstLine="708"/>
        <w:jc w:val="both"/>
      </w:pPr>
      <w:r w:rsidRPr="000B5271">
        <w:t>U ovom stečajnom predmetu, održano je ročište radi izjašnjenja o prijedlogu za otvaranje stečajnog postupka na koje nije pristupila dužnica ali, kao što je navedeno, ona je prethodno dostavila prokazni popis imovine.</w:t>
      </w:r>
    </w:p>
    <w:p w:rsidRDefault="000B5271" w:rsidP="000B5271" w:rsidR="000B5271" w:rsidRPr="000B5271">
      <w:pPr>
        <w:jc w:val="both"/>
      </w:pPr>
    </w:p>
    <w:p w:rsidRDefault="000B5271" w:rsidP="000B5271" w:rsidR="000B5271" w:rsidRPr="000B5271">
      <w:pPr>
        <w:ind w:firstLine="708"/>
        <w:jc w:val="both"/>
      </w:pPr>
      <w:r w:rsidRPr="000B5271">
        <w:t>Sud je uvidom u potvrdu Financijske agencije od 1. prosinca 2015. (list 26. spisa) utvrdio kako je račun dužnika pojedinca blokiran duže od 60 dana.</w:t>
      </w:r>
    </w:p>
    <w:p w:rsidRDefault="005A2B10" w:rsidP="00AE30AB" w:rsidR="005A2B10">
      <w:pPr>
        <w:jc w:val="both"/>
      </w:pPr>
    </w:p>
    <w:p w:rsidRDefault="005224DC" w:rsidP="000B5271" w:rsidR="00C12410" w:rsidRPr="003A7D16">
      <w:pPr>
        <w:ind w:firstLine="708"/>
        <w:jc w:val="both"/>
      </w:pPr>
      <w:r w:rsidRPr="003A7D16">
        <w:t xml:space="preserve">Sud je rješenjem od </w:t>
      </w:r>
      <w:r w:rsidR="000B5271">
        <w:t>29. prosinca</w:t>
      </w:r>
      <w:r w:rsidR="00AE30AB">
        <w:t xml:space="preserve"> 2015</w:t>
      </w:r>
      <w:r w:rsidR="0023149C" w:rsidRPr="003A7D16">
        <w:t>. pozvao vjerovnike</w:t>
      </w:r>
      <w:r w:rsidR="007A570C" w:rsidRPr="003A7D16">
        <w:t xml:space="preserve"> stečajnog dužnika u roku od 15</w:t>
      </w:r>
      <w:r w:rsidR="009C6B90" w:rsidRPr="003A7D16">
        <w:t xml:space="preserve"> dana predujmiti iznos od </w:t>
      </w:r>
      <w:r w:rsidR="008F76E8">
        <w:t>50.000</w:t>
      </w:r>
      <w:r w:rsidR="0038259F" w:rsidRPr="003A7D16">
        <w:t>,00</w:t>
      </w:r>
      <w:r w:rsidR="00D85CC6" w:rsidRPr="003A7D16">
        <w:t xml:space="preserve"> kn </w:t>
      </w:r>
      <w:r w:rsidR="00C12410" w:rsidRPr="003A7D16">
        <w:t xml:space="preserve">za pokriće troškova </w:t>
      </w:r>
      <w:r w:rsidR="00D85CC6" w:rsidRPr="003A7D16">
        <w:t xml:space="preserve">prethodnog i stečajnog postupka. Navedeno rješenje objavljeno </w:t>
      </w:r>
      <w:r w:rsidR="000B5271">
        <w:t>je na mrežnoj stranici e-oglasna ploča Trgovačkog suda u Zagrebu od 29. prosinca 2015.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8F76E8">
        <w:t>50.000</w:t>
      </w:r>
      <w:r w:rsidR="0093392E" w:rsidRPr="0093392E">
        <w:t>,00</w:t>
      </w:r>
      <w:r w:rsidR="0093392E">
        <w:t xml:space="preserve"> </w:t>
      </w:r>
      <w:r w:rsidR="00C12410" w:rsidRPr="003A7D16">
        <w:t xml:space="preserve">kn za pokriće troškova prethodnog i stečajnog postupka. </w:t>
      </w:r>
    </w:p>
    <w:p w:rsidRDefault="000B5271" w:rsidP="00D85CC6" w:rsidR="000B5271" w:rsidRPr="003A7D16">
      <w:pPr>
        <w:jc w:val="both"/>
      </w:pPr>
    </w:p>
    <w:p w:rsidRDefault="00C755A1" w:rsidP="00D85CC6" w:rsidR="00C12410" w:rsidRPr="003A7D16">
      <w:pPr>
        <w:jc w:val="both"/>
      </w:pPr>
      <w:r w:rsidRPr="003A7D16">
        <w:t xml:space="preserve">           Prema odredbi čl. </w:t>
      </w:r>
      <w:smartTag w:element="metricconverter" w:uri="urn:schemas-microsoft-com:office:smarttags">
        <w:smartTagPr>
          <w:attr w:val="4. st" w:name="ProductID"/>
        </w:smartTagPr>
        <w:r w:rsidRPr="003A7D16">
          <w:t>4. st</w:t>
        </w:r>
      </w:smartTag>
      <w:r w:rsidRPr="003A7D16">
        <w:t>,</w:t>
      </w:r>
      <w:r w:rsidR="00C12410" w:rsidRPr="003A7D16">
        <w:t xml:space="preserve"> 1. i 2. SZ-a, stečajni postupak se može otvoriti samo ako se utvrdi postojanje kojeg od zakonom predviđenih </w:t>
      </w:r>
      <w:r w:rsidR="00C6375B" w:rsidRPr="003A7D16">
        <w:t>stečajnih razloga, a stečajni je razlog</w:t>
      </w:r>
      <w:r w:rsidR="00C12410" w:rsidRPr="003A7D16">
        <w:t xml:space="preserve"> </w:t>
      </w:r>
      <w:r w:rsidR="004963DC" w:rsidRPr="003A7D16">
        <w:t>nesposobnost za plaćanje</w:t>
      </w:r>
      <w:r w:rsidR="00C12410" w:rsidRPr="003A7D16">
        <w:t>.</w:t>
      </w:r>
    </w:p>
    <w:p w:rsidRDefault="00363447" w:rsidP="00D85CC6" w:rsidR="00363447" w:rsidRPr="003A7D16">
      <w:pPr>
        <w:jc w:val="both"/>
      </w:pPr>
    </w:p>
    <w:p w:rsidRDefault="00C312D1" w:rsidP="00C312D1" w:rsidR="00C312D1" w:rsidRPr="00C312D1">
      <w:pPr>
        <w:ind w:firstLine="708"/>
        <w:jc w:val="both"/>
      </w:pPr>
      <w:r w:rsidRPr="00C312D1">
        <w:t>Prema odredbi čl. 132. st. 1. SZ/2015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</w:t>
      </w:r>
    </w:p>
    <w:p w:rsidRDefault="0038259F" w:rsidP="00D85CC6" w:rsidR="0038259F" w:rsidRPr="003A7D16">
      <w:pPr>
        <w:jc w:val="both"/>
      </w:pPr>
    </w:p>
    <w:p w:rsidRDefault="00CC6A3E" w:rsidP="00CC6A3E" w:rsidR="00CC6A3E">
      <w:pPr>
        <w:ind w:firstLine="708"/>
        <w:jc w:val="both"/>
      </w:pPr>
      <w:r w:rsidRPr="003A7D16">
        <w:t>Imajući u vidu navode zastupnika po zakonu dužnika, koji je rješenjem upozoren na pravne posljedice davanja netočnih ili nepot</w:t>
      </w:r>
      <w:r w:rsidR="008F6699">
        <w:t>punih podataka, obavijesti, izv</w:t>
      </w:r>
      <w:r w:rsidRPr="003A7D16">
        <w:t xml:space="preserve">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 w:rsidR="00C312D1">
        <w:t>132. st. 2. SZ/2015</w:t>
      </w:r>
      <w:r w:rsidRPr="003A7D16">
        <w:t xml:space="preserve"> otvoriti i zaključiti stečajni postupak nad dužnikom.</w:t>
      </w:r>
    </w:p>
    <w:p w:rsidRDefault="009B52EA" w:rsidP="00CC6A3E" w:rsidR="009B52EA">
      <w:pPr>
        <w:ind w:firstLine="708"/>
        <w:jc w:val="both"/>
      </w:pPr>
    </w:p>
    <w:p w:rsidRDefault="009B52EA" w:rsidP="00CC6A3E" w:rsidR="009B52EA" w:rsidRPr="003A7D16">
      <w:pPr>
        <w:ind w:firstLine="708"/>
        <w:jc w:val="both"/>
      </w:pPr>
      <w:r>
        <w:t>Stečajni upravitelj je imenovan odgovarajućom primjenom Stečajnog zakona („Narodne novine“ broj 71/15) metodom slučajnog odabira.</w:t>
      </w:r>
    </w:p>
    <w:p w:rsidRDefault="00C12410" w:rsidP="00C12410" w:rsidR="00C12410" w:rsidRPr="003A7D16"/>
    <w:p w:rsidRDefault="00363447" w:rsidP="00D17475" w:rsidR="00C12410" w:rsidRPr="003A7D16">
      <w:pPr>
        <w:jc w:val="center"/>
      </w:pPr>
      <w:r w:rsidRPr="003A7D16">
        <w:t xml:space="preserve">U </w:t>
      </w:r>
      <w:r w:rsidR="00C12410" w:rsidRPr="003A7D16">
        <w:t>Zagreb</w:t>
      </w:r>
      <w:r w:rsidR="00CA4E71" w:rsidRPr="003A7D16">
        <w:t xml:space="preserve">u </w:t>
      </w:r>
      <w:r w:rsidR="005054D8">
        <w:t>17. veljače</w:t>
      </w:r>
      <w:r w:rsidR="00844C15">
        <w:t xml:space="preserve"> 2016</w:t>
      </w:r>
      <w:r w:rsidR="00C12410" w:rsidRPr="003A7D16">
        <w:t>.</w:t>
      </w:r>
    </w:p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C6375B" w:rsidR="00363447" w:rsidRPr="003A7D16">
      <w:pPr>
        <w:jc w:val="right"/>
      </w:pPr>
      <w:r w:rsidRPr="003A7D16">
        <w:t xml:space="preserve"> Gordan Zubak</w:t>
      </w:r>
      <w:r w:rsidR="00BE298D">
        <w:t>, v.r.</w:t>
      </w:r>
      <w:r w:rsidR="00C12410" w:rsidRPr="003A7D16">
        <w:t xml:space="preserve"> </w:t>
      </w:r>
    </w:p>
    <w:p w:rsidRDefault="00D17475" w:rsidP="00C12410" w:rsidR="00D17475"/>
    <w:p w:rsidRDefault="00C12410" w:rsidP="00C12410" w:rsidR="00C12410" w:rsidRPr="003A7D16">
      <w:r w:rsidRPr="003A7D16">
        <w:t>Uputa o pravnom lijeku:</w:t>
      </w:r>
    </w:p>
    <w:p w:rsidRDefault="00C12410" w:rsidP="00D17475" w:rsidR="00D17475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E298D" w:rsidP="00D17475" w:rsidR="00BE298D">
      <w:pPr>
        <w:jc w:val="both"/>
      </w:pPr>
    </w:p>
    <w:p w:rsidRDefault="00D17475" w:rsidP="00C12410" w:rsidR="00D17475"/>
    <w:p w:rsidRDefault="00BE298D" w:rsidP="00BE298D" w:rsidR="00C12410" w:rsidRPr="003A7D16">
      <w:pPr>
        <w:jc w:val="right"/>
      </w:pPr>
      <w:r>
        <w:t>Za točnost otpravka-ovlašteni službenik:</w:t>
      </w:r>
      <w:r>
        <w:br/>
        <w:t>Ivana Rogić</w:t>
      </w:r>
    </w:p>
    <w:sectPr w:rsidSect="00D17475" w:rsidR="00C12410" w:rsidRPr="003A7D16">
      <w:headerReference w:type="default" r:id="rId10"/>
      <w:footerReference w:type="default" r:id="rId11"/>
      <w:pgSz w:h="16838" w:w="11906"/>
      <w:pgMar w:gutter="0" w:footer="708" w:header="708" w:left="1417" w:bottom="567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4D8" w:rsidP="005054D8" w:rsidR="005054D8">
      <w:r>
        <w:separator/>
      </w:r>
    </w:p>
  </w:endnote>
  <w:endnote w:id="0" w:type="continuationSeparator">
    <w:p w:rsidRDefault="005054D8" w:rsidP="005054D8" w:rsidR="00505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9689385"/>
      <w:docPartObj>
        <w:docPartGallery w:val="Page Numbers (Bottom of Page)"/>
        <w:docPartUnique/>
      </w:docPartObj>
    </w:sdtPr>
    <w:sdtEndPr/>
    <w:sdtContent>
      <w:p w:rsidRDefault="005054D8" w:rsidR="005054D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7C94">
          <w:rPr>
            <w:noProof/>
          </w:rPr>
          <w:t>2</w:t>
        </w:r>
        <w:r>
          <w:fldChar w:fldCharType="end"/>
        </w:r>
      </w:p>
    </w:sdtContent>
  </w:sdt>
  <w:p w:rsidRDefault="005054D8" w:rsidR="005054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4D8" w:rsidP="005054D8" w:rsidR="005054D8">
      <w:r>
        <w:separator/>
      </w:r>
    </w:p>
  </w:footnote>
  <w:footnote w:id="0" w:type="continuationSeparator">
    <w:p w:rsidRDefault="005054D8" w:rsidP="005054D8" w:rsidR="005054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4D8" w:rsidR="005054D8">
    <w:pPr>
      <w:pStyle w:val="Zaglavlje"/>
    </w:pPr>
    <w:r>
      <w:tab/>
    </w:r>
    <w:r>
      <w:tab/>
      <w:t>67. St-40/14</w:t>
    </w:r>
    <w:r w:rsidR="001C7C94"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B5271"/>
    <w:rsid w:val="00144607"/>
    <w:rsid w:val="001C7C94"/>
    <w:rsid w:val="00216D6E"/>
    <w:rsid w:val="00227143"/>
    <w:rsid w:val="0023149C"/>
    <w:rsid w:val="002B4737"/>
    <w:rsid w:val="002C25CA"/>
    <w:rsid w:val="002E0229"/>
    <w:rsid w:val="00347CA4"/>
    <w:rsid w:val="00363447"/>
    <w:rsid w:val="0038259F"/>
    <w:rsid w:val="00392E4D"/>
    <w:rsid w:val="003A7D16"/>
    <w:rsid w:val="00410190"/>
    <w:rsid w:val="00470722"/>
    <w:rsid w:val="00471353"/>
    <w:rsid w:val="004963DC"/>
    <w:rsid w:val="004C5B58"/>
    <w:rsid w:val="004D34E6"/>
    <w:rsid w:val="005054D8"/>
    <w:rsid w:val="0051697E"/>
    <w:rsid w:val="005224DC"/>
    <w:rsid w:val="005448EA"/>
    <w:rsid w:val="005A2B10"/>
    <w:rsid w:val="00603A21"/>
    <w:rsid w:val="00693D34"/>
    <w:rsid w:val="006F05DF"/>
    <w:rsid w:val="0070027B"/>
    <w:rsid w:val="007859F3"/>
    <w:rsid w:val="007A570C"/>
    <w:rsid w:val="007E349A"/>
    <w:rsid w:val="00830ADC"/>
    <w:rsid w:val="00844C15"/>
    <w:rsid w:val="008E59F9"/>
    <w:rsid w:val="008F6699"/>
    <w:rsid w:val="008F76E8"/>
    <w:rsid w:val="0093392E"/>
    <w:rsid w:val="00975210"/>
    <w:rsid w:val="009B52EA"/>
    <w:rsid w:val="009B7AB6"/>
    <w:rsid w:val="009C6B90"/>
    <w:rsid w:val="009E4E4C"/>
    <w:rsid w:val="00AD1CFD"/>
    <w:rsid w:val="00AE30AB"/>
    <w:rsid w:val="00B8024A"/>
    <w:rsid w:val="00BD17D3"/>
    <w:rsid w:val="00BE298D"/>
    <w:rsid w:val="00C12410"/>
    <w:rsid w:val="00C12C33"/>
    <w:rsid w:val="00C312D1"/>
    <w:rsid w:val="00C47008"/>
    <w:rsid w:val="00C6375B"/>
    <w:rsid w:val="00C755A1"/>
    <w:rsid w:val="00CA4E71"/>
    <w:rsid w:val="00CC6A3E"/>
    <w:rsid w:val="00D17475"/>
    <w:rsid w:val="00D85CC6"/>
    <w:rsid w:val="00DC268C"/>
    <w:rsid w:val="00E23F79"/>
    <w:rsid w:val="00E46026"/>
    <w:rsid w:val="00E67E76"/>
    <w:rsid w:val="00EB51F8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54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54D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5054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054D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5054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54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29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9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9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9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9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54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54D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5054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054D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5054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54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29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9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9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9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9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St-40/2014-12</izvorni_sadrzaj>
    <derivirana_varijabla naziv="DomainObject.Oznaka_1">St-40/2014-12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2014.</izvorni_sadrzaj>
    <derivirana_varijabla naziv="DomainObject.Predmet.DatumOsnivanja_1">17.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St-40/2014</izvorni_sadrzaj>
    <derivirana_varijabla naziv="DomainObject.Predmet.OznakaBroj_1">St-40/2014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LJILJANA POTOKU</izvorni_sadrzaj>
    <derivirana_varijabla naziv="DomainObject.Predmet.ProtustrankaFormated_1">  LJILJANA POTOKU</derivirana_varijabla>
  </DomainObject.Predmet.ProtustrankaFormated>
  <DomainObject.Predmet.ProtustrankaFormatedOIB>
    <izvorni_sadrzaj>  LJILJANA POTOKU, OIB 60412903619</izvorni_sadrzaj>
    <derivirana_varijabla naziv="DomainObject.Predmet.ProtustrankaFormatedOIB_1">  LJILJANA POTOKU, OIB 60412903619</derivirana_varijabla>
  </DomainObject.Predmet.ProtustrankaFormatedOIB>
  <DomainObject.Predmet.ProtustrankaFormatedWithAdress>
    <izvorni_sadrzaj> LJILJANA POTOKU, DOMJANIĆEVA 20, 10000 Zagreb</izvorni_sadrzaj>
    <derivirana_varijabla naziv="DomainObject.Predmet.ProtustrankaFormatedWithAdress_1"> LJILJANA POTOKU, DOMJANIĆEVA 20, 10000 Zagreb</derivirana_varijabla>
  </DomainObject.Predmet.ProtustrankaFormatedWithAdress>
  <DomainObject.Predmet.ProtustrankaFormatedWithAdressOIB>
    <izvorni_sadrzaj> LJILJANA POTOKU, OIB 60412903619, DOMJANIĆEVA 20, 10000 Zagreb</izvorni_sadrzaj>
    <derivirana_varijabla naziv="DomainObject.Predmet.ProtustrankaFormatedWithAdressOIB_1"> LJILJANA POTOKU, OIB 60412903619, DOMJANIĆEVA 20, 10000 Zagreb</derivirana_varijabla>
  </DomainObject.Predmet.ProtustrankaFormatedWithAdressOIB>
  <DomainObject.Predmet.ProtustrankaWithAdress>
    <izvorni_sadrzaj>LJILJANA POTOKU DOMJANIĆEVA 20, 10000 Zagreb</izvorni_sadrzaj>
    <derivirana_varijabla naziv="DomainObject.Predmet.ProtustrankaWithAdress_1">LJILJANA POTOKU DOMJANIĆEVA 20, 10000 Zagreb</derivirana_varijabla>
  </DomainObject.Predmet.ProtustrankaWithAdress>
  <DomainObject.Predmet.ProtustrankaWithAdressOIB>
    <izvorni_sadrzaj>LJILJANA POTOKU, OIB 60412903619, DOMJANIĆEVA 20, 10000 Zagreb</izvorni_sadrzaj>
    <derivirana_varijabla naziv="DomainObject.Predmet.ProtustrankaWithAdressOIB_1">LJILJANA POTOKU, OIB 60412903619, DOMJANIĆEVA 20, 10000 Zagreb</derivirana_varijabla>
  </DomainObject.Predmet.ProtustrankaWithAdressOIB>
  <DomainObject.Predmet.ProtustrankaNazivFormated>
    <izvorni_sadrzaj>LJILJANA POTOKU</izvorni_sadrzaj>
    <derivirana_varijabla naziv="DomainObject.Predmet.ProtustrankaNazivFormated_1">LJILJANA POTOKU</derivirana_varijabla>
  </DomainObject.Predmet.ProtustrankaNazivFormated>
  <DomainObject.Predmet.ProtustrankaNazivFormatedOIB>
    <izvorni_sadrzaj>LJILJANA POTOKU, OIB 60412903619</izvorni_sadrzaj>
    <derivirana_varijabla naziv="DomainObject.Predmet.ProtustrankaNazivFormatedOIB_1">LJILJANA POTOKU, OIB 60412903619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LJILJANA POTOKU</izvorni_sadrzaj>
    <derivirana_varijabla naziv="DomainObject.Predmet.StrankaFormated_1">  LJILJANA POTOKU</derivirana_varijabla>
  </DomainObject.Predmet.StrankaFormated>
  <DomainObject.Predmet.StrankaFormatedOIB>
    <izvorni_sadrzaj>  LJILJANA POTOKU, OIB 60412903619</izvorni_sadrzaj>
    <derivirana_varijabla naziv="DomainObject.Predmet.StrankaFormatedOIB_1">  LJILJANA POTOKU, OIB 60412903619</derivirana_varijabla>
  </DomainObject.Predmet.StrankaFormatedOIB>
  <DomainObject.Predmet.StrankaFormatedWithAdress>
    <izvorni_sadrzaj> LJILJANA POTOKU, DOMJANIĆEVA 20, 10000 Zagreb</izvorni_sadrzaj>
    <derivirana_varijabla naziv="DomainObject.Predmet.StrankaFormatedWithAdress_1"> LJILJANA POTOKU, DOMJANIĆEVA 20, 10000 Zagreb</derivirana_varijabla>
  </DomainObject.Predmet.StrankaFormatedWithAdress>
  <DomainObject.Predmet.StrankaFormatedWithAdressOIB>
    <izvorni_sadrzaj> LJILJANA POTOKU, OIB 60412903619, DOMJANIĆEVA 20, 10000 Zagreb</izvorni_sadrzaj>
    <derivirana_varijabla naziv="DomainObject.Predmet.StrankaFormatedWithAdressOIB_1"> LJILJANA POTOKU, OIB 60412903619, DOMJANIĆEVA 20, 10000 Zagreb</derivirana_varijabla>
  </DomainObject.Predmet.StrankaFormatedWithAdressOIB>
  <DomainObject.Predmet.StrankaWithAdress>
    <izvorni_sadrzaj>LJILJANA POTOKU DOMJANIĆEVA 20,10000 Zagreb</izvorni_sadrzaj>
    <derivirana_varijabla naziv="DomainObject.Predmet.StrankaWithAdress_1">LJILJANA POTOKU DOMJANIĆEVA 20,10000 Zagreb</derivirana_varijabla>
  </DomainObject.Predmet.StrankaWithAdress>
  <DomainObject.Predmet.StrankaWithAdressOIB>
    <izvorni_sadrzaj>LJILJANA POTOKU, OIB 60412903619, DOMJANIĆEVA 20,10000 Zagreb</izvorni_sadrzaj>
    <derivirana_varijabla naziv="DomainObject.Predmet.StrankaWithAdressOIB_1">LJILJANA POTOKU, OIB 60412903619, DOMJANIĆEVA 20,10000 Zagreb</derivirana_varijabla>
  </DomainObject.Predmet.StrankaWithAdressOIB>
  <DomainObject.Predmet.StrankaNazivFormated>
    <izvorni_sadrzaj>LJILJANA POTOKU</izvorni_sadrzaj>
    <derivirana_varijabla naziv="DomainObject.Predmet.StrankaNazivFormated_1">LJILJANA POTOKU</derivirana_varijabla>
  </DomainObject.Predmet.StrankaNazivFormated>
  <DomainObject.Predmet.StrankaNazivFormatedOIB>
    <izvorni_sadrzaj>LJILJANA POTOKU, OIB 60412903619</izvorni_sadrzaj>
    <derivirana_varijabla naziv="DomainObject.Predmet.StrankaNazivFormatedOIB_1">LJILJANA POTOKU, OIB 60412903619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LJILJANA POTOKU</item>
    </izvorni_sadrzaj>
    <derivirana_varijabla naziv="DomainObject.Predmet.StrankaListFormated_1">
      <item>LJILJANA POTOKU</item>
    </derivirana_varijabla>
  </DomainObject.Predmet.StrankaListFormated>
  <DomainObject.Predmet.StrankaListFormatedOIB>
    <izvorni_sadrzaj>
      <item>LJILJANA POTOKU, OIB 60412903619</item>
    </izvorni_sadrzaj>
    <derivirana_varijabla naziv="DomainObject.Predmet.StrankaListFormatedOIB_1">
      <item>LJILJANA POTOKU, OIB 60412903619</item>
    </derivirana_varijabla>
  </DomainObject.Predmet.StrankaListFormatedOIB>
  <DomainObject.Predmet.StrankaListFormatedWithAdress>
    <izvorni_sadrzaj>
      <item>LJILJANA POTOKU, DOMJANIĆEVA 20, 10000 Zagreb</item>
    </izvorni_sadrzaj>
    <derivirana_varijabla naziv="DomainObject.Predmet.StrankaListFormatedWithAdress_1">
      <item>LJILJANA POTOKU, DOMJANIĆEVA 20, 10000 Zagreb</item>
    </derivirana_varijabla>
  </DomainObject.Predmet.StrankaListFormatedWithAdress>
  <DomainObject.Predmet.StrankaListFormatedWithAdressOIB>
    <izvorni_sadrzaj>
      <item>LJILJANA POTOKU, OIB 60412903619, DOMJANIĆEVA 20, 10000 Zagreb</item>
    </izvorni_sadrzaj>
    <derivirana_varijabla naziv="DomainObject.Predmet.StrankaListFormatedWithAdressOIB_1">
      <item>LJILJANA POTOKU, OIB 60412903619, DOMJANIĆEVA 20, 10000 Zagreb</item>
    </derivirana_varijabla>
  </DomainObject.Predmet.StrankaListFormatedWithAdressOIB>
  <DomainObject.Predmet.StrankaListNazivFormated>
    <izvorni_sadrzaj>
      <item>LJILJANA POTOKU</item>
    </izvorni_sadrzaj>
    <derivirana_varijabla naziv="DomainObject.Predmet.StrankaListNazivFormated_1">
      <item>LJILJANA POTOKU</item>
    </derivirana_varijabla>
  </DomainObject.Predmet.StrankaListNazivFormated>
  <DomainObject.Predmet.StrankaListNazivFormatedOIB>
    <izvorni_sadrzaj>
      <item>LJILJANA POTOKU, OIB 60412903619</item>
    </izvorni_sadrzaj>
    <derivirana_varijabla naziv="DomainObject.Predmet.StrankaListNazivFormatedOIB_1">
      <item>LJILJANA POTOKU, OIB 60412903619</item>
    </derivirana_varijabla>
  </DomainObject.Predmet.StrankaListNazivFormatedOIB>
  <DomainObject.Predmet.ProtuStrankaListFormated>
    <izvorni_sadrzaj>
      <item>LJILJANA POTOKU</item>
    </izvorni_sadrzaj>
    <derivirana_varijabla naziv="DomainObject.Predmet.ProtuStrankaListFormated_1">
      <item>LJILJANA POTOKU</item>
    </derivirana_varijabla>
  </DomainObject.Predmet.ProtuStrankaListFormated>
  <DomainObject.Predmet.ProtuStrankaListFormatedOIB>
    <izvorni_sadrzaj>
      <item>LJILJANA POTOKU, OIB 60412903619</item>
    </izvorni_sadrzaj>
    <derivirana_varijabla naziv="DomainObject.Predmet.ProtuStrankaListFormatedOIB_1">
      <item>LJILJANA POTOKU, OIB 60412903619</item>
    </derivirana_varijabla>
  </DomainObject.Predmet.ProtuStrankaListFormatedOIB>
  <DomainObject.Predmet.ProtuStrankaListFormatedWithAdress>
    <izvorni_sadrzaj>
      <item>LJILJANA POTOKU, DOMJANIĆEVA 20, 10000 Zagreb</item>
    </izvorni_sadrzaj>
    <derivirana_varijabla naziv="DomainObject.Predmet.ProtuStrankaListFormatedWithAdress_1">
      <item>LJILJANA POTOKU, DOMJANIĆEVA 20, 10000 Zagreb</item>
    </derivirana_varijabla>
  </DomainObject.Predmet.ProtuStrankaListFormatedWithAdress>
  <DomainObject.Predmet.ProtuStrankaListFormatedWithAdressOIB>
    <izvorni_sadrzaj>
      <item>LJILJANA POTOKU, OIB 60412903619, DOMJANIĆEVA 20, 10000 Zagreb</item>
    </izvorni_sadrzaj>
    <derivirana_varijabla naziv="DomainObject.Predmet.ProtuStrankaListFormatedWithAdressOIB_1">
      <item>LJILJANA POTOKU, OIB 60412903619, DOMJANIĆEVA 20, 10000 Zagreb</item>
    </derivirana_varijabla>
  </DomainObject.Predmet.ProtuStrankaListFormatedWithAdressOIB>
  <DomainObject.Predmet.ProtuStrankaListNazivFormated>
    <izvorni_sadrzaj>
      <item>LJILJANA POTOKU</item>
    </izvorni_sadrzaj>
    <derivirana_varijabla naziv="DomainObject.Predmet.ProtuStrankaListNazivFormated_1">
      <item>LJILJANA POTOKU</item>
    </derivirana_varijabla>
  </DomainObject.Predmet.ProtuStrankaListNazivFormated>
  <DomainObject.Predmet.ProtuStrankaListNazivFormatedOIB>
    <izvorni_sadrzaj>
      <item>LJILJANA POTOKU, OIB 60412903619</item>
    </izvorni_sadrzaj>
    <derivirana_varijabla naziv="DomainObject.Predmet.ProtuStrankaListNazivFormatedOIB_1">
      <item>LJILJANA POTOKU, OIB 60412903619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St-40/2014-12</izvorni_sadrzaj>
    <derivirana_varijabla naziv="DomainObject.PoslovniBrojDokumenta_1">St-40/2014-12</derivirana_varijabla>
  </DomainObject.PoslovniBrojDokumenta>
  <DomainObject.Predmet.StrankaIDrugi>
    <izvorni_sadrzaj>LJILJANA POTOKU</izvorni_sadrzaj>
    <derivirana_varijabla naziv="DomainObject.Predmet.StrankaIDrugi_1">LJILJANA POTOKU</derivirana_varijabla>
  </DomainObject.Predmet.StrankaIDrugi>
  <DomainObject.Predmet.ProtustrankaIDrugi>
    <izvorni_sadrzaj>LJILJANA POTOKU</izvorni_sadrzaj>
    <derivirana_varijabla naziv="DomainObject.Predmet.ProtustrankaIDrugi_1">LJILJANA POTOKU</derivirana_varijabla>
  </DomainObject.Predmet.ProtustrankaIDrugi>
  <DomainObject.Predmet.StrankaIDrugiAdressOIB>
    <izvorni_sadrzaj>LJILJANA POTOKU, OIB 60412903619, DOMJANIĆEVA 20, 10000 Zagreb</izvorni_sadrzaj>
    <derivirana_varijabla naziv="DomainObject.Predmet.StrankaIDrugiAdressOIB_1">LJILJANA POTOKU, OIB 60412903619, DOMJANIĆEVA 20, 10000 Zagreb</derivirana_varijabla>
  </DomainObject.Predmet.StrankaIDrugiAdressOIB>
  <DomainObject.Predmet.ProtustrankaIDrugiAdressOIB>
    <izvorni_sadrzaj>LJILJANA POTOKU, OIB 60412903619, DOMJANIĆEVA 20, 10000 Zagreb</izvorni_sadrzaj>
    <derivirana_varijabla naziv="DomainObject.Predmet.ProtustrankaIDrugiAdressOIB_1">LJILJANA POTOKU, OIB 60412903619, DOMJANIĆEVA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LJILJANA POTOKU</item>
      <item>LJILJANA POTOKU</item>
    </izvorni_sadrzaj>
    <derivirana_varijabla naziv="DomainObject.Predmet.SudioniciListNaziv_1">
      <item>LJILJANA POTOKU</item>
      <item>LJILJANA POTOKU</item>
    </derivirana_varijabla>
  </DomainObject.Predmet.SudioniciListNaziv>
  <DomainObject.Predmet.SudioniciListAdressOIB>
    <izvorni_sadrzaj>
      <item>LJILJANA POTOKU, OIB 60412903619, DOMJANIĆEVA 20,10000 Zagreb</item>
      <item>LJILJANA POTOKU, OIB 60412903619, DOMJANIĆEVA 20,10000 Zagreb</item>
    </izvorni_sadrzaj>
    <derivirana_varijabla naziv="DomainObject.Predmet.SudioniciListAdressOIB_1">
      <item>LJILJANA POTOKU, OIB 60412903619, DOMJANIĆEVA 20,10000 Zagreb</item>
      <item>LJILJANA POTOKU, OIB 60412903619, DOMJANIĆEVA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60412903619</item>
      <item>, OIB 60412903619</item>
    </izvorni_sadrzaj>
    <derivirana_varijabla naziv="DomainObject.Predmet.SudioniciListNazivOIB_1">
      <item>, OIB 60412903619</item>
      <item>, OIB 60412903619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767</properties:Words>
  <properties:Characters>4228</properties:Characters>
  <properties:Lines>96</properties:Lines>
  <properties:Paragraphs>30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2016-02-12T10:49:00Z</dcterms:created>
  <dc:creator>gzubak</dc:creator>
  <cp:lastModifiedBy>Ivana Rogić</cp:lastModifiedBy>
  <cp:lastPrinted>2016-02-17T10:38:00Z</cp:lastPrinted>
  <dcterms:modified xmlns:xsi="http://www.w3.org/2001/XMLSchema-instance" xsi:type="dcterms:W3CDTF">2016-02-17T10:38:00Z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St-40/2014-12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