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bceb" w14:paraId="abdbceb" w:rsidRDefault="000257A1" w:rsidP="006E3BCB" w:rsidR="00103C9F">
      <w:pPr>
        <w:jc w:val="both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3C9F" w:rsidP="006E3BCB" w:rsidR="00103C9F">
      <w:pPr>
        <w:jc w:val="both"/>
      </w:pPr>
      <w:r>
        <w:t>REPUBLIKA HRVATSKA</w:t>
      </w:r>
    </w:p>
    <w:p w:rsidRDefault="00103C9F" w:rsidP="006E3BCB" w:rsidR="00103C9F">
      <w:pPr>
        <w:jc w:val="both"/>
      </w:pPr>
      <w:r>
        <w:t>Trgovački sud u Zagrebu</w:t>
      </w:r>
    </w:p>
    <w:p w:rsidRDefault="00103C9F" w:rsidP="006E3BCB" w:rsidR="00103C9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3C9F" w:rsidP="006E3BCB" w:rsidR="00103C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18. St-</w:t>
      </w:r>
      <w:r w:rsidR="00F04AAA">
        <w:t>1654/2018</w:t>
      </w:r>
    </w:p>
    <w:p w:rsidRDefault="00103C9F" w:rsidP="006E3BCB" w:rsidR="00103C9F">
      <w:pPr>
        <w:jc w:val="both"/>
      </w:pPr>
      <w:r>
        <w:tab/>
        <w:t xml:space="preserve">               </w:t>
      </w:r>
    </w:p>
    <w:p w:rsidRDefault="00085063" w:rsidP="006E3BCB" w:rsidR="00103C9F">
      <w:pPr>
        <w:ind w:firstLine="708" w:left="2124"/>
        <w:jc w:val="both"/>
      </w:pPr>
      <w:r>
        <w:t xml:space="preserve">  </w:t>
      </w:r>
      <w:r w:rsidR="00103C9F">
        <w:t>R E P U B L I K A   H R V A T S K A</w:t>
      </w:r>
    </w:p>
    <w:p w:rsidRDefault="00103C9F" w:rsidP="006E3BCB" w:rsidR="00103C9F">
      <w:pPr>
        <w:jc w:val="both"/>
      </w:pPr>
    </w:p>
    <w:p w:rsidRDefault="00085063" w:rsidP="006E3BCB" w:rsidR="00103C9F">
      <w:pPr>
        <w:ind w:firstLine="708" w:left="2832"/>
        <w:jc w:val="both"/>
      </w:pPr>
      <w:r>
        <w:t xml:space="preserve">  </w:t>
      </w:r>
      <w:r w:rsidR="00103C9F">
        <w:t>Z A K LJ U Č A K</w:t>
      </w:r>
    </w:p>
    <w:p w:rsidRDefault="006E3BCB" w:rsidP="006E3BCB" w:rsidR="006E3BCB">
      <w:pPr>
        <w:ind w:firstLine="708"/>
        <w:jc w:val="both"/>
      </w:pPr>
    </w:p>
    <w:p w:rsidRDefault="006E3BCB" w:rsidP="000257A1" w:rsidR="00103C9F">
      <w:pPr>
        <w:ind w:firstLine="708"/>
        <w:jc w:val="both"/>
      </w:pPr>
      <w:r>
        <w:t>Trgovački sud u Zagrebu, sudac Danijela Uzelac, u stečajnom postupku nad dužnikom EUROINSPEKT - DRVOKONTROLA d.o.o.</w:t>
      </w:r>
      <w:r w:rsidR="00085063">
        <w:t xml:space="preserve"> u stečaju</w:t>
      </w:r>
      <w:r>
        <w:t xml:space="preserve">, OIB 32280738674,  Zagreb, Radnička cesta 52, </w:t>
      </w:r>
      <w:r w:rsidR="00103C9F">
        <w:t xml:space="preserve"> </w:t>
      </w:r>
      <w:r w:rsidR="00F04AAA">
        <w:t>9. srpnja</w:t>
      </w:r>
      <w:r w:rsidR="00103C9F">
        <w:t xml:space="preserve"> 2019.</w:t>
      </w:r>
    </w:p>
    <w:p w:rsidRDefault="000257A1" w:rsidP="000257A1" w:rsidR="000257A1">
      <w:pPr>
        <w:ind w:firstLine="708"/>
        <w:jc w:val="both"/>
      </w:pPr>
    </w:p>
    <w:p w:rsidRDefault="00085063" w:rsidP="006E3BCB" w:rsidR="00103C9F">
      <w:pPr>
        <w:ind w:firstLine="708" w:left="2832"/>
        <w:jc w:val="both"/>
      </w:pPr>
      <w:r>
        <w:t xml:space="preserve">   </w:t>
      </w:r>
      <w:r w:rsidR="00103C9F">
        <w:t xml:space="preserve">z a k </w:t>
      </w:r>
      <w:proofErr w:type="spellStart"/>
      <w:r w:rsidR="00103C9F">
        <w:t>lj</w:t>
      </w:r>
      <w:proofErr w:type="spellEnd"/>
      <w:r w:rsidR="00103C9F">
        <w:t xml:space="preserve"> u č i o   j e </w:t>
      </w:r>
    </w:p>
    <w:p w:rsidRDefault="00103C9F" w:rsidP="006E3BCB" w:rsidR="00103C9F">
      <w:pPr>
        <w:jc w:val="both"/>
      </w:pPr>
    </w:p>
    <w:p w:rsidRDefault="00103C9F" w:rsidP="006E3BCB" w:rsidR="00103C9F">
      <w:pPr>
        <w:ind w:firstLine="708"/>
        <w:jc w:val="both"/>
      </w:pPr>
      <w:r>
        <w:t>I. Odgađaju se ispitno ročište određeno za 10. srpnja 2019. u 10,</w:t>
      </w:r>
      <w:r w:rsidR="00DA464D">
        <w:t>15</w:t>
      </w:r>
      <w:r>
        <w:t xml:space="preserve"> sati i izvještajno ročište određeno za </w:t>
      </w:r>
      <w:r w:rsidR="00DA464D">
        <w:t>10 srpnja</w:t>
      </w:r>
      <w:r>
        <w:t xml:space="preserve"> 2019. u </w:t>
      </w:r>
      <w:r w:rsidR="00DA464D">
        <w:t>10,30</w:t>
      </w:r>
      <w:r>
        <w:t xml:space="preserve"> sati.</w:t>
      </w:r>
    </w:p>
    <w:p w:rsidRDefault="00103C9F" w:rsidP="006E3BCB" w:rsidR="00103C9F">
      <w:pPr>
        <w:jc w:val="both"/>
      </w:pPr>
    </w:p>
    <w:p w:rsidRDefault="00103C9F" w:rsidP="006E3BCB" w:rsidR="00103C9F">
      <w:pPr>
        <w:ind w:firstLine="708"/>
        <w:jc w:val="both"/>
      </w:pPr>
      <w:r>
        <w:t>II. Određuje se ročište vjerovnika na kojem će se ispitati prijavljen</w:t>
      </w:r>
      <w:r w:rsidR="00CF4CDA">
        <w:t xml:space="preserve">e tražbine (ispitno ročište) </w:t>
      </w:r>
    </w:p>
    <w:p w:rsidRDefault="00DA464D" w:rsidP="006E3BCB" w:rsidR="00103C9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085063">
        <w:t>20. rujna 2019. u 10,15 sati,</w:t>
      </w:r>
    </w:p>
    <w:p w:rsidRDefault="000F4151" w:rsidP="006E3BCB" w:rsidR="000F4151">
      <w:pPr>
        <w:jc w:val="both"/>
      </w:pPr>
    </w:p>
    <w:p w:rsidRDefault="00103C9F" w:rsidP="006E3BCB" w:rsidR="00103C9F">
      <w:pPr>
        <w:ind w:firstLine="708"/>
        <w:jc w:val="both"/>
      </w:pPr>
      <w:r>
        <w:t>koje će se održati u zgradi Trgovačkog suda u Zagrebu, Petrinjska 8, soba 96/II kat, ulična zgrada.</w:t>
      </w:r>
    </w:p>
    <w:p w:rsidRDefault="00103C9F" w:rsidP="006E3BCB" w:rsidR="00103C9F">
      <w:pPr>
        <w:jc w:val="both"/>
      </w:pPr>
    </w:p>
    <w:p w:rsidRDefault="00103C9F" w:rsidP="006E3BCB" w:rsidR="00103C9F">
      <w:pPr>
        <w:ind w:firstLine="708"/>
        <w:jc w:val="both"/>
      </w:pPr>
      <w:r>
        <w:t>III. Određuje se ročište vjerovnika na kojem će se na temelju izvješća stečajnog upravitelja odlučivati o daljnjem tijeku stečajnog p</w:t>
      </w:r>
      <w:r w:rsidR="00CF4CDA">
        <w:t>ostupka (izvještajno ročište)</w:t>
      </w:r>
    </w:p>
    <w:p w:rsidRDefault="000257A1" w:rsidP="006E3BCB" w:rsidR="000257A1">
      <w:pPr>
        <w:ind w:firstLine="708"/>
        <w:jc w:val="both"/>
      </w:pPr>
    </w:p>
    <w:p w:rsidRDefault="00103C9F" w:rsidP="006E3BCB" w:rsidR="00103C9F">
      <w:pPr>
        <w:jc w:val="both"/>
      </w:pPr>
      <w:r>
        <w:t xml:space="preserve">             </w:t>
      </w:r>
      <w:r w:rsidR="00F04AAA">
        <w:tab/>
      </w:r>
      <w:r w:rsidR="00F04AAA">
        <w:tab/>
      </w:r>
      <w:r w:rsidR="00F04AAA">
        <w:tab/>
      </w:r>
      <w:r w:rsidR="00F04AAA">
        <w:tab/>
      </w:r>
      <w:r>
        <w:t xml:space="preserve"> </w:t>
      </w:r>
      <w:r w:rsidR="00085063">
        <w:t>20.</w:t>
      </w:r>
      <w:r w:rsidR="006E3BCB">
        <w:t xml:space="preserve"> rujna</w:t>
      </w:r>
      <w:r>
        <w:t xml:space="preserve"> 2019. u </w:t>
      </w:r>
      <w:r w:rsidR="00085063">
        <w:t>10,30</w:t>
      </w:r>
      <w:r>
        <w:t xml:space="preserve"> sati</w:t>
      </w:r>
      <w:r w:rsidR="00085063">
        <w:t>,</w:t>
      </w:r>
    </w:p>
    <w:p w:rsidRDefault="000257A1" w:rsidP="006E3BCB" w:rsidR="000257A1">
      <w:pPr>
        <w:jc w:val="both"/>
      </w:pPr>
    </w:p>
    <w:p w:rsidRDefault="00103C9F" w:rsidP="006E3BCB" w:rsidR="00103C9F">
      <w:pPr>
        <w:jc w:val="both"/>
      </w:pPr>
      <w:r>
        <w:t>koje će se održati u zgradi Trgovačkog suda u Zagrebu, Petrinjska 8, soba 96/II kat, ulična zgrada.</w:t>
      </w:r>
    </w:p>
    <w:p w:rsidRDefault="00103C9F" w:rsidP="006E3BCB" w:rsidR="00103C9F">
      <w:pPr>
        <w:jc w:val="both"/>
      </w:pPr>
    </w:p>
    <w:p w:rsidRDefault="00103C9F" w:rsidP="006E3BCB" w:rsidR="00103C9F">
      <w:pPr>
        <w:jc w:val="both"/>
      </w:pPr>
      <w:r>
        <w:t xml:space="preserve">               </w:t>
      </w:r>
      <w:r w:rsidR="00F04AAA">
        <w:tab/>
      </w:r>
      <w:r w:rsidR="00F04AAA">
        <w:tab/>
      </w:r>
      <w:r w:rsidR="00F04AAA">
        <w:tab/>
      </w:r>
      <w:r w:rsidR="00085063">
        <w:t xml:space="preserve">        </w:t>
      </w:r>
      <w:r>
        <w:t xml:space="preserve">U Zagrebu </w:t>
      </w:r>
      <w:r w:rsidR="00F04AAA">
        <w:t>9. srpnja</w:t>
      </w:r>
      <w:r>
        <w:t xml:space="preserve"> 2019.</w:t>
      </w:r>
    </w:p>
    <w:p w:rsidRDefault="00103C9F" w:rsidP="006E3BCB" w:rsidR="00103C9F">
      <w:pPr>
        <w:ind w:firstLine="708" w:left="6372"/>
        <w:jc w:val="both"/>
      </w:pPr>
      <w:r>
        <w:t>Sudac:</w:t>
      </w:r>
    </w:p>
    <w:p w:rsidRDefault="00103C9F" w:rsidP="00103C9F" w:rsidR="00103C9F">
      <w:r>
        <w:t xml:space="preserve">              </w:t>
      </w:r>
      <w:r w:rsidR="00F04AAA">
        <w:tab/>
      </w:r>
      <w:r w:rsidR="00F04AAA">
        <w:tab/>
      </w:r>
      <w:r w:rsidR="00F04AAA">
        <w:tab/>
      </w:r>
      <w:r w:rsidR="00F04AAA">
        <w:tab/>
      </w:r>
      <w:r w:rsidR="00F04AAA">
        <w:tab/>
      </w:r>
      <w:r w:rsidR="00F04AAA">
        <w:tab/>
      </w:r>
      <w:r w:rsidR="00F04AAA">
        <w:tab/>
      </w:r>
      <w:r w:rsidR="00F04AAA">
        <w:tab/>
      </w:r>
      <w:r w:rsidR="00085063">
        <w:t xml:space="preserve">  </w:t>
      </w:r>
      <w:r>
        <w:t xml:space="preserve"> Danijela Uzelac</w:t>
      </w:r>
      <w:r w:rsidR="000F4151">
        <w:t>, v.r.</w:t>
      </w:r>
    </w:p>
    <w:p w:rsidRDefault="00103C9F" w:rsidP="00103C9F" w:rsidR="00103C9F"/>
    <w:p w:rsidRDefault="00085063" w:rsidP="00103C9F" w:rsidR="00103C9F">
      <w:r>
        <w:t xml:space="preserve">UPUTA O PRAVNOM LIJEKU: </w:t>
      </w:r>
      <w:r w:rsidR="00103C9F">
        <w:t>Protiv ovog zaključka nije dopušten pravni lijek (čl. 11. st. 9. SZ).</w:t>
      </w:r>
    </w:p>
    <w:p w:rsidRDefault="00103C9F" w:rsidP="00103C9F" w:rsidR="00103C9F"/>
    <w:p w:rsidRDefault="000F4151" w:rsidP="000F4151" w:rsidR="000F4151">
      <w:pPr>
        <w:ind w:firstLine="708" w:left="5664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F4151" w:rsidP="000F4151" w:rsidR="000F4151">
      <w:pPr>
        <w:ind w:firstLine="708" w:left="5664"/>
        <w:jc w:val="center"/>
      </w:pPr>
      <w:r>
        <w:t>Katarina Franjić</w:t>
      </w:r>
    </w:p>
    <w:p w:rsidRDefault="000F4151" w:rsidP="00103C9F" w:rsidR="000F4151"/>
    <w:p w:rsidRDefault="00103C9F" w:rsidP="00103C9F" w:rsidR="00F472EB">
      <w:r>
        <w:t xml:space="preserve"> </w:t>
      </w:r>
    </w:p>
    <w:sectPr w:rsidR="00F472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7E2"/>
    <w:rsid w:val="000257A1"/>
    <w:rsid w:val="00085063"/>
    <w:rsid w:val="000F4151"/>
    <w:rsid w:val="00103C9F"/>
    <w:rsid w:val="006E3BCB"/>
    <w:rsid w:val="009C7E8A"/>
    <w:rsid w:val="00CF4CDA"/>
    <w:rsid w:val="00DA464D"/>
    <w:rsid w:val="00EE57E2"/>
    <w:rsid w:val="00F04AAA"/>
    <w:rsid w:val="00F4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7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7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E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E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E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E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7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7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E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E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E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E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EUROINSPEKT - DRVOKONTROLA d.o.o.</izvorni_sadrzaj>
    <derivirana_varijabla naziv="DomainObject.Predmet.ProtustrankaFormated_1">  EUROINSPEKT - DRVOKONTROLA d.o.o.</derivirana_varijabla>
  </DomainObject.Predmet.ProtustrankaFormated>
  <DomainObject.Predmet.ProtustrankaFormatedOIB>
    <izvorni_sadrzaj>  EUROINSPEKT - DRVOKONTROLA d.o.o., OIB 32280738674</izvorni_sadrzaj>
    <derivirana_varijabla naziv="DomainObject.Predmet.ProtustrankaFormatedOIB_1">  EUROINSPEKT - DRVOKONTROLA d.o.o., OIB 32280738674</derivirana_varijabla>
  </DomainObject.Predmet.ProtustrankaFormatedOIB>
  <DomainObject.Predmet.ProtustrankaFormatedWithAdress>
    <izvorni_sadrzaj> EUROINSPEKT - DRVOKONTROLA d.o.o., Radnička cesta 52, 10000 Zagreb</izvorni_sadrzaj>
    <derivirana_varijabla naziv="DomainObject.Predmet.ProtustrankaFormatedWithAdress_1"> EUROINSPEKT - DRVOKONTROLA d.o.o., Radnička cesta 52, 10000 Zagreb</derivirana_varijabla>
  </DomainObject.Predmet.ProtustrankaFormatedWithAdress>
  <DomainObject.Predmet.ProtustrankaFormatedWithAdressOIB>
    <izvorni_sadrzaj> EUROINSPEKT - DRVOKONTROLA d.o.o., OIB 32280738674, Radnička cesta 52, 10000 Zagreb</izvorni_sadrzaj>
    <derivirana_varijabla naziv="DomainObject.Predmet.ProtustrankaFormatedWithAdressOIB_1"> EUROINSPEKT - DRVOKONTROLA d.o.o., OIB 32280738674, Radnička cesta 52, 10000 Zagreb</derivirana_varijabla>
  </DomainObject.Predmet.ProtustrankaFormatedWithAdressOIB>
  <DomainObject.Predmet.ProtustrankaWithAdress>
    <izvorni_sadrzaj>EUROINSPEKT - DRVOKONTROLA d.o.o. Radnička cesta 52, 10000 Zagreb</izvorni_sadrzaj>
    <derivirana_varijabla naziv="DomainObject.Predmet.ProtustrankaWithAdress_1">EUROINSPEKT - DRVOKONTROLA d.o.o. Radnička cesta 52, 10000 Zagreb</derivirana_varijabla>
  </DomainObject.Predmet.ProtustrankaWithAdress>
  <DomainObject.Predmet.ProtustrankaWithAdressOIB>
    <izvorni_sadrzaj>EUROINSPEKT - DRVOKONTROLA d.o.o., OIB 32280738674, Radnička cesta 52, 10000 Zagreb</izvorni_sadrzaj>
    <derivirana_varijabla naziv="DomainObject.Predmet.ProtustrankaWithAdressOIB_1">EUROINSPEKT - DRVOKONTROLA d.o.o., OIB 32280738674, Radnička cesta 52, 10000 Zagreb</derivirana_varijabla>
  </DomainObject.Predmet.ProtustrankaWithAdressOIB>
  <DomainObject.Predmet.ProtustrankaNazivFormated>
    <izvorni_sadrzaj>EUROINSPEKT - DRVOKONTROLA d.o.o.</izvorni_sadrzaj>
    <derivirana_varijabla naziv="DomainObject.Predmet.ProtustrankaNazivFormated_1">EUROINSPEKT - DRVOKONTROLA d.o.o.</derivirana_varijabla>
  </DomainObject.Predmet.ProtustrankaNazivFormated>
  <DomainObject.Predmet.ProtustrankaNazivFormatedOIB>
    <izvorni_sadrzaj>EUROINSPEKT - DRVOKONTROLA d.o.o., OIB 32280738674</izvorni_sadrzaj>
    <derivirana_varijabla naziv="DomainObject.Predmet.ProtustrankaNazivFormatedOIB_1">EUROINSPEKT - DRVOKONTROLA d.o.o., OIB 32280738674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</izvorni_sadrzaj>
    <derivirana_varijabla naziv="DomainObject.Predmet.StrankaFormated_1">  FINA Regionalni centar Zagreb; VODOVOD društvo s ograničenom odgovornošću za vodoopskrbu i odvodnju</derivirana_varijabla>
  </DomainObject.Predmet.StrankaFormated>
  <DomainObject.Predmet.StrankaFormatedOIB>
    <izvorni_sadrzaj>  FINA Regionalni centar Zagreb, OIB 85821130368; VODOVOD društvo s ograničenom odgovornošću za vodoopskrbu i odvodnju, OIB 80535169523</izvorni_sadrzaj>
    <derivirana_varijabla naziv="DomainObject.Predmet.StrankaFormatedOIB_1">  FINA Regionalni centar Zagreb, OIB 85821130368; VODOVOD društvo s ograničenom odgovornošću za vodoopskrbu i odvodnju, OIB 80535169523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</derivirana_varijabla>
  </DomainObject.Predmet.StrankaWithAdressOIB>
  <DomainObject.Predmet.StrankaNazivFormated>
    <izvorni_sadrzaj>FINA Regionalni centar Zagreb,VODOVOD društvo s ograničenom odgovornošću za vodoopskrbu i odvodnju</izvorni_sadrzaj>
    <derivirana_varijabla naziv="DomainObject.Predmet.StrankaNazivFormated_1">FINA Regionalni centar Zagreb,VODOVOD društvo s ograničenom odgovornošću za vodoopskrbu i odvodnju</derivirana_varijabla>
  </DomainObject.Predmet.StrankaNazivFormated>
  <DomainObject.Predmet.StrankaNazivFormatedOIB>
    <izvorni_sadrzaj>FINA Regionalni centar Zagreb, OIB 85821130368,VODOVOD društvo s ograničenom odgovornošću za vodoopskrbu i odvodnju, OIB 80535169523</izvorni_sadrzaj>
    <derivirana_varijabla naziv="DomainObject.Predmet.StrankaNazivFormatedOIB_1">FINA Regionalni centar Zagreb, OIB 85821130368,VODOVOD društvo s ograničenom odgovornošću za vodoopskrbu i odvodnju, OIB 80535169523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VODOVOD društvo s ograničenom odgovornošću za vodoopskrbu i odvodnju</item>
    </izvorni_sadrzaj>
    <derivirana_varijabla naziv="DomainObject.Predmet.StrankaListFormated_1">
      <item>FINA Regionalni centar Zagreb</item>
      <item>VODOVOD društvo s ograničenom odgovornošću za vodoopskrbu i odvodnju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</izvorni_sadrzaj>
    <derivirana_varijabla naziv="DomainObject.Predmet.StrankaListNazivFormated_1">
      <item>FINA Regionalni centar Zagreb</item>
      <item>VODOVOD društvo s ograničenom odgovornošću za vodoopskrbu i odvodnju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</derivirana_varijabla>
  </DomainObject.Predmet.StrankaListNazivFormatedOIB>
  <DomainObject.Predmet.ProtuStrankaListFormated>
    <izvorni_sadrzaj>
      <item>EUROINSPEKT - DRVOKONTROLA d.o.o.</item>
    </izvorni_sadrzaj>
    <derivirana_varijabla naziv="DomainObject.Predmet.ProtuStrankaListFormated_1">
      <item>EUROINSPEKT - DRVOKONTROLA d.o.o.</item>
    </derivirana_varijabla>
  </DomainObject.Predmet.ProtuStrankaListFormated>
  <DomainObject.Predmet.ProtuStrankaListFormatedOIB>
    <izvorni_sadrzaj>
      <item>EUROINSPEKT - DRVOKONTROLA d.o.o., OIB 32280738674</item>
    </izvorni_sadrzaj>
    <derivirana_varijabla naziv="DomainObject.Predmet.ProtuStrankaListFormatedOIB_1">
      <item>EUROINSPEKT - DRVOKONTROLA d.o.o., OIB 32280738674</item>
    </derivirana_varijabla>
  </DomainObject.Predmet.ProtuStrankaListFormatedOIB>
  <DomainObject.Predmet.ProtuStrankaListFormatedWithAdress>
    <izvorni_sadrzaj>
      <item>EUROINSPEKT - DRVOKONTROLA d.o.o., Radnička cesta 52, 10000 Zagreb</item>
    </izvorni_sadrzaj>
    <derivirana_varijabla naziv="DomainObject.Predmet.ProtuStrankaListFormatedWithAdress_1">
      <item>EUROINSPEKT - DRVOKONTROLA d.o.o., Radnička cesta 52, 10000 Zagreb</item>
    </derivirana_varijabla>
  </DomainObject.Predmet.ProtuStrankaListFormatedWithAdress>
  <DomainObject.Predmet.ProtuStrankaListFormatedWithAdressOIB>
    <izvorni_sadrzaj>
      <item>EUROINSPEKT - DRVOKONTROLA d.o.o., OIB 32280738674, Radnička cesta 52, 10000 Zagreb</item>
    </izvorni_sadrzaj>
    <derivirana_varijabla naziv="DomainObject.Predmet.ProtuStrankaListFormatedWithAdressOIB_1">
      <item>EUROINSPEKT - DRVOKONTROLA d.o.o., OIB 32280738674, Radnička cesta 52, 10000 Zagreb</item>
    </derivirana_varijabla>
  </DomainObject.Predmet.ProtuStrankaListFormatedWithAdressOIB>
  <DomainObject.Predmet.ProtuStrankaListNazivFormated>
    <izvorni_sadrzaj>
      <item>EUROINSPEKT - DRVOKONTROLA d.o.o.</item>
    </izvorni_sadrzaj>
    <derivirana_varijabla naziv="DomainObject.Predmet.ProtuStrankaListNazivFormated_1">
      <item>EUROINSPEKT - DRVOKONTROLA d.o.o.</item>
    </derivirana_varijabla>
  </DomainObject.Predmet.ProtuStrankaListNazivFormated>
  <DomainObject.Predmet.ProtuStrankaListNazivFormatedOIB>
    <izvorni_sadrzaj>
      <item>EUROINSPEKT - DRVOKONTROLA d.o.o., OIB 32280738674</item>
    </izvorni_sadrzaj>
    <derivirana_varijabla naziv="DomainObject.Predmet.ProtuStrankaListNazivFormatedOIB_1">
      <item>EUROINSPEKT - DRVOKONTROLA d.o.o., OIB 32280738674</item>
    </derivirana_varijabla>
  </DomainObject.Predmet.ProtuStrankaListNazivFormatedOIB>
  <DomainObject.Predmet.OstaliListFormated>
    <izvorni_sadrzaj>
      <item>Mladen Komac</item>
      <item>ZAGREBAČKA BANKA DIONIČKO DRUŠTVO</item>
    </izvorni_sadrzaj>
    <derivirana_varijabla naziv="DomainObject.Predmet.OstaliListFormated_1">
      <item>Mladen Komac</item>
      <item>ZAGREBAČKA BANKA DIONIČKO DRUŠTVO</item>
    </derivirana_varijabla>
  </DomainObject.Predmet.OstaliListFormated>
  <DomainObject.Predmet.OstaliListFormatedOIB>
    <izvorni_sadrzaj>
      <item>Mladen Komac, OIB 77463977503</item>
      <item>ZAGREBAČKA BANKA DIONIČKO DRUŠTVO, OIB 92963223473</item>
    </izvorni_sadrzaj>
    <derivirana_varijabla naziv="DomainObject.Predmet.OstaliListFormatedOIB_1">
      <item>Mladen Komac, OIB 77463977503</item>
      <item>ZAGREBAČKA BANKA DIONIČKO DRUŠTVO, OIB 92963223473</item>
    </derivirana_varijabla>
  </DomainObject.Predmet.OstaliListFormatedOIB>
  <DomainObject.Predmet.OstaliListFormatedWithAdress>
    <izvorni_sadrzaj>
      <item>Mladen Komac, Vinkovačka 5, 21000 Split</item>
      <item>ZAGREBAČKA BANKA DIONIČKO DRUŠTVO, Trg bana Josipa Jelačića 10, 10000 Zagreb</item>
    </izvorni_sadrzaj>
    <derivirana_varijabla naziv="DomainObject.Predmet.OstaliListFormatedWithAdress_1">
      <item>Mladen Komac, Vinkovačka 5,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Komac, OIB 77463977503, Vinkovačka 5, 21000 Split</item>
      <item>ZAGREBAČKA BANKA DIONIČKO DRUŠTVO, OIB 92963223473, Trg bana Josipa Jelačića 10, 10000 Zagreb</item>
    </izvorni_sadrzaj>
    <derivirana_varijabla naziv="DomainObject.Predmet.OstaliListFormatedWithAdressOIB_1">
      <item>Mladen Komac, OIB 77463977503, Vinkovačka 5,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Komac</item>
      <item>ZAGREBAČKA BANKA DIONIČKO DRUŠTVO</item>
    </izvorni_sadrzaj>
    <derivirana_varijabla naziv="DomainObject.Predmet.OstaliListNazivFormated_1">
      <item>Mladen Komac</item>
      <item>ZAGREBAČKA BANKA DIONIČKO DRUŠTVO</item>
    </derivirana_varijabla>
  </DomainObject.Predmet.OstaliListNazivFormated>
  <DomainObject.Predmet.OstaliListNazivFormatedOIB>
    <izvorni_sadrzaj>
      <item>Mladen Komac, OIB 77463977503</item>
      <item>ZAGREBAČKA BANKA DIONIČKO DRUŠTVO, OIB 92963223473</item>
    </izvorni_sadrzaj>
    <derivirana_varijabla naziv="DomainObject.Predmet.OstaliListNazivFormatedOIB_1">
      <item>Mladen Komac, OIB 77463977503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EUROINSPEKT - DRVOKONTROLA d.o.o.</izvorni_sadrzaj>
    <derivirana_varijabla naziv="DomainObject.Predmet.ProtustrankaIDrugi_1">EUROINSPEKT - DRVOKONTROLA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EUROINSPEKT - DRVOKONTROLA d.o.o., OIB 32280738674, Radnička cesta 52, 10000 Zagreb</izvorni_sadrzaj>
    <derivirana_varijabla naziv="DomainObject.Predmet.ProtustrankaIDrugiAdressOIB_1">EUROINSPEKT - DRVOKONTROLA d.o.o., OIB 32280738674,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izvorni_sadrzaj>
    <derivirana_varijabla naziv="DomainObject.Predmet.SudioniciListNaziv_1"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izvorni_sadrzaj>
    <derivirana_varijabla naziv="DomainObject.Predmet.SudioniciListAdressOIB_1"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32280738674</item>
      <item>, OIB 77463977503</item>
      <item>, OIB 92963223473</item>
      <item>, OIB 80535169523</item>
    </izvorni_sadrzaj>
    <derivirana_varijabla naziv="DomainObject.Predmet.SudioniciListNazivOIB_1">
      <item>, OIB 85821130368</item>
      <item>, OIB 32280738674</item>
      <item>, OIB 77463977503</item>
      <item>, OIB 92963223473</item>
      <item>, OIB 80535169523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St-1654/2018-36</izvorni_sadrzaj>
    <derivirana_varijabla naziv="DomainObject.PredzadnjaOdlukaIzPredmeta.Oznaka_1">St-1654/2018-36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209</properties:Words>
  <properties:Characters>977</properties:Characters>
  <properties:Lines>45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2019-07-09T10:35:00Z</dcterms:created>
  <dc:creator>Danijela Uzelac</dc:creator>
  <dc:description/>
  <cp:keywords/>
  <cp:lastModifiedBy>Katarina Franjić</cp:lastModifiedBy>
  <cp:lastPrinted>2019-07-09T12:10:00Z</cp:lastPrinted>
  <dcterms:modified xmlns:xsi="http://www.w3.org/2001/XMLSchema-instance" xsi:type="dcterms:W3CDTF">2019-07-09T12:12:00Z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(st-1654-18 zaključak odgoda i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