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12b8" w14:paraId="bff12b8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953935">
        <w:t>4765/16-</w:t>
      </w:r>
      <w:r w:rsidR="00F936B1">
        <w:t>15</w:t>
      </w:r>
    </w:p>
    <w:p w:rsidRDefault="002520D6" w:rsidP="002D60CE" w:rsidR="002520D6">
      <w:pPr>
        <w:jc w:val="both"/>
      </w:pP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F936B1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953935" w:rsidRPr="004D011B">
        <w:rPr>
          <w:lang w:val="pt-BR"/>
        </w:rPr>
        <w:t>VAMIS PROMET j.d.o.o. za usluge, OIB: 38157839496, Zagreb, Bleiweisova 21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936B1" w:rsidRPr="00F936B1">
        <w:rPr>
          <w:lang w:val="pt-BR"/>
        </w:rPr>
        <w:t>5</w:t>
      </w:r>
      <w:r w:rsidR="00575489" w:rsidRPr="00F936B1">
        <w:rPr>
          <w:lang w:val="pt-BR"/>
        </w:rPr>
        <w:t xml:space="preserve">. </w:t>
      </w:r>
      <w:r w:rsidR="00F936B1" w:rsidRPr="00F936B1">
        <w:rPr>
          <w:lang w:val="pt-BR"/>
        </w:rPr>
        <w:t>travnja</w:t>
      </w:r>
      <w:r w:rsidRPr="00F936B1">
        <w:rPr>
          <w:lang w:val="pt-BR"/>
        </w:rPr>
        <w:t xml:space="preserve"> 201</w:t>
      </w:r>
      <w:r w:rsidR="009E7BA7" w:rsidRPr="00F936B1">
        <w:rPr>
          <w:lang w:val="pt-BR"/>
        </w:rPr>
        <w:t>8</w:t>
      </w:r>
      <w:r w:rsidR="000B22E7" w:rsidRPr="00F936B1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53935" w:rsidRPr="004D011B">
        <w:rPr>
          <w:lang w:val="pt-BR"/>
        </w:rPr>
        <w:t>VAMIS PROMET j.d.o.o. za usluge, OIB: 38157839496, Zagreb, Bleiweisova 21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D5758">
        <w:rPr>
          <w:lang w:val="pt-BR"/>
        </w:rPr>
        <w:t>15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53935">
        <w:t>4765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953935" w:rsidRPr="004D011B">
        <w:rPr>
          <w:lang w:val="pt-BR"/>
        </w:rPr>
        <w:t>VAMIS PROMET j.d.o.o. za usluge, OIB: 38157839496, Zagreb, Bleiweisova 21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53935" w:rsidP="00953935" w:rsidR="00953935" w:rsidRPr="004D011B">
      <w:pPr>
        <w:ind w:firstLine="709"/>
        <w:jc w:val="both"/>
        <w:rPr>
          <w:lang w:val="en-GB"/>
        </w:rPr>
      </w:pPr>
      <w:r w:rsidRPr="004D011B">
        <w:t xml:space="preserve">Financijska agencija, kao predlagatelj, navela je u prijedlogu za otvaranje stečajnog postupka kako dužnik na dan 31. svibnja 2016. u Očevidniku redoslijeda osnova za plaćanje ima evidentirane neizvršene osnove za plaćanje u neprekinutom razdoblju od 120 dana, u ukupnom iznosu od </w:t>
      </w:r>
      <w:r>
        <w:t>256.636,23</w:t>
      </w:r>
      <w:r w:rsidRPr="004D011B">
        <w:t xml:space="preserve"> kn, kao i da dužnik ima </w:t>
      </w:r>
      <w:r>
        <w:t>5</w:t>
      </w:r>
      <w:r w:rsidRPr="004D011B">
        <w:t xml:space="preserve"> zaposlenih. </w:t>
      </w:r>
      <w:r w:rsidRPr="004D011B">
        <w:rPr>
          <w:lang w:val="en-GB"/>
        </w:rPr>
        <w:t xml:space="preserve">S obzirom na to da predlagatelj vodi Očevidnik redoslijeda osnova za plaćanje, sud je prihvatio  predlagateljeve </w:t>
      </w:r>
      <w:r w:rsidRPr="004D011B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953935" w:rsidP="00953935" w:rsidR="00831212" w:rsidRPr="009E7BA7">
      <w:pPr>
        <w:pStyle w:val="Tijeloteksta"/>
        <w:ind w:firstLine="708"/>
        <w:rPr>
          <w:lang w:val="en-GB"/>
        </w:rPr>
      </w:pPr>
      <w:r w:rsidRPr="004D011B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953935" w:rsidP="00953935" w:rsidR="00575489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25</w:t>
      </w:r>
      <w:r w:rsidRPr="00CA1A6F">
        <w:t xml:space="preserve">. </w:t>
      </w:r>
      <w:r>
        <w:t>listopada</w:t>
      </w:r>
      <w:r w:rsidRPr="00CA1A6F">
        <w:t xml:space="preserve"> 2017</w:t>
      </w:r>
      <w:r>
        <w:t>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28. studenog</w:t>
      </w:r>
      <w:r w:rsidRPr="0065182A">
        <w:t xml:space="preserve"> 201</w:t>
      </w:r>
      <w:r>
        <w:t>7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953935">
        <w:t>28</w:t>
      </w:r>
      <w:r>
        <w:t>. studenoga</w:t>
      </w:r>
      <w:r w:rsidRPr="00AC7999">
        <w:t xml:space="preserve"> 2017. (list </w:t>
      </w:r>
      <w:r w:rsidR="00953935">
        <w:t>24</w:t>
      </w:r>
      <w:r w:rsidRPr="00AC7999">
        <w:t xml:space="preserve"> spisa) utvrdio da dužnik nije vlasnik nekretnina.</w:t>
      </w:r>
    </w:p>
    <w:p w:rsidRDefault="00953935" w:rsidP="0036158A" w:rsidR="0036158A">
      <w:pPr>
        <w:ind w:firstLine="708"/>
        <w:jc w:val="both"/>
      </w:pPr>
      <w:r>
        <w:t>Spisu prileži prokazni popis imovine dužnika od</w:t>
      </w:r>
      <w:r w:rsidRPr="00805219">
        <w:t xml:space="preserve"> </w:t>
      </w:r>
      <w:r>
        <w:t>30</w:t>
      </w:r>
      <w:r w:rsidRPr="00805219">
        <w:t xml:space="preserve">. </w:t>
      </w:r>
      <w:r>
        <w:t>studenog</w:t>
      </w:r>
      <w:r w:rsidRPr="00805219">
        <w:t xml:space="preserve"> 2017. (list </w:t>
      </w:r>
      <w:r>
        <w:t>25-32</w:t>
      </w:r>
      <w:r w:rsidRPr="00805219">
        <w:t xml:space="preserve"> spisa) </w:t>
      </w:r>
      <w:r w:rsidR="0036158A">
        <w:t>iz kojeg proizlazi da dužnik nema nekretnina, da nema pokretnina niti imovinskih prava na tuđim stvarima, da nema novčanih tražbina, zatim da nema nenovčanih tražbina,</w:t>
      </w:r>
      <w:r w:rsidR="0036158A" w:rsidRPr="0036158A">
        <w:t xml:space="preserve"> </w:t>
      </w:r>
      <w:r w:rsidR="0036158A">
        <w:t>niti druge imovine, a od novčanih sredstava na računu postoji 5.000,00 kn za trošak stečajnog postupka.</w:t>
      </w:r>
    </w:p>
    <w:p w:rsidRDefault="00953935" w:rsidP="009E7BA7" w:rsidR="00953935">
      <w:pPr>
        <w:jc w:val="both"/>
      </w:pPr>
      <w:r>
        <w:tab/>
        <w:t>S</w:t>
      </w:r>
      <w:r w:rsidRPr="00D158A8">
        <w:t>pisu prileži pod</w:t>
      </w:r>
      <w:r>
        <w:t>nesak MUP-a, PU Zagrebačka od 12. prosinca 2017. (list 33</w:t>
      </w:r>
      <w:r w:rsidRPr="00D158A8">
        <w:t xml:space="preserve"> spisa) kojim obavještava sud da dužnik nije evidentiran kao vlasnik vozila.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953935">
        <w:t xml:space="preserve"> od 17</w:t>
      </w:r>
      <w:r w:rsidR="009E7BA7">
        <w:t>. srpnja 2017. (list 7 spisa) prema kojem je dužnik na taj dan u Očevidniku redoslijeda osnova za plaćanje imao neizvršene osnove za plaćanje</w:t>
      </w:r>
      <w:r w:rsidR="00953935">
        <w:t xml:space="preserve"> u neprekinutom razdoblju od 531</w:t>
      </w:r>
      <w:r w:rsidR="009E7BA7">
        <w:t xml:space="preserve"> dan</w:t>
      </w:r>
      <w:r w:rsidR="00953935">
        <w:t>a u ukupnom iznosu od 130.989,85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 xml:space="preserve">og postupka u ukupnom iznosu  </w:t>
      </w:r>
      <w:r w:rsidR="002D5758">
        <w:t>20</w:t>
      </w:r>
      <w:r w:rsidR="002D5758" w:rsidRPr="00134F3A">
        <w:t xml:space="preserve">.000,00 kn i to za: nagradu stečajnom upravitelju </w:t>
      </w:r>
      <w:r w:rsidR="002D5758">
        <w:t>ukupno 5</w:t>
      </w:r>
      <w:r w:rsidR="002D5758" w:rsidRPr="00134F3A">
        <w:t>.000,00 kn, troško</w:t>
      </w:r>
      <w:r w:rsidR="002D5758">
        <w:t>ve knjigovodstva mjesečno 1</w:t>
      </w:r>
      <w:r w:rsidR="002D5758" w:rsidRPr="00134F3A">
        <w:t xml:space="preserve">.500,00 kn, </w:t>
      </w:r>
      <w:r w:rsidR="002D5758">
        <w:t>troškove platnog prometa, blagajne, telefona, uredske troškove i troškove ostalih administrativnih poslova mjesečno 1.000,00 kn</w:t>
      </w:r>
      <w:r w:rsidR="002D5758" w:rsidRPr="00134F3A">
        <w:t xml:space="preserve">, a sve bazirano na </w:t>
      </w:r>
      <w:r w:rsidR="002D5758">
        <w:t>trajanju postupka u vremenu od 6 mjeseci</w:t>
      </w:r>
      <w:r w:rsidRPr="00134F3A">
        <w:t>.</w:t>
      </w:r>
      <w:r w:rsidR="0036158A">
        <w:t xml:space="preserve"> S obzirom na činjenicu da su sukladno čl. 112. st. 1. SZ-a dužniku zaplijenjena novčana sredstva u iznosu od 5.000,00 kn na ime predujma za namirenje troškova steča</w:t>
      </w:r>
      <w:r w:rsidR="002D5758">
        <w:t>jnog postupka sud je iznos od 20</w:t>
      </w:r>
      <w:r w:rsidR="0036158A">
        <w:t xml:space="preserve">.000,00 kn umanjio za </w:t>
      </w:r>
      <w:r w:rsidR="002D5758">
        <w:t xml:space="preserve">zaplijenjeni </w:t>
      </w:r>
      <w:r w:rsidR="0036158A">
        <w:t>iznos od 5.000,00 kn</w:t>
      </w:r>
      <w:r w:rsidR="002D5758">
        <w:t xml:space="preserve"> te</w:t>
      </w:r>
      <w:r w:rsidR="002D5758" w:rsidRPr="002D5758">
        <w:t xml:space="preserve"> </w:t>
      </w:r>
      <w:r w:rsidR="002D5758">
        <w:t>pozvao</w:t>
      </w:r>
      <w:r w:rsidR="002D5758" w:rsidRPr="00B9015B">
        <w:t xml:space="preserve"> </w:t>
      </w:r>
      <w:r w:rsidR="002D5758" w:rsidRPr="00704DD0">
        <w:t>osobe koje imaju pravni interes za provedbom stečajnoga postupka</w:t>
      </w:r>
      <w:r w:rsidR="002D5758">
        <w:t xml:space="preserve"> nad </w:t>
      </w:r>
      <w:r w:rsidR="002D5758" w:rsidRPr="00B9015B">
        <w:t xml:space="preserve"> d</w:t>
      </w:r>
      <w:r w:rsidR="002D5758">
        <w:t>užnikom da predujme</w:t>
      </w:r>
      <w:r w:rsidR="002D5758">
        <w:rPr>
          <w:lang w:val="pt-BR"/>
        </w:rPr>
        <w:t xml:space="preserve"> iznos od</w:t>
      </w:r>
      <w:r w:rsidR="002D5758" w:rsidRPr="005543BD">
        <w:rPr>
          <w:lang w:val="pt-BR"/>
        </w:rPr>
        <w:t xml:space="preserve"> </w:t>
      </w:r>
      <w:r w:rsidR="002D5758">
        <w:rPr>
          <w:lang w:val="pt-BR"/>
        </w:rPr>
        <w:t>15</w:t>
      </w:r>
      <w:r w:rsidR="002D5758" w:rsidRPr="00134F3A">
        <w:t>.000,00 kn</w:t>
      </w:r>
      <w:r w:rsidR="002D5758">
        <w:t>.</w:t>
      </w:r>
    </w:p>
    <w:p w:rsidRDefault="00953935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F936B1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F936B1" w:rsidRPr="00F936B1">
        <w:t>5</w:t>
      </w:r>
      <w:r w:rsidR="00575489" w:rsidRPr="00F936B1">
        <w:t xml:space="preserve">. </w:t>
      </w:r>
      <w:r w:rsidR="00F936B1" w:rsidRPr="00F936B1">
        <w:t>travnja</w:t>
      </w:r>
      <w:r w:rsidR="002C3072" w:rsidRPr="00F936B1">
        <w:t xml:space="preserve"> 201</w:t>
      </w:r>
      <w:r w:rsidR="002F0A14" w:rsidRPr="00F936B1">
        <w:t>8</w:t>
      </w:r>
      <w:r w:rsidR="00065B42" w:rsidRPr="00F936B1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9C0D09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75489" w:rsidP="002D60CE" w:rsidR="00575489">
      <w:pPr>
        <w:jc w:val="both"/>
      </w:pPr>
    </w:p>
    <w:p w:rsidRDefault="00831212" w:rsidP="002D60CE" w:rsidR="00831212">
      <w:pPr>
        <w:jc w:val="both"/>
      </w:pPr>
    </w:p>
    <w:p w:rsidRDefault="009C0D09" w:rsidP="007B64C7" w:rsidR="009C0D09">
      <w:pPr>
        <w:ind w:firstLine="708" w:left="3540"/>
        <w:jc w:val="right"/>
      </w:pPr>
      <w:r>
        <w:t>Za točnost otpravka-ovlašteni službenik:</w:t>
      </w:r>
    </w:p>
    <w:p w:rsidRDefault="009C0D09" w:rsidP="007B64C7" w:rsidR="009C0D09">
      <w:pPr>
        <w:ind w:firstLine="708" w:left="3540"/>
        <w:jc w:val="right"/>
      </w:pPr>
      <w:r>
        <w:t xml:space="preserve">                                       Valentina Gabud</w:t>
      </w:r>
    </w:p>
    <w:p w:rsidRDefault="00831212" w:rsidP="002D60CE" w:rsidR="00831212">
      <w:pPr>
        <w:jc w:val="both"/>
      </w:pPr>
    </w:p>
    <w:sectPr w:rsidSect="000E57F1" w:rsidR="0083121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9C0D09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575489">
      <w:rPr>
        <w:sz w:val="24"/>
        <w:szCs w:val="24"/>
      </w:rPr>
      <w:t>4</w:t>
    </w:r>
    <w:r w:rsidR="00953935">
      <w:rPr>
        <w:sz w:val="24"/>
        <w:szCs w:val="24"/>
      </w:rPr>
      <w:t>765</w:t>
    </w:r>
    <w:r w:rsidR="00BE0BAA">
      <w:rPr>
        <w:sz w:val="24"/>
        <w:szCs w:val="24"/>
      </w:rPr>
      <w:t>/16-</w:t>
    </w:r>
    <w:r w:rsidR="00F936B1">
      <w:rPr>
        <w:sz w:val="24"/>
        <w:szCs w:val="24"/>
      </w:rPr>
      <w:t>15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53935">
      <w:t xml:space="preserve">         </w:t>
    </w:r>
    <w:r w:rsidR="009E7BA7">
      <w:t xml:space="preserve">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953935" w:rsidP="002520D6" w:rsidR="002520D6" w:rsidRPr="002520D6">
    <w:pPr>
      <w:pStyle w:val="Zaglavlje"/>
      <w:rPr>
        <w:sz w:val="24"/>
        <w:szCs w:val="24"/>
      </w:rPr>
    </w:pPr>
    <w:r>
      <w:rPr>
        <w:sz w:val="24"/>
        <w:szCs w:val="24"/>
      </w:rPr>
      <w:t xml:space="preserve">      </w:t>
    </w:r>
    <w:r w:rsidR="002520D6" w:rsidRPr="002520D6">
      <w:rPr>
        <w:sz w:val="24"/>
        <w:szCs w:val="24"/>
      </w:rPr>
      <w:t>Republika Hrvatska</w:t>
    </w:r>
  </w:p>
  <w:p w:rsidRDefault="00953935" w:rsidP="002520D6" w:rsidR="002520D6" w:rsidRPr="002520D6">
    <w:pPr>
      <w:pStyle w:val="Zaglavlje"/>
      <w:rPr>
        <w:sz w:val="24"/>
        <w:szCs w:val="24"/>
      </w:rPr>
    </w:pPr>
    <w:r>
      <w:rPr>
        <w:sz w:val="24"/>
        <w:szCs w:val="24"/>
      </w:rPr>
      <w:t xml:space="preserve">   </w:t>
    </w:r>
    <w:r w:rsidR="002520D6" w:rsidRPr="002520D6">
      <w:rPr>
        <w:sz w:val="24"/>
        <w:szCs w:val="24"/>
      </w:rPr>
      <w:t>Trgovački sud u Zagrebu</w:t>
    </w:r>
  </w:p>
  <w:p w:rsidRDefault="00953935" w:rsidP="002520D6" w:rsidR="002520D6" w:rsidRPr="002520D6">
    <w:pPr>
      <w:pStyle w:val="Zaglavlje"/>
      <w:rPr>
        <w:sz w:val="24"/>
        <w:szCs w:val="24"/>
      </w:rPr>
    </w:pPr>
    <w:r>
      <w:rPr>
        <w:sz w:val="24"/>
        <w:szCs w:val="24"/>
      </w:rPr>
      <w:t xml:space="preserve">    </w:t>
    </w:r>
    <w:r w:rsidR="002520D6" w:rsidRPr="002520D6">
      <w:rPr>
        <w:sz w:val="24"/>
        <w:szCs w:val="24"/>
      </w:rPr>
      <w:t xml:space="preserve">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5758"/>
    <w:rsid w:val="002D60CE"/>
    <w:rsid w:val="002F0A14"/>
    <w:rsid w:val="0034597D"/>
    <w:rsid w:val="0036158A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53935"/>
    <w:rsid w:val="009B3D51"/>
    <w:rsid w:val="009C0D09"/>
    <w:rsid w:val="009E7BA7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905A8"/>
    <w:rsid w:val="00C92AB0"/>
    <w:rsid w:val="00CF535B"/>
    <w:rsid w:val="00D340BD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936B1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4765</izvorni_sadrzaj>
    <derivirana_varijabla naziv="DomainObject.Predmet.Broj_1">4765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St-4765/2016</izvorni_sadrzaj>
    <derivirana_varijabla naziv="DomainObject.Predmet.OznakaBroj_1">St-4765/2016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VAMIS PROMET j.d.o.o. zastupanog po punomoćniku Vanja Severin</izvorni_sadrzaj>
    <derivirana_varijabla naziv="DomainObject.Predmet.ProtustrankaFormated_1">  VAMIS PROMET j.d.o.o. zastupanog po punomoćniku Vanja Severin</derivirana_varijabla>
  </DomainObject.Predmet.ProtustrankaFormated>
  <DomainObject.Predmet.ProtustrankaFormatedOIB>
    <izvorni_sadrzaj>  VAMIS PROMET j.d.o.o., OIB 38157839496 zastupanog po punomoćniku Vanja Severin</izvorni_sadrzaj>
    <derivirana_varijabla naziv="DomainObject.Predmet.ProtustrankaFormatedOIB_1">  VAMIS PROMET j.d.o.o., OIB 38157839496 zastupanog po punomoćniku Vanja Severin</derivirana_varijabla>
  </DomainObject.Predmet.ProtustrankaFormatedOIB>
  <DomainObject.Predmet.ProtustrankaFormatedWithAdress>
    <izvorni_sadrzaj> VAMIS PROMET j.d.o.o., Bleiweisova 21, 10000 Zagreb zastupanog po punomoćniku Vanja Severin</izvorni_sadrzaj>
    <derivirana_varijabla naziv="DomainObject.Predmet.ProtustrankaFormatedWithAdress_1"> VAMIS PROMET j.d.o.o., Bleiweisova 21, 10000 Zagreb zastupanog po punomoćniku Vanja Severin</derivirana_varijabla>
  </DomainObject.Predmet.ProtustrankaFormatedWithAdress>
  <DomainObject.Predmet.ProtustrankaFormatedWithAdressOIB>
    <izvorni_sadrzaj> VAMIS PROMET j.d.o.o., OIB 38157839496, Bleiweisova 21, 10000 Zagreb zastupanog po punomoćniku Vanja Severin</izvorni_sadrzaj>
    <derivirana_varijabla naziv="DomainObject.Predmet.ProtustrankaFormatedWithAdressOIB_1"> VAMIS PROMET j.d.o.o., OIB 38157839496, Bleiweisova 21, 10000 Zagreb zastupanog po punomoćniku Vanja Severin</derivirana_varijabla>
  </DomainObject.Predmet.ProtustrankaFormatedWithAdressOIB>
  <DomainObject.Predmet.ProtustrankaWithAdress>
    <izvorni_sadrzaj>VAMIS PROMET j.d.o.o. Bleiweisova 21, 10000 Zagreb</izvorni_sadrzaj>
    <derivirana_varijabla naziv="DomainObject.Predmet.ProtustrankaWithAdress_1">VAMIS PROMET j.d.o.o. Bleiweisova 21, 10000 Zagreb</derivirana_varijabla>
  </DomainObject.Predmet.ProtustrankaWithAdress>
  <DomainObject.Predmet.ProtustrankaWithAdressOIB>
    <izvorni_sadrzaj>VAMIS PROMET j.d.o.o., OIB 38157839496, Bleiweisova 21, 10000 Zagreb</izvorni_sadrzaj>
    <derivirana_varijabla naziv="DomainObject.Predmet.ProtustrankaWithAdressOIB_1">VAMIS PROMET j.d.o.o., OIB 38157839496, Bleiweisova 21, 10000 Zagreb</derivirana_varijabla>
  </DomainObject.Predmet.ProtustrankaWithAdressOIB>
  <DomainObject.Predmet.ProtustrankaNazivFormated>
    <izvorni_sadrzaj>VAMIS PROMET j.d.o.o.</izvorni_sadrzaj>
    <derivirana_varijabla naziv="DomainObject.Predmet.ProtustrankaNazivFormated_1">VAMIS PROMET j.d.o.o.</derivirana_varijabla>
  </DomainObject.Predmet.ProtustrankaNazivFormated>
  <DomainObject.Predmet.ProtustrankaNazivFormatedOIB>
    <izvorni_sadrzaj>VAMIS PROMET j.d.o.o., OIB 38157839496</izvorni_sadrzaj>
    <derivirana_varijabla naziv="DomainObject.Predmet.ProtustrankaNazivFormatedOIB_1">VAMIS PROMET j.d.o.o., OIB 38157839496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VAMIS PROMET j.d.o.o. zastupanog po punomoćniku Vanja Severin</item>
    </izvorni_sadrzaj>
    <derivirana_varijabla naziv="DomainObject.Predmet.ProtuStrankaListFormated_1">
      <item>VAMIS PROMET j.d.o.o. zastupanog po punomoćniku Vanja Severin</item>
    </derivirana_varijabla>
  </DomainObject.Predmet.ProtuStrankaListFormated>
  <DomainObject.Predmet.ProtuStrankaListFormatedOIB>
    <izvorni_sadrzaj>
      <item>VAMIS PROMET j.d.o.o., OIB 38157839496 zastupanog po punomoćniku Vanja Severin</item>
    </izvorni_sadrzaj>
    <derivirana_varijabla naziv="DomainObject.Predmet.ProtuStrankaListFormatedOIB_1">
      <item>VAMIS PROMET j.d.o.o., OIB 38157839496 zastupanog po punomoćniku Vanja Severin</item>
    </derivirana_varijabla>
  </DomainObject.Predmet.ProtuStrankaListFormatedOIB>
  <DomainObject.Predmet.ProtuStrankaListFormatedWithAdress>
    <izvorni_sadrzaj>
      <item>VAMIS PROMET j.d.o.o., Bleiweisova 21, 10000 Zagreb zastupanog po punomoćniku Vanja Severin</item>
    </izvorni_sadrzaj>
    <derivirana_varijabla naziv="DomainObject.Predmet.ProtuStrankaListFormatedWithAdress_1">
      <item>VAMIS PROMET j.d.o.o., Bleiweisova 21, 10000 Zagreb zastupanog po punomoćniku Vanja Severin</item>
    </derivirana_varijabla>
  </DomainObject.Predmet.ProtuStrankaListFormatedWithAdress>
  <DomainObject.Predmet.ProtuStrankaListFormatedWithAdressOIB>
    <izvorni_sadrzaj>
      <item>VAMIS PROMET j.d.o.o., OIB 38157839496, Bleiweisova 21, 10000 Zagreb zastupanog po punomoćniku Vanja Severin</item>
    </izvorni_sadrzaj>
    <derivirana_varijabla naziv="DomainObject.Predmet.ProtuStrankaListFormatedWithAdressOIB_1">
      <item>VAMIS PROMET j.d.o.o., OIB 38157839496, Bleiweisova 21, 10000 Zagreb zastupanog po punomoćniku Vanja Severin</item>
    </derivirana_varijabla>
  </DomainObject.Predmet.ProtuStrankaListFormatedWithAdressOIB>
  <DomainObject.Predmet.ProtuStrankaListNazivFormated>
    <izvorni_sadrzaj>
      <item>VAMIS PROMET j.d.o.o.</item>
    </izvorni_sadrzaj>
    <derivirana_varijabla naziv="DomainObject.Predmet.ProtuStrankaListNazivFormated_1">
      <item>VAMIS PROMET j.d.o.o.</item>
    </derivirana_varijabla>
  </DomainObject.Predmet.ProtuStrankaListNazivFormated>
  <DomainObject.Predmet.ProtuStrankaListNazivFormatedOIB>
    <izvorni_sadrzaj>
      <item>VAMIS PROMET j.d.o.o., OIB 38157839496</item>
    </izvorni_sadrzaj>
    <derivirana_varijabla naziv="DomainObject.Predmet.ProtuStrankaListNazivFormatedOIB_1">
      <item>VAMIS PROMET j.d.o.o., OIB 38157839496</item>
    </derivirana_varijabla>
  </DomainObject.Predmet.ProtuStrankaListNazivFormatedOIB>
  <DomainObject.Predmet.OstaliListFormated>
    <izvorni_sadrzaj>
      <item>Vanja Severin punomoćnik sudionika u postupku VAMIS PROMET j.d.o.o.</item>
      <item>ZAGREBAČKA BANKA DIONIČKO DRUŠTVO</item>
      <item>ERSTE&amp;STEIERMÄRKISCHE BANKA dioničko društvo</item>
    </izvorni_sadrzaj>
    <derivirana_varijabla naziv="DomainObject.Predmet.OstaliListFormated_1">
      <item>Vanja Severin punomoćnik sudionika u postupku VAMIS PROMET j.d.o.o.</item>
      <item>ZAGREBAČKA BANKA DIONIČKO DRUŠTVO</item>
      <item>ERSTE&amp;STEIERMÄRKISCHE BANKA dioničko društvo</item>
    </derivirana_varijabla>
  </DomainObject.Predmet.OstaliListFormated>
  <DomainObject.Predmet.OstaliListFormatedOIB>
    <izvorni_sadrzaj>
      <item>Vanja Severin, OIB 70875757389 punomoćnik sudionika u postupku VAMIS PROMET j.d.o.o.</item>
      <item>ZAGREBAČKA BANKA DIONIČKO DRUŠTVO, OIB 92963223473</item>
      <item>ERSTE&amp;STEIERMÄRKISCHE BANKA dioničko društvo, OIB 23057039320</item>
    </izvorni_sadrzaj>
    <derivirana_varijabla naziv="DomainObject.Predmet.OstaliListFormatedOIB_1">
      <item>Vanja Severin, OIB 70875757389 punomoćnik sudionika u postupku VAMIS PROMET j.d.o.o.</item>
      <item>ZAGREBAČKA BANKA DIONIČKO DRUŠTVO, OIB 92963223473</item>
      <item>ERSTE&amp;STEIERMÄRKISCHE BANKA dioničko društvo, OIB 23057039320</item>
    </derivirana_varijabla>
  </DomainObject.Predmet.OstaliListFormatedOIB>
  <DomainObject.Predmet.OstaliListFormatedWithAdress>
    <izvorni_sadrzaj>
      <item>Vanja Severin, Ulica Svete Doroteje 85 A, 10297 Jakovlje punomoćnik sudionika u postupku VAMIS PROMET j.d.o.o.</item>
      <item>ZAGREBAČKA BANKA DIONIČKO DRUŠTVO, Trg bana Josipa Jelačića 10, 10000 Zagreb</item>
      <item>ERSTE&amp;STEIERMÄRKISCHE BANKA dioničko društvo, Jadranski Trg 3/a, 51000 Rijeka</item>
    </izvorni_sadrzaj>
    <derivirana_varijabla naziv="DomainObject.Predmet.OstaliListFormatedWithAdress_1">
      <item>Vanja Severin, Ulica Svete Doroteje 85 A, 10297 Jakovlje punomoćnik sudionika u postupku VAMIS PROMET j.d.o.o.</item>
      <item>ZAGREBAČKA BANKA DIONIČKO DRUŠTVO, Trg bana Josipa Jelačića 10,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Vanja Severin, OIB 70875757389, Ulica Svete Doroteje 85 A, 10297 Jakovlje punomoćnik sudionika u postupku VAMIS PROMET j.d.o.o.</item>
      <item>ZAGREBAČKA BANKA DIONIČKO DRUŠTVO, OIB 92963223473, Trg bana Josipa Jelačića 10, 10000 Zagreb</item>
      <item>ERSTE&amp;STEIERMÄRKISCHE BANKA dioničko društvo, OIB 23057039320, Jadranski Trg 3/a, 51000 Rijeka</item>
    </izvorni_sadrzaj>
    <derivirana_varijabla naziv="DomainObject.Predmet.OstaliListFormatedWithAdressOIB_1">
      <item>Vanja Severin, OIB 70875757389, Ulica Svete Doroteje 85 A, 10297 Jakovlje punomoćnik sudionika u postupku VAMIS PROMET j.d.o.o.</item>
      <item>ZAGREBAČKA BANKA DIONIČKO DRUŠTVO, OIB 92963223473, Trg bana Josipa Jelačića 10,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Vanja Severin</item>
      <item>ZAGREBAČKA BANKA DIONIČKO DRUŠTVO</item>
      <item>ERSTE&amp;STEIERMÄRKISCHE BANKA dioničko društvo</item>
    </izvorni_sadrzaj>
    <derivirana_varijabla naziv="DomainObject.Predmet.OstaliListNazivFormated_1">
      <item>Vanja Severin</item>
      <item>ZAGREBAČKA BANKA DIONIČKO DRUŠTVO</item>
      <item>ERSTE&amp;STEIERMÄRKISCHE BANKA dioničko društvo</item>
    </derivirana_varijabla>
  </DomainObject.Predmet.OstaliListNazivFormated>
  <DomainObject.Predmet.OstaliListNazivFormatedOIB>
    <izvorni_sadrzaj>
      <item>Vanja Severin, OIB 70875757389</item>
      <item>ZAGREBAČKA BANKA DIONIČKO DRUŠTVO, OIB 92963223473</item>
      <item>ERSTE&amp;STEIERMÄRKISCHE BANKA dioničko društvo, OIB 23057039320</item>
    </izvorni_sadrzaj>
    <derivirana_varijabla naziv="DomainObject.Predmet.OstaliListNazivFormatedOIB_1">
      <item>Vanja Severin, OIB 70875757389</item>
      <item>ZAGREBAČKA BANKA DIONIČKO DRUŠTVO, OIB 92963223473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VAMIS PROMET j.d.o.o.</izvorni_sadrzaj>
    <derivirana_varijabla naziv="DomainObject.Predmet.ProtustrankaIDrugi_1">VAMIS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VAMIS PROMET j.d.o.o., OIB 38157839496, Bleiweisova 21, 10000 Zagreb</izvorni_sadrzaj>
    <derivirana_varijabla naziv="DomainObject.Predmet.ProtustrankaIDrugiAdressOIB_1">VAMIS PROMET j.d.o.o., OIB 38157839496, Bleiweisova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VAMIS PROMET j.d.o.o.</item>
      <item>Vanja Severin</item>
      <item>ZAGREBAČKA BANKA DIONIČKO DRUŠTVO</item>
      <item>ERSTE&amp;STEIERMÄRKISCHE BANKA dioničko društvo</item>
    </izvorni_sadrzaj>
    <derivirana_varijabla naziv="DomainObject.Predmet.SudioniciListNaziv_1">
      <item>FINA Regionalni centar Zagreb</item>
      <item>VAMIS PROMET j.d.o.o.</item>
      <item>Vanja Severin</item>
      <item>ZAGREBAČKA BANKA DIONIČKO DRUŠTVO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VAMIS PROMET j.d.o.o., OIB 38157839496, Bleiweisova 21,10000 Zagreb</item>
      <item>Vanja Severin, OIB 70875757389, Ulica Svete Doroteje 85 A,10297 Jakovlje</item>
      <item>ZAGREBAČKA BANKA DIONIČKO DRUŠTVO, OIB 92963223473, Trg bana Josipa Jelačića 10,10000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VAMIS PROMET j.d.o.o., OIB 38157839496, Bleiweisova 21,10000 Zagreb</item>
      <item>Vanja Severin, OIB 70875757389, Ulica Svete Doroteje 85 A,10297 Jakovlje</item>
      <item>ZAGREBAČKA BANKA DIONIČKO DRUŠTVO, OIB 92963223473, Trg bana Josipa Jelačića 10,10000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38157839496</item>
      <item>, OIB 70875757389</item>
      <item>, OIB 92963223473</item>
      <item>, OIB 23057039320</item>
    </izvorni_sadrzaj>
    <derivirana_varijabla naziv="DomainObject.Predmet.SudioniciListNazivOIB_1">
      <item>, OIB 85821130368</item>
      <item>, OIB 38157839496</item>
      <item>, OIB 70875757389</item>
      <item>, OIB 92963223473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4C572E-FCDC-4D59-B5B9-5868EF68C9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916</properties:Words>
  <properties:Characters>5075</properties:Characters>
  <properties:Lines>99</properties:Lines>
  <properties:Paragraphs>29</properties:Paragraphs>
  <properties:TotalTime>369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2018-04-05T12:51:00Z</cp:lastPrinted>
  <dcterms:modified xmlns:xsi="http://www.w3.org/2001/XMLSchema-instance" xsi:type="dcterms:W3CDTF">2018-04-05T12:51:00Z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(6. poziv vjerovnicima-čl. 110-prokazni-15.000 umanjeno za 5.000-zaplijenjena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