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2450" w14:paraId="5672450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C77E94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414B0">
        <w:rPr>
          <w:rFonts w:hAnsi="Times New Roman" w:ascii="Times New Roman"/>
          <w:color w:val="000000"/>
          <w:szCs w:val="24"/>
          <w:lang w:val="hr-HR"/>
        </w:rPr>
        <w:t xml:space="preserve">HRVATSKA VATROGASNA ZAJEDNICA, Selska cesta 90A, Zagreb, OIB: 23382113149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D414B0">
        <w:rPr>
          <w:rFonts w:hAnsi="Times New Roman" w:ascii="Times New Roman"/>
          <w:color w:val="000000"/>
          <w:szCs w:val="24"/>
          <w:lang w:val="hr-HR"/>
        </w:rPr>
        <w:t>50.000,00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13F51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D414B0">
        <w:rPr>
          <w:rFonts w:hAnsi="Times New Roman" w:ascii="Times New Roman"/>
          <w:szCs w:val="24"/>
          <w:lang w:val="hr-HR"/>
        </w:rPr>
        <w:t>12. rujna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D414B0">
        <w:rPr>
          <w:rFonts w:hAnsi="Times New Roman" w:ascii="Times New Roman"/>
          <w:szCs w:val="24"/>
          <w:lang w:val="hr-HR"/>
        </w:rPr>
        <w:t>12. rujna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972EFD" w:rsidP="00EC1205" w:rsidR="00972EF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993C4B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972EFD" w:rsidP="00EC1205" w:rsidR="00972EFD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C77E94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4040F2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4040F2" w:rsidR="004040F2" w:rsidRPr="004040F2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4040F2">
        <w:rPr>
          <w:rFonts w:hAnsi="Times New Roman" w:ascii="Times New Roman"/>
        </w:rPr>
        <w:t>Za točnost otpravka-ovl.službenik</w:t>
      </w:r>
    </w:p>
    <w:p w:rsidRDefault="004040F2" w:rsidP="004040F2" w:rsidR="004040F2" w:rsidRPr="004040F2">
      <w:pPr>
        <w:ind w:firstLine="720" w:left="5040"/>
        <w:rPr>
          <w:rFonts w:hAnsi="Times New Roman" w:ascii="Times New Roman"/>
        </w:rPr>
      </w:pPr>
      <w:r w:rsidRPr="004040F2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C77E94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4040F2" w:rsidRPr="004040F2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77E94">
      <w:rPr>
        <w:rFonts w:hAnsi="Times New Roman" w:ascii="Times New Roman"/>
        <w:lang w:val="hr-HR"/>
      </w:rPr>
      <w:t>1569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040F2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2EFD"/>
    <w:rsid w:val="009749CB"/>
    <w:rsid w:val="0097626E"/>
    <w:rsid w:val="00976C15"/>
    <w:rsid w:val="00993C4B"/>
    <w:rsid w:val="009A0EAA"/>
    <w:rsid w:val="009C0FD7"/>
    <w:rsid w:val="009D1322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77E9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4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0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0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0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0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4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0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0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0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0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5268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2017-11-17T09:25:00Z</dcterms:created>
  <dc:creator>Sudsko vijeæe</dc:creator>
  <cp:lastModifiedBy>Vinka Mihalinčić</cp:lastModifiedBy>
  <cp:lastPrinted>2017-11-28T10:58:00Z</cp:lastPrinted>
  <dcterms:modified xmlns:xsi="http://www.w3.org/2001/XMLSchema-instance" xsi:type="dcterms:W3CDTF">2017-11-28T10:58:00Z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