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fde21" w14:paraId="c9fde21" w:rsidRDefault="00B558CC" w:rsidP="00910611" w:rsidR="00B558C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58CC" w:rsidP="00910611" w:rsidR="00B558CC">
      <w:r>
        <w:rPr>
          <w:rFonts w:eastAsia="MS Mincho"/>
        </w:rPr>
        <w:t xml:space="preserve">   REPUBLIKA HRVATSKA</w:t>
      </w:r>
    </w:p>
    <w:p w:rsidRDefault="00B558CC" w:rsidP="00910611" w:rsidR="00B558CC">
      <w:r>
        <w:rPr>
          <w:rFonts w:eastAsia="MS Mincho"/>
        </w:rPr>
        <w:t>TRGOVAČKI SUD U RIJECI</w:t>
      </w:r>
    </w:p>
    <w:p w:rsidRDefault="00B558CC" w:rsidR="00B558CC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44502E" w:rsidP="008A0D6C" w:rsidR="004C4877" w:rsidRPr="00FD636B">
      <w:pPr>
        <w:jc w:val="right"/>
      </w:pPr>
      <w:r w:rsidRPr="00FD636B">
        <w:t>Poslovni broj</w:t>
      </w:r>
      <w:r w:rsidR="008A0D6C" w:rsidRPr="00FD636B">
        <w:t xml:space="preserve"> 15 St-</w:t>
      </w:r>
      <w:r w:rsidR="00C53642">
        <w:t>405/17</w:t>
      </w:r>
      <w:r w:rsidR="000558C1">
        <w:t>-16</w:t>
      </w:r>
    </w:p>
    <w:p w:rsidRDefault="00067994" w:rsidP="00A47064" w:rsidR="00067994" w:rsidRPr="009D76AC">
      <w:pPr>
        <w:jc w:val="center"/>
        <w:rPr>
          <w:rFonts w:eastAsia="MS Mincho"/>
        </w:rPr>
      </w:pPr>
    </w:p>
    <w:p w:rsidRDefault="009464C5" w:rsidP="009464C5" w:rsidR="009464C5" w:rsidRPr="005E22EA">
      <w:pPr>
        <w:jc w:val="center"/>
      </w:pPr>
      <w:r w:rsidRPr="005E22EA">
        <w:t>R E P U B L I K A   H R V A T S K A</w:t>
      </w:r>
    </w:p>
    <w:p w:rsidRDefault="009464C5" w:rsidP="009464C5" w:rsidR="009464C5" w:rsidRPr="005E22EA">
      <w:pPr>
        <w:ind w:firstLine="720"/>
        <w:jc w:val="center"/>
      </w:pPr>
    </w:p>
    <w:p w:rsidRDefault="009464C5" w:rsidP="009464C5" w:rsidR="009464C5" w:rsidRPr="005E22EA">
      <w:pPr>
        <w:jc w:val="center"/>
      </w:pPr>
      <w:r w:rsidRPr="005E22EA">
        <w:t>R J E Š E N J E</w:t>
      </w:r>
    </w:p>
    <w:p w:rsidRDefault="009464C5" w:rsidP="009464C5" w:rsidR="009464C5" w:rsidRPr="00FD636B">
      <w:pPr>
        <w:jc w:val="both"/>
      </w:pPr>
    </w:p>
    <w:p w:rsidRDefault="00A840E7" w:rsidP="00A840E7" w:rsidR="00A840E7" w:rsidRPr="00FD636B">
      <w:pPr>
        <w:jc w:val="both"/>
        <w:rPr>
          <w:rFonts w:eastAsia="MS Mincho"/>
        </w:rPr>
      </w:pPr>
      <w:r w:rsidRPr="00FD636B">
        <w:rPr>
          <w:rFonts w:eastAsia="MS Mincho"/>
        </w:rPr>
        <w:tab/>
        <w:t xml:space="preserve">Trgovački sud u Rijeci, OIB 88785964957, po sucu </w:t>
      </w:r>
      <w:r w:rsidR="00C53642">
        <w:rPr>
          <w:rFonts w:eastAsia="MS Mincho"/>
        </w:rPr>
        <w:t xml:space="preserve">pojedincu </w:t>
      </w:r>
      <w:r w:rsidRPr="00FD636B">
        <w:rPr>
          <w:rFonts w:eastAsia="MS Mincho"/>
        </w:rPr>
        <w:t xml:space="preserve">Danieli Korlević, nakon zaključenja stečajnog postupka nad </w:t>
      </w:r>
      <w:r w:rsidR="00FD636B" w:rsidRPr="00FD636B">
        <w:rPr>
          <w:rFonts w:eastAsia="MS Mincho"/>
        </w:rPr>
        <w:t xml:space="preserve">dužnikom </w:t>
      </w:r>
      <w:r w:rsidRPr="00FD636B">
        <w:rPr>
          <w:rFonts w:eastAsia="MS Mincho"/>
        </w:rPr>
        <w:t xml:space="preserve">trgovačkim društvom </w:t>
      </w:r>
      <w:r w:rsidR="00C53642" w:rsidRPr="00C53642">
        <w:rPr>
          <w:color w:val="000000"/>
        </w:rPr>
        <w:t xml:space="preserve">NIKOS društvo s ograničenom odgovornošću za ugostiteljstvo, trgovinu i usluge, Jušići, Jušići 40, </w:t>
      </w:r>
      <w:r w:rsidRPr="00FD636B">
        <w:rPr>
          <w:rFonts w:eastAsia="MS Mincho"/>
        </w:rPr>
        <w:t xml:space="preserve">odlučujući o prijedlogu stečajnog upravitelja, dana </w:t>
      </w:r>
      <w:r w:rsidR="00C53642">
        <w:rPr>
          <w:rFonts w:eastAsia="MS Mincho"/>
        </w:rPr>
        <w:t>18. svibnja</w:t>
      </w:r>
      <w:r w:rsidR="008A0D6C" w:rsidRPr="00FD636B">
        <w:rPr>
          <w:rFonts w:eastAsia="MS Mincho"/>
        </w:rPr>
        <w:t xml:space="preserve"> 2018.</w:t>
      </w:r>
      <w:r w:rsidR="00C53642">
        <w:rPr>
          <w:rFonts w:eastAsia="MS Mincho"/>
        </w:rPr>
        <w:t xml:space="preserve"> godine</w:t>
      </w:r>
    </w:p>
    <w:p w:rsidRDefault="00EB7B51" w:rsidP="009464C5" w:rsidR="00EB7B51" w:rsidRPr="00FD636B">
      <w:pPr>
        <w:jc w:val="both"/>
        <w:rPr>
          <w:rFonts w:eastAsia="MS Mincho"/>
        </w:rPr>
      </w:pPr>
    </w:p>
    <w:p w:rsidRDefault="001A0071" w:rsidP="00A47064" w:rsidR="00F670F7" w:rsidRPr="00FD636B">
      <w:pPr>
        <w:jc w:val="center"/>
        <w:rPr>
          <w:rFonts w:eastAsia="MS Mincho"/>
        </w:rPr>
      </w:pPr>
      <w:r w:rsidRPr="00FD636B">
        <w:rPr>
          <w:rFonts w:eastAsia="MS Mincho"/>
        </w:rPr>
        <w:t>r i j e š i o</w:t>
      </w:r>
      <w:r w:rsidR="00A63C11" w:rsidRPr="00FD636B">
        <w:rPr>
          <w:rFonts w:eastAsia="MS Mincho"/>
        </w:rPr>
        <w:t xml:space="preserve">  </w:t>
      </w:r>
      <w:r w:rsidRPr="00FD636B">
        <w:rPr>
          <w:rFonts w:eastAsia="MS Mincho"/>
        </w:rPr>
        <w:t xml:space="preserve">  j e</w:t>
      </w:r>
    </w:p>
    <w:p w:rsidRDefault="00345D6C" w:rsidP="00A47064" w:rsidR="00345D6C" w:rsidRPr="00FD636B">
      <w:pPr>
        <w:jc w:val="center"/>
        <w:rPr>
          <w:rFonts w:eastAsia="MS Mincho"/>
        </w:rPr>
      </w:pPr>
    </w:p>
    <w:p w:rsidRDefault="00F60DB5" w:rsidP="00C53642" w:rsidR="00C33637" w:rsidRPr="00FD636B">
      <w:pPr>
        <w:numPr>
          <w:ilvl w:val="0"/>
          <w:numId w:val="1"/>
        </w:numPr>
        <w:jc w:val="both"/>
      </w:pPr>
      <w:r w:rsidRPr="00FD636B">
        <w:t>U sudsk</w:t>
      </w:r>
      <w:r w:rsidR="00D42483" w:rsidRPr="00FD636B">
        <w:t>i</w:t>
      </w:r>
      <w:r w:rsidRPr="00FD636B">
        <w:t xml:space="preserve"> regist</w:t>
      </w:r>
      <w:r w:rsidR="00D42483" w:rsidRPr="00FD636B">
        <w:t>a</w:t>
      </w:r>
      <w:r w:rsidRPr="00FD636B">
        <w:t xml:space="preserve">r </w:t>
      </w:r>
      <w:r w:rsidR="002E4DDB" w:rsidRPr="00FD636B">
        <w:t>ovoga suda</w:t>
      </w:r>
      <w:r w:rsidR="008D33E2" w:rsidRPr="00FD636B">
        <w:t xml:space="preserve"> </w:t>
      </w:r>
      <w:r w:rsidRPr="00FD636B">
        <w:t xml:space="preserve">upisat će se </w:t>
      </w:r>
      <w:r w:rsidR="009C0104" w:rsidRPr="00FD636B">
        <w:rPr>
          <w:b/>
        </w:rPr>
        <w:t xml:space="preserve">Stečajna masa </w:t>
      </w:r>
      <w:r w:rsidR="008F2F04" w:rsidRPr="00FD636B">
        <w:rPr>
          <w:b/>
        </w:rPr>
        <w:t xml:space="preserve">iza </w:t>
      </w:r>
      <w:r w:rsidR="00C53642" w:rsidRPr="00C53642">
        <w:rPr>
          <w:b/>
          <w:color w:val="000000"/>
        </w:rPr>
        <w:t xml:space="preserve">NIKOS društvo s ograničenom odgovornošću za ugostiteljstvo, trgovinu i usluge, Jušići, Jušići 40, </w:t>
      </w:r>
      <w:r w:rsidR="00196455" w:rsidRPr="00FD636B">
        <w:t>koj</w:t>
      </w:r>
      <w:r w:rsidR="00A02CEE" w:rsidRPr="00FD636B">
        <w:t>i</w:t>
      </w:r>
      <w:r w:rsidR="00C33637" w:rsidRPr="00FD636B">
        <w:t xml:space="preserve"> je u </w:t>
      </w:r>
      <w:r w:rsidR="00FD636B" w:rsidRPr="00FD636B">
        <w:t xml:space="preserve">sudskom </w:t>
      </w:r>
      <w:r w:rsidR="00C33637" w:rsidRPr="00FD636B">
        <w:t xml:space="preserve">registru upisan </w:t>
      </w:r>
      <w:r w:rsidR="008A0D6C" w:rsidRPr="00FD636B">
        <w:t xml:space="preserve">pod brojem </w:t>
      </w:r>
      <w:r w:rsidR="00FD636B" w:rsidRPr="00FD636B">
        <w:t xml:space="preserve">MBS </w:t>
      </w:r>
      <w:r w:rsidR="00C53642" w:rsidRPr="00C53642">
        <w:t>040359713</w:t>
      </w:r>
      <w:r w:rsidR="00C33637" w:rsidRPr="00FD636B">
        <w:t>.</w:t>
      </w:r>
    </w:p>
    <w:p w:rsidRDefault="00FB026A" w:rsidP="00FB026A" w:rsidR="00FB026A" w:rsidRPr="00FD636B">
      <w:pPr>
        <w:ind w:left="1080"/>
        <w:jc w:val="both"/>
      </w:pPr>
    </w:p>
    <w:p w:rsidRDefault="00FB026A" w:rsidP="00154BB9" w:rsidR="00F60DB5" w:rsidRPr="00FD636B">
      <w:pPr>
        <w:numPr>
          <w:ilvl w:val="0"/>
          <w:numId w:val="1"/>
        </w:numPr>
        <w:jc w:val="both"/>
        <w:rPr>
          <w:color w:val="000000"/>
        </w:rPr>
      </w:pPr>
      <w:r w:rsidRPr="00FD636B">
        <w:t>Ovo</w:t>
      </w:r>
      <w:r w:rsidR="00F60DB5" w:rsidRPr="00FD636B">
        <w:rPr>
          <w:color w:val="000000"/>
        </w:rPr>
        <w:t xml:space="preserve"> rješenje objavit će se na </w:t>
      </w:r>
      <w:r w:rsidR="00D900C1" w:rsidRPr="00FD636B">
        <w:rPr>
          <w:color w:val="000000"/>
        </w:rPr>
        <w:t>mrežnoj stranici e-</w:t>
      </w:r>
      <w:r w:rsidRPr="00FD636B">
        <w:rPr>
          <w:color w:val="000000"/>
        </w:rPr>
        <w:t>Oglasna</w:t>
      </w:r>
      <w:r w:rsidR="00D900C1" w:rsidRPr="00FD636B">
        <w:rPr>
          <w:color w:val="000000"/>
        </w:rPr>
        <w:t xml:space="preserve"> ploč</w:t>
      </w:r>
      <w:r w:rsidRPr="00FD636B">
        <w:rPr>
          <w:color w:val="000000"/>
        </w:rPr>
        <w:t>a</w:t>
      </w:r>
      <w:r w:rsidR="00D900C1" w:rsidRPr="00FD636B">
        <w:rPr>
          <w:color w:val="000000"/>
        </w:rPr>
        <w:t xml:space="preserve"> sud</w:t>
      </w:r>
      <w:r w:rsidRPr="00FD636B">
        <w:rPr>
          <w:color w:val="000000"/>
        </w:rPr>
        <w:t>ov</w:t>
      </w:r>
      <w:r w:rsidR="00D900C1" w:rsidRPr="00FD636B">
        <w:rPr>
          <w:color w:val="000000"/>
        </w:rPr>
        <w:t xml:space="preserve">a. </w:t>
      </w:r>
    </w:p>
    <w:p w:rsidRDefault="00FB026A" w:rsidP="00FB026A" w:rsidR="00FB026A" w:rsidRPr="00FD636B">
      <w:pPr>
        <w:pStyle w:val="Odlomakpopisa"/>
        <w:rPr>
          <w:color w:val="000000"/>
        </w:rPr>
      </w:pPr>
    </w:p>
    <w:p w:rsidRDefault="00F60DB5" w:rsidP="00F60DB5" w:rsidR="00F60DB5" w:rsidRPr="00FD636B">
      <w:pPr>
        <w:jc w:val="center"/>
      </w:pPr>
      <w:r w:rsidRPr="00FD636B">
        <w:t>Obrazloženje</w:t>
      </w:r>
    </w:p>
    <w:p w:rsidRDefault="007F022F" w:rsidP="009A68F4" w:rsidR="007F022F" w:rsidRPr="00FD636B">
      <w:pPr>
        <w:jc w:val="both"/>
      </w:pPr>
    </w:p>
    <w:p w:rsidRDefault="008D33E2" w:rsidP="00F60DB5" w:rsidR="0024479D" w:rsidRPr="00FD636B">
      <w:pPr>
        <w:ind w:firstLine="708"/>
        <w:jc w:val="both"/>
        <w:rPr>
          <w:rFonts w:eastAsia="MS Mincho"/>
        </w:rPr>
      </w:pPr>
      <w:r w:rsidRPr="00FD636B">
        <w:rPr>
          <w:rFonts w:eastAsia="MS Mincho"/>
        </w:rPr>
        <w:t>Rješenjem ovoga suda posl. broj 15 St-</w:t>
      </w:r>
      <w:r w:rsidR="00C53642">
        <w:rPr>
          <w:rFonts w:eastAsia="MS Mincho"/>
        </w:rPr>
        <w:t>405/17-13</w:t>
      </w:r>
      <w:r w:rsidR="008F2F04" w:rsidRPr="00FD636B">
        <w:rPr>
          <w:rFonts w:eastAsia="MS Mincho"/>
        </w:rPr>
        <w:t xml:space="preserve"> od </w:t>
      </w:r>
      <w:r w:rsidR="00C53642">
        <w:rPr>
          <w:rFonts w:eastAsia="MS Mincho"/>
        </w:rPr>
        <w:t>29. ožujka</w:t>
      </w:r>
      <w:r w:rsidR="00FD636B" w:rsidRPr="00FD636B">
        <w:rPr>
          <w:rFonts w:eastAsia="MS Mincho"/>
        </w:rPr>
        <w:t xml:space="preserve"> 201</w:t>
      </w:r>
      <w:r w:rsidR="00C53642">
        <w:rPr>
          <w:rFonts w:eastAsia="MS Mincho"/>
        </w:rPr>
        <w:t>8</w:t>
      </w:r>
      <w:r w:rsidR="009C0104" w:rsidRPr="00FD636B">
        <w:rPr>
          <w:rFonts w:eastAsia="MS Mincho"/>
        </w:rPr>
        <w:t xml:space="preserve">. nad dužnikom </w:t>
      </w:r>
      <w:r w:rsidR="00C53642" w:rsidRPr="00C53642">
        <w:rPr>
          <w:color w:val="000000"/>
        </w:rPr>
        <w:t>NIKOS društvo s ograničenom odgovornošću za ugostiteljstvo, trgovinu i usluge, Jušići, Jušići 40</w:t>
      </w:r>
      <w:r w:rsidR="00C53642">
        <w:rPr>
          <w:b/>
          <w:color w:val="000000"/>
        </w:rPr>
        <w:t xml:space="preserve"> </w:t>
      </w:r>
      <w:r w:rsidR="00C53642">
        <w:rPr>
          <w:color w:val="000000"/>
        </w:rPr>
        <w:t xml:space="preserve"> </w:t>
      </w:r>
      <w:r w:rsidR="000558C1">
        <w:rPr>
          <w:rFonts w:eastAsia="MS Mincho"/>
        </w:rPr>
        <w:t xml:space="preserve">otvoren </w:t>
      </w:r>
      <w:r w:rsidR="008A0D6C" w:rsidRPr="00FD636B">
        <w:rPr>
          <w:rFonts w:eastAsia="MS Mincho"/>
        </w:rPr>
        <w:t xml:space="preserve">je </w:t>
      </w:r>
      <w:r w:rsidR="000558C1">
        <w:rPr>
          <w:rFonts w:eastAsia="MS Mincho"/>
        </w:rPr>
        <w:t xml:space="preserve">i </w:t>
      </w:r>
      <w:r w:rsidR="002838DA" w:rsidRPr="00FD636B">
        <w:t xml:space="preserve">zaključen stečajni postupak, a dužnik </w:t>
      </w:r>
      <w:r w:rsidR="008F2F04" w:rsidRPr="00FD636B">
        <w:t xml:space="preserve">je </w:t>
      </w:r>
      <w:r w:rsidR="00C53642">
        <w:t xml:space="preserve">rješenjem registarskog suda posl. broj Tt-18/2523-2 od 25. travnja 2018. godine </w:t>
      </w:r>
      <w:r w:rsidR="002838DA" w:rsidRPr="00FD636B">
        <w:t xml:space="preserve">brisan </w:t>
      </w:r>
      <w:r w:rsidRPr="00FD636B">
        <w:rPr>
          <w:rFonts w:eastAsia="MS Mincho"/>
        </w:rPr>
        <w:t xml:space="preserve">iz </w:t>
      </w:r>
      <w:r w:rsidR="00FD636B" w:rsidRPr="00FD636B">
        <w:rPr>
          <w:rFonts w:eastAsia="MS Mincho"/>
        </w:rPr>
        <w:t>sudskog registra ovog suda</w:t>
      </w:r>
      <w:r w:rsidR="002838DA" w:rsidRPr="00FD636B">
        <w:rPr>
          <w:rFonts w:eastAsia="MS Mincho"/>
        </w:rPr>
        <w:t xml:space="preserve">. </w:t>
      </w:r>
      <w:r w:rsidRPr="00FD636B">
        <w:rPr>
          <w:rFonts w:eastAsia="MS Mincho"/>
        </w:rPr>
        <w:t xml:space="preserve"> </w:t>
      </w:r>
      <w:r w:rsidR="00FB026A" w:rsidRPr="00FD636B">
        <w:rPr>
          <w:rFonts w:eastAsia="MS Mincho"/>
        </w:rPr>
        <w:t xml:space="preserve"> </w:t>
      </w:r>
      <w:r w:rsidRPr="00FD636B">
        <w:rPr>
          <w:rFonts w:eastAsia="MS Mincho"/>
        </w:rPr>
        <w:t xml:space="preserve"> </w:t>
      </w:r>
    </w:p>
    <w:p w:rsidRDefault="00C53642" w:rsidP="00F06245" w:rsidR="00C53642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Stečajni upravitelj je podneskom od 02. svibnja 2018. godine predložio sudu da izvrši upis stečajne mase iza NIKOS </w:t>
      </w:r>
      <w:r w:rsidRPr="00C53642">
        <w:rPr>
          <w:rFonts w:eastAsia="MS Mincho"/>
        </w:rPr>
        <w:t>društvo s ograničenom odgovornošću</w:t>
      </w:r>
      <w:r>
        <w:rPr>
          <w:rFonts w:eastAsia="MS Mincho"/>
        </w:rPr>
        <w:t xml:space="preserve"> za ugostiteljstvo, trgovinu i usluge, Jušići</w:t>
      </w:r>
      <w:r w:rsidRPr="00C53642">
        <w:rPr>
          <w:rFonts w:eastAsia="MS Mincho"/>
          <w:b/>
        </w:rPr>
        <w:t xml:space="preserve"> </w:t>
      </w:r>
      <w:r>
        <w:rPr>
          <w:rFonts w:eastAsia="MS Mincho"/>
        </w:rPr>
        <w:t xml:space="preserve">u sudski registar. Naime, nakon zaključenja stečajnog postupka nad dužnikom, stečajni upravitelj unovčit će motorno vozilo Volswagen Caddy. </w:t>
      </w:r>
    </w:p>
    <w:p w:rsidRDefault="00963AAD" w:rsidP="00F06245" w:rsidR="00960749" w:rsidRPr="00FD636B">
      <w:pPr>
        <w:ind w:firstLine="708"/>
        <w:jc w:val="both"/>
      </w:pPr>
      <w:r w:rsidRPr="00FD636B">
        <w:rPr>
          <w:rFonts w:eastAsia="MS Mincho"/>
        </w:rPr>
        <w:t>V</w:t>
      </w:r>
      <w:r w:rsidR="002838DA" w:rsidRPr="00FD636B">
        <w:rPr>
          <w:rFonts w:eastAsia="MS Mincho"/>
        </w:rPr>
        <w:t xml:space="preserve">aljalo je </w:t>
      </w:r>
      <w:r w:rsidRPr="00FD636B">
        <w:rPr>
          <w:rFonts w:eastAsia="MS Mincho"/>
        </w:rPr>
        <w:t xml:space="preserve">stoga </w:t>
      </w:r>
      <w:r w:rsidR="00FB026A" w:rsidRPr="00FD636B">
        <w:rPr>
          <w:rFonts w:eastAsia="MS Mincho"/>
        </w:rPr>
        <w:t>temeljem čl.437.</w:t>
      </w:r>
      <w:r w:rsidR="009C0104" w:rsidRPr="00FD636B">
        <w:rPr>
          <w:rFonts w:eastAsia="MS Mincho"/>
        </w:rPr>
        <w:t xml:space="preserve"> i</w:t>
      </w:r>
      <w:r w:rsidR="00FB026A" w:rsidRPr="00FD636B">
        <w:rPr>
          <w:rFonts w:eastAsia="MS Mincho"/>
        </w:rPr>
        <w:t xml:space="preserve"> </w:t>
      </w:r>
      <w:r w:rsidR="009C0104" w:rsidRPr="00FD636B">
        <w:rPr>
          <w:rFonts w:eastAsia="MS Mincho"/>
        </w:rPr>
        <w:t>čl.</w:t>
      </w:r>
      <w:r w:rsidR="00FB026A" w:rsidRPr="00FD636B">
        <w:rPr>
          <w:rFonts w:eastAsia="MS Mincho"/>
        </w:rPr>
        <w:t>438.</w:t>
      </w:r>
      <w:r w:rsidR="008B4F23" w:rsidRPr="00FD636B">
        <w:rPr>
          <w:rFonts w:eastAsia="MS Mincho"/>
        </w:rPr>
        <w:t xml:space="preserve"> </w:t>
      </w:r>
      <w:r w:rsidR="0024479D" w:rsidRPr="00FD636B">
        <w:rPr>
          <w:rFonts w:eastAsia="MS Mincho"/>
        </w:rPr>
        <w:t>Stečajnog zakona</w:t>
      </w:r>
      <w:r w:rsidR="00FB026A" w:rsidRPr="00FD636B">
        <w:rPr>
          <w:rFonts w:eastAsia="MS Mincho"/>
        </w:rPr>
        <w:t xml:space="preserve"> (Narodne novine </w:t>
      </w:r>
      <w:r w:rsidR="00551FD6" w:rsidRPr="00FD636B">
        <w:rPr>
          <w:rFonts w:eastAsia="MS Mincho"/>
        </w:rPr>
        <w:t xml:space="preserve">broj </w:t>
      </w:r>
      <w:r w:rsidR="00FB026A" w:rsidRPr="00FD636B">
        <w:rPr>
          <w:rFonts w:eastAsia="MS Mincho"/>
        </w:rPr>
        <w:t xml:space="preserve">71/15) riješiti kao u izreci rješenja. </w:t>
      </w:r>
      <w:r w:rsidR="00FB026A" w:rsidRPr="00FD636B">
        <w:t xml:space="preserve"> </w:t>
      </w:r>
    </w:p>
    <w:p w:rsidRDefault="008D33E2" w:rsidP="00F06245" w:rsidR="008D33E2" w:rsidRPr="00FD636B">
      <w:pPr>
        <w:ind w:firstLine="708"/>
        <w:jc w:val="both"/>
      </w:pPr>
    </w:p>
    <w:p w:rsidRDefault="00FB026A" w:rsidP="009E6FB6" w:rsidR="00345D6C">
      <w:pPr>
        <w:jc w:val="center"/>
      </w:pPr>
      <w:r w:rsidRPr="00FD636B">
        <w:t xml:space="preserve">U </w:t>
      </w:r>
      <w:r w:rsidR="00345D6C" w:rsidRPr="00FD636B">
        <w:t xml:space="preserve">Rijeci, </w:t>
      </w:r>
      <w:r w:rsidR="00C53642">
        <w:t>18. svibnja</w:t>
      </w:r>
      <w:r w:rsidR="002428B7" w:rsidRPr="00FD636B">
        <w:t xml:space="preserve"> 2018.</w:t>
      </w:r>
      <w:r w:rsidRPr="00FD636B">
        <w:t xml:space="preserve"> </w:t>
      </w:r>
      <w:r w:rsidR="009D76AC">
        <w:t>godine</w:t>
      </w:r>
    </w:p>
    <w:p w:rsidRDefault="009D76AC" w:rsidP="009E6FB6" w:rsidR="009D76AC" w:rsidRPr="00FD636B">
      <w:pPr>
        <w:jc w:val="center"/>
      </w:pPr>
    </w:p>
    <w:p w:rsidRDefault="00FD636B" w:rsidP="00FD636B" w:rsidR="00345D6C" w:rsidRPr="00FD636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C4D14">
        <w:t xml:space="preserve">                  </w:t>
      </w:r>
      <w:r w:rsidR="00E311E9">
        <w:t xml:space="preserve">    </w:t>
      </w:r>
      <w:r w:rsidR="00EC4D14">
        <w:t xml:space="preserve"> </w:t>
      </w:r>
      <w:r w:rsidR="00EC10B4">
        <w:t>S</w:t>
      </w:r>
      <w:r w:rsidR="00345D6C" w:rsidRPr="00FD636B">
        <w:t>udac</w:t>
      </w:r>
    </w:p>
    <w:p w:rsidRDefault="00FD636B" w:rsidP="00EC10B4" w:rsidR="009E768A" w:rsidRPr="00DB293E">
      <w:pPr>
        <w:ind w:firstLine="708" w:left="1416"/>
        <w:jc w:val="right"/>
      </w:pPr>
      <w:r>
        <w:tab/>
      </w:r>
      <w:r>
        <w:tab/>
      </w:r>
      <w:r w:rsidR="00FB026A" w:rsidRPr="00FD636B">
        <w:t>Daniela Korlević</w:t>
      </w:r>
      <w:r w:rsidR="009E768A">
        <w:t xml:space="preserve"> </w:t>
      </w:r>
      <w:r w:rsidR="00EC10B4">
        <w:t xml:space="preserve"> </w:t>
      </w:r>
    </w:p>
    <w:p w:rsidRDefault="00FD636B" w:rsidP="004A0442" w:rsidR="00FD636B" w:rsidRPr="00FD636B">
      <w:pPr>
        <w:jc w:val="both"/>
        <w:rPr>
          <w:rFonts w:eastAsia="MS Mincho"/>
          <w:b/>
        </w:rPr>
      </w:pPr>
    </w:p>
    <w:p w:rsidRDefault="00154BB9" w:rsidP="004A0442" w:rsidR="0024479D" w:rsidRPr="00DA75EE">
      <w:pPr>
        <w:jc w:val="both"/>
        <w:rPr>
          <w:rFonts w:eastAsia="MS Mincho"/>
        </w:rPr>
      </w:pPr>
      <w:r w:rsidRPr="00DA75EE">
        <w:rPr>
          <w:rFonts w:eastAsia="MS Mincho"/>
        </w:rPr>
        <w:t>UPUTA O PRAVNOM LIJEKU</w:t>
      </w:r>
      <w:r w:rsidR="00DA75EE">
        <w:rPr>
          <w:rFonts w:eastAsia="MS Mincho"/>
        </w:rPr>
        <w:t>:</w:t>
      </w:r>
      <w:r w:rsidR="00345D6C" w:rsidRPr="00DA75EE">
        <w:rPr>
          <w:rFonts w:eastAsia="MS Mincho"/>
        </w:rPr>
        <w:t xml:space="preserve"> </w:t>
      </w:r>
    </w:p>
    <w:p w:rsidRDefault="004A0442" w:rsidP="00EE5463" w:rsidR="00FB026A" w:rsidRPr="00FD636B">
      <w:pPr>
        <w:jc w:val="both"/>
      </w:pPr>
      <w:r w:rsidRPr="00FD636B">
        <w:t xml:space="preserve">Protiv ovog rješenja dopuštena je žalba. </w:t>
      </w:r>
      <w:r w:rsidR="008D33E2" w:rsidRPr="00FD636B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sectPr w:rsidSect="008A0D6C" w:rsidR="00FB026A" w:rsidRPr="00FD636B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781A" w:rsidR="002B781A">
      <w:r>
        <w:separator/>
      </w:r>
    </w:p>
  </w:endnote>
  <w:endnote w:id="0" w:type="continuationSeparator">
    <w:p w:rsidRDefault="002B781A" w:rsidR="002B7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B558CC">
      <w:rPr>
        <w:rStyle w:val="Brojstranice"/>
        <w:rFonts w:cs="Arial" w:hAnsi="Arial" w:ascii="Arial"/>
        <w:noProof/>
      </w:rPr>
      <w:t>2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781A" w:rsidR="002B781A">
      <w:r>
        <w:separator/>
      </w:r>
    </w:p>
  </w:footnote>
  <w:footnote w:id="0" w:type="continuationSeparator">
    <w:p w:rsidRDefault="002B781A" w:rsidR="002B78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 xml:space="preserve">Posl. br. </w:t>
    </w:r>
    <w:r w:rsidR="00FB026A">
      <w:t>15</w:t>
    </w:r>
    <w:r w:rsidRPr="00925F8C">
      <w:t xml:space="preserve"> St-</w:t>
    </w:r>
    <w:r w:rsidR="008A0D6C">
      <w:t>47</w:t>
    </w:r>
    <w:r w:rsidR="00187C94">
      <w:t>/16-</w:t>
    </w:r>
    <w:r w:rsidR="008A0D6C">
      <w:t>9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25711F"/>
    <w:multiLevelType w:val="hybridMultilevel"/>
    <w:tmpl w:val="10224412"/>
    <w:lvl w:tplc="CF4AF5D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B2E6348"/>
    <w:multiLevelType w:val="hybridMultilevel"/>
    <w:tmpl w:val="4162E2C2"/>
    <w:lvl w:tplc="C07CEB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proofState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17EC8"/>
    <w:rsid w:val="0003364A"/>
    <w:rsid w:val="00033823"/>
    <w:rsid w:val="000558C1"/>
    <w:rsid w:val="000602A0"/>
    <w:rsid w:val="00064AEC"/>
    <w:rsid w:val="00067994"/>
    <w:rsid w:val="00094078"/>
    <w:rsid w:val="000A0E43"/>
    <w:rsid w:val="000A3204"/>
    <w:rsid w:val="000B5772"/>
    <w:rsid w:val="000D2EE6"/>
    <w:rsid w:val="000E0D4F"/>
    <w:rsid w:val="000E1541"/>
    <w:rsid w:val="000E1EA2"/>
    <w:rsid w:val="000E698B"/>
    <w:rsid w:val="000F3D63"/>
    <w:rsid w:val="000F6DCE"/>
    <w:rsid w:val="000F719A"/>
    <w:rsid w:val="000F769D"/>
    <w:rsid w:val="000F7E5A"/>
    <w:rsid w:val="00106225"/>
    <w:rsid w:val="00115FEA"/>
    <w:rsid w:val="00122B90"/>
    <w:rsid w:val="00154BB9"/>
    <w:rsid w:val="00160ED7"/>
    <w:rsid w:val="0016231F"/>
    <w:rsid w:val="00162488"/>
    <w:rsid w:val="00187C94"/>
    <w:rsid w:val="00196455"/>
    <w:rsid w:val="001A0071"/>
    <w:rsid w:val="001A047D"/>
    <w:rsid w:val="001A125D"/>
    <w:rsid w:val="001A5F6F"/>
    <w:rsid w:val="001B1313"/>
    <w:rsid w:val="001B539F"/>
    <w:rsid w:val="001C0267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428B7"/>
    <w:rsid w:val="0024479D"/>
    <w:rsid w:val="00244EFF"/>
    <w:rsid w:val="002622B6"/>
    <w:rsid w:val="0026256D"/>
    <w:rsid w:val="00266E4D"/>
    <w:rsid w:val="00274598"/>
    <w:rsid w:val="002838DA"/>
    <w:rsid w:val="00294EB6"/>
    <w:rsid w:val="002B781A"/>
    <w:rsid w:val="002C0AE4"/>
    <w:rsid w:val="002C327A"/>
    <w:rsid w:val="002C42F8"/>
    <w:rsid w:val="002D7851"/>
    <w:rsid w:val="002E4DDB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56D67"/>
    <w:rsid w:val="00360463"/>
    <w:rsid w:val="00362B27"/>
    <w:rsid w:val="00363A22"/>
    <w:rsid w:val="00367DDC"/>
    <w:rsid w:val="0037586C"/>
    <w:rsid w:val="0037727B"/>
    <w:rsid w:val="00386208"/>
    <w:rsid w:val="003866CD"/>
    <w:rsid w:val="00390BE0"/>
    <w:rsid w:val="00394004"/>
    <w:rsid w:val="003966FC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3791"/>
    <w:rsid w:val="00414E44"/>
    <w:rsid w:val="004205D9"/>
    <w:rsid w:val="0042504B"/>
    <w:rsid w:val="00437846"/>
    <w:rsid w:val="00442FCF"/>
    <w:rsid w:val="00444B66"/>
    <w:rsid w:val="0044502E"/>
    <w:rsid w:val="00446871"/>
    <w:rsid w:val="00450777"/>
    <w:rsid w:val="00455F03"/>
    <w:rsid w:val="00457BD6"/>
    <w:rsid w:val="00464D5D"/>
    <w:rsid w:val="00470FA1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1FD6"/>
    <w:rsid w:val="00552FA7"/>
    <w:rsid w:val="0058092A"/>
    <w:rsid w:val="005843D4"/>
    <w:rsid w:val="0058697F"/>
    <w:rsid w:val="00587962"/>
    <w:rsid w:val="00590040"/>
    <w:rsid w:val="005A2C0C"/>
    <w:rsid w:val="005A6D7B"/>
    <w:rsid w:val="005B564A"/>
    <w:rsid w:val="005B5E33"/>
    <w:rsid w:val="005D537E"/>
    <w:rsid w:val="005D5C60"/>
    <w:rsid w:val="005D7682"/>
    <w:rsid w:val="005E22EA"/>
    <w:rsid w:val="005E69BB"/>
    <w:rsid w:val="005F089E"/>
    <w:rsid w:val="005F6757"/>
    <w:rsid w:val="00604322"/>
    <w:rsid w:val="00604B39"/>
    <w:rsid w:val="00622ACD"/>
    <w:rsid w:val="0062482F"/>
    <w:rsid w:val="00625EEF"/>
    <w:rsid w:val="00633BB9"/>
    <w:rsid w:val="0064216F"/>
    <w:rsid w:val="0064699F"/>
    <w:rsid w:val="006662C7"/>
    <w:rsid w:val="00675E4D"/>
    <w:rsid w:val="00682EBF"/>
    <w:rsid w:val="006953CD"/>
    <w:rsid w:val="006A250F"/>
    <w:rsid w:val="006A31F7"/>
    <w:rsid w:val="006B6375"/>
    <w:rsid w:val="006C08A3"/>
    <w:rsid w:val="006C0EBC"/>
    <w:rsid w:val="006D6DDA"/>
    <w:rsid w:val="006E22BC"/>
    <w:rsid w:val="006E4D7D"/>
    <w:rsid w:val="006E533A"/>
    <w:rsid w:val="006F51FD"/>
    <w:rsid w:val="007038AF"/>
    <w:rsid w:val="00705C74"/>
    <w:rsid w:val="007124FA"/>
    <w:rsid w:val="007126E0"/>
    <w:rsid w:val="00716A4B"/>
    <w:rsid w:val="00733B41"/>
    <w:rsid w:val="0073661E"/>
    <w:rsid w:val="00753677"/>
    <w:rsid w:val="007553FE"/>
    <w:rsid w:val="00755BB3"/>
    <w:rsid w:val="00770E29"/>
    <w:rsid w:val="00782B19"/>
    <w:rsid w:val="00783962"/>
    <w:rsid w:val="007B550E"/>
    <w:rsid w:val="007B6E0A"/>
    <w:rsid w:val="007C1540"/>
    <w:rsid w:val="007D222B"/>
    <w:rsid w:val="007D7399"/>
    <w:rsid w:val="007D7C42"/>
    <w:rsid w:val="007E3C10"/>
    <w:rsid w:val="007F022F"/>
    <w:rsid w:val="007F2E07"/>
    <w:rsid w:val="007F68A5"/>
    <w:rsid w:val="00800506"/>
    <w:rsid w:val="0080070E"/>
    <w:rsid w:val="00805ABF"/>
    <w:rsid w:val="00817DB4"/>
    <w:rsid w:val="00825545"/>
    <w:rsid w:val="008339CC"/>
    <w:rsid w:val="00842AC2"/>
    <w:rsid w:val="00845363"/>
    <w:rsid w:val="008475D1"/>
    <w:rsid w:val="00854B86"/>
    <w:rsid w:val="008710B5"/>
    <w:rsid w:val="0087114C"/>
    <w:rsid w:val="008774C3"/>
    <w:rsid w:val="008935CB"/>
    <w:rsid w:val="00897A06"/>
    <w:rsid w:val="008A0D6C"/>
    <w:rsid w:val="008B250A"/>
    <w:rsid w:val="008B3200"/>
    <w:rsid w:val="008B4F23"/>
    <w:rsid w:val="008D22A3"/>
    <w:rsid w:val="008D33E2"/>
    <w:rsid w:val="008F2F04"/>
    <w:rsid w:val="008F49E8"/>
    <w:rsid w:val="00920C69"/>
    <w:rsid w:val="0092399B"/>
    <w:rsid w:val="00942BE5"/>
    <w:rsid w:val="009464C5"/>
    <w:rsid w:val="00950686"/>
    <w:rsid w:val="009516CB"/>
    <w:rsid w:val="009539B8"/>
    <w:rsid w:val="00960749"/>
    <w:rsid w:val="009625D5"/>
    <w:rsid w:val="00963AAD"/>
    <w:rsid w:val="00965798"/>
    <w:rsid w:val="00971B66"/>
    <w:rsid w:val="00977EDD"/>
    <w:rsid w:val="00992AEA"/>
    <w:rsid w:val="00994B0C"/>
    <w:rsid w:val="00997D0B"/>
    <w:rsid w:val="009A0FA7"/>
    <w:rsid w:val="009A470E"/>
    <w:rsid w:val="009A68F4"/>
    <w:rsid w:val="009A6B92"/>
    <w:rsid w:val="009B5AF3"/>
    <w:rsid w:val="009B7743"/>
    <w:rsid w:val="009C0104"/>
    <w:rsid w:val="009D2CFE"/>
    <w:rsid w:val="009D76AC"/>
    <w:rsid w:val="009E39B0"/>
    <w:rsid w:val="009E6FB6"/>
    <w:rsid w:val="009E768A"/>
    <w:rsid w:val="009F7A82"/>
    <w:rsid w:val="00A02CEE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76288"/>
    <w:rsid w:val="00A826E1"/>
    <w:rsid w:val="00A840E7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00E9"/>
    <w:rsid w:val="00B534D9"/>
    <w:rsid w:val="00B558CC"/>
    <w:rsid w:val="00B603AB"/>
    <w:rsid w:val="00B637F2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4BE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3642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D7587"/>
    <w:rsid w:val="00CE0007"/>
    <w:rsid w:val="00D00E0E"/>
    <w:rsid w:val="00D13022"/>
    <w:rsid w:val="00D14DC0"/>
    <w:rsid w:val="00D25DA9"/>
    <w:rsid w:val="00D27694"/>
    <w:rsid w:val="00D3345D"/>
    <w:rsid w:val="00D33AE8"/>
    <w:rsid w:val="00D42483"/>
    <w:rsid w:val="00D513BD"/>
    <w:rsid w:val="00D51714"/>
    <w:rsid w:val="00D55538"/>
    <w:rsid w:val="00D561E8"/>
    <w:rsid w:val="00D60E76"/>
    <w:rsid w:val="00D710E5"/>
    <w:rsid w:val="00D71351"/>
    <w:rsid w:val="00D81A82"/>
    <w:rsid w:val="00D87060"/>
    <w:rsid w:val="00D87D48"/>
    <w:rsid w:val="00D900C1"/>
    <w:rsid w:val="00DA5487"/>
    <w:rsid w:val="00DA75EE"/>
    <w:rsid w:val="00DA766B"/>
    <w:rsid w:val="00DB0730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172EF"/>
    <w:rsid w:val="00E300E7"/>
    <w:rsid w:val="00E311E9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B7B51"/>
    <w:rsid w:val="00EC100B"/>
    <w:rsid w:val="00EC10B4"/>
    <w:rsid w:val="00EC4D14"/>
    <w:rsid w:val="00EC7E1D"/>
    <w:rsid w:val="00ED482F"/>
    <w:rsid w:val="00ED6E7C"/>
    <w:rsid w:val="00ED787B"/>
    <w:rsid w:val="00EE407D"/>
    <w:rsid w:val="00EE5463"/>
    <w:rsid w:val="00F06245"/>
    <w:rsid w:val="00F12F8B"/>
    <w:rsid w:val="00F130DD"/>
    <w:rsid w:val="00F243B9"/>
    <w:rsid w:val="00F30EAD"/>
    <w:rsid w:val="00F51251"/>
    <w:rsid w:val="00F54682"/>
    <w:rsid w:val="00F55B9B"/>
    <w:rsid w:val="00F6004B"/>
    <w:rsid w:val="00F60DB5"/>
    <w:rsid w:val="00F670F7"/>
    <w:rsid w:val="00F73E19"/>
    <w:rsid w:val="00F75F8D"/>
    <w:rsid w:val="00F822D9"/>
    <w:rsid w:val="00F83C9A"/>
    <w:rsid w:val="00FA04C8"/>
    <w:rsid w:val="00FA2A99"/>
    <w:rsid w:val="00FB026A"/>
    <w:rsid w:val="00FB0A4E"/>
    <w:rsid w:val="00FB5198"/>
    <w:rsid w:val="00FB7801"/>
    <w:rsid w:val="00FC22D0"/>
    <w:rsid w:val="00FD4D1F"/>
    <w:rsid w:val="00FD636B"/>
    <w:rsid w:val="00FE0987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558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58CC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58CC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58CC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58CC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558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58CC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58CC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58CC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58CC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8986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2018.</izvorni_sadrzaj>
    <derivirana_varijabla naziv="DomainObject.Predmet.DatumRjesavanja_1">29.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St-405/2017</izvorni_sadrzaj>
    <derivirana_varijabla naziv="DomainObject.Predmet.OznakaBroj_1">St-405/2017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NIKOS d.o.o.</izvorni_sadrzaj>
    <derivirana_varijabla naziv="DomainObject.Predmet.ProtustrankaFormated_1">  NIKOS d.o.o.</derivirana_varijabla>
  </DomainObject.Predmet.ProtustrankaFormated>
  <DomainObject.Predmet.ProtustrankaFormatedOIB>
    <izvorni_sadrzaj>  NIKOS d.o.o., OIB 04269434098</izvorni_sadrzaj>
    <derivirana_varijabla naziv="DomainObject.Predmet.ProtustrankaFormatedOIB_1">  NIKOS d.o.o., OIB 04269434098</derivirana_varijabla>
  </DomainObject.Predmet.ProtustrankaFormatedOIB>
  <DomainObject.Predmet.ProtustrankaFormatedWithAdress>
    <izvorni_sadrzaj> NIKOS d.o.o., Jušići 40, 51213 Jurdani</izvorni_sadrzaj>
    <derivirana_varijabla naziv="DomainObject.Predmet.ProtustrankaFormatedWithAdress_1"> NIKOS d.o.o., Jušići 40, 51213 Jurdani</derivirana_varijabla>
  </DomainObject.Predmet.ProtustrankaFormatedWithAdress>
  <DomainObject.Predmet.ProtustrankaFormatedWithAdressOIB>
    <izvorni_sadrzaj> NIKOS d.o.o., OIB 04269434098, Jušići 40, 51213 Jurdani</izvorni_sadrzaj>
    <derivirana_varijabla naziv="DomainObject.Predmet.ProtustrankaFormatedWithAdressOIB_1"> NIKOS d.o.o., OIB 04269434098, Jušići 40, 51213 Jurdani</derivirana_varijabla>
  </DomainObject.Predmet.ProtustrankaFormatedWithAdressOIB>
  <DomainObject.Predmet.ProtustrankaWithAdress>
    <izvorni_sadrzaj>NIKOS d.o.o. Jušići 40, 51213 Jurdani</izvorni_sadrzaj>
    <derivirana_varijabla naziv="DomainObject.Predmet.ProtustrankaWithAdress_1">NIKOS d.o.o. Jušići 40, 51213 Jurdani</derivirana_varijabla>
  </DomainObject.Predmet.ProtustrankaWithAdress>
  <DomainObject.Predmet.ProtustrankaWithAdressOIB>
    <izvorni_sadrzaj>NIKOS d.o.o., OIB 04269434098, Jušići 40, 51213 Jurdani</izvorni_sadrzaj>
    <derivirana_varijabla naziv="DomainObject.Predmet.ProtustrankaWithAdressOIB_1">NIKOS d.o.o., OIB 04269434098, Jušići 40, 51213 Jurdani</derivirana_varijabla>
  </DomainObject.Predmet.ProtustrankaWithAdressOIB>
  <DomainObject.Predmet.ProtustrankaNazivFormated>
    <izvorni_sadrzaj>NIKOS d.o.o.</izvorni_sadrzaj>
    <derivirana_varijabla naziv="DomainObject.Predmet.ProtustrankaNazivFormated_1">NIKOS d.o.o.</derivirana_varijabla>
  </DomainObject.Predmet.ProtustrankaNazivFormated>
  <DomainObject.Predmet.ProtustrankaNazivFormatedOIB>
    <izvorni_sadrzaj>NIKOS d.o.o., OIB 04269434098</izvorni_sadrzaj>
    <derivirana_varijabla naziv="DomainObject.Predmet.ProtustrankaNazivFormatedOIB_1">NIKOS d.o.o., OIB 04269434098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NIKOS d.o.o.</item>
    </izvorni_sadrzaj>
    <derivirana_varijabla naziv="DomainObject.Predmet.ProtuStrankaListFormated_1">
      <item>NIKOS d.o.o.</item>
    </derivirana_varijabla>
  </DomainObject.Predmet.ProtuStrankaListFormated>
  <DomainObject.Predmet.ProtuStrankaListFormatedOIB>
    <izvorni_sadrzaj>
      <item>NIKOS d.o.o., OIB 04269434098</item>
    </izvorni_sadrzaj>
    <derivirana_varijabla naziv="DomainObject.Predmet.ProtuStrankaListFormatedOIB_1">
      <item>NIKOS d.o.o., OIB 04269434098</item>
    </derivirana_varijabla>
  </DomainObject.Predmet.ProtuStrankaListFormatedOIB>
  <DomainObject.Predmet.ProtuStrankaListFormatedWithAdress>
    <izvorni_sadrzaj>
      <item>NIKOS d.o.o., Jušići 40, 51213 Jurdani</item>
    </izvorni_sadrzaj>
    <derivirana_varijabla naziv="DomainObject.Predmet.ProtuStrankaListFormatedWithAdress_1">
      <item>NIKOS d.o.o., Jušići 40, 51213 Jurdani</item>
    </derivirana_varijabla>
  </DomainObject.Predmet.ProtuStrankaListFormatedWithAdress>
  <DomainObject.Predmet.ProtuStrankaListFormatedWithAdressOIB>
    <izvorni_sadrzaj>
      <item>NIKOS d.o.o., OIB 04269434098, Jušići 40, 51213 Jurdani</item>
    </izvorni_sadrzaj>
    <derivirana_varijabla naziv="DomainObject.Predmet.ProtuStrankaListFormatedWithAdressOIB_1">
      <item>NIKOS d.o.o., OIB 04269434098, Jušići 40, 51213 Jurdani</item>
    </derivirana_varijabla>
  </DomainObject.Predmet.ProtuStrankaListFormatedWithAdressOIB>
  <DomainObject.Predmet.ProtuStrankaListNazivFormated>
    <izvorni_sadrzaj>
      <item>NIKOS d.o.o.</item>
    </izvorni_sadrzaj>
    <derivirana_varijabla naziv="DomainObject.Predmet.ProtuStrankaListNazivFormated_1">
      <item>NIKOS d.o.o.</item>
    </derivirana_varijabla>
  </DomainObject.Predmet.ProtuStrankaListNazivFormated>
  <DomainObject.Predmet.ProtuStrankaListNazivFormatedOIB>
    <izvorni_sadrzaj>
      <item>NIKOS d.o.o., OIB 04269434098</item>
    </izvorni_sadrzaj>
    <derivirana_varijabla naziv="DomainObject.Predmet.ProtuStrankaListNazivFormatedOIB_1">
      <item>NIKOS d.o.o., OIB 04269434098</item>
    </derivirana_varijabla>
  </DomainObject.Predmet.ProtuStrankaListNazivFormatedOIB>
  <DomainObject.Predmet.OstaliListFormated>
    <izvorni_sadrzaj>
      <item>Luk Perdedaj</item>
    </izvorni_sadrzaj>
    <derivirana_varijabla naziv="DomainObject.Predmet.OstaliListFormated_1">
      <item>Luk Perdedaj</item>
    </derivirana_varijabla>
  </DomainObject.Predmet.OstaliListFormated>
  <DomainObject.Predmet.OstaliListFormatedOIB>
    <izvorni_sadrzaj>
      <item>Luk Perdedaj, OIB 95124327539</item>
    </izvorni_sadrzaj>
    <derivirana_varijabla naziv="DomainObject.Predmet.OstaliListFormatedOIB_1">
      <item>Luk Perdedaj, OIB 95124327539</item>
    </derivirana_varijabla>
  </DomainObject.Predmet.OstaliListFormatedOIB>
  <DomainObject.Predmet.OstaliListFormatedWithAdress>
    <izvorni_sadrzaj>
      <item>Luk Perdedaj, Jušići 40, 51211 Jušići</item>
    </izvorni_sadrzaj>
    <derivirana_varijabla naziv="DomainObject.Predmet.OstaliListFormatedWithAdress_1">
      <item>Luk Perdedaj, Jušići 40, 51211 Jušići</item>
    </derivirana_varijabla>
  </DomainObject.Predmet.OstaliListFormatedWithAdress>
  <DomainObject.Predmet.OstaliListFormatedWithAdressOIB>
    <izvorni_sadrzaj>
      <item>Luk Perdedaj, OIB 95124327539, Jušići 40, 51211 Jušići</item>
    </izvorni_sadrzaj>
    <derivirana_varijabla naziv="DomainObject.Predmet.OstaliListFormatedWithAdressOIB_1">
      <item>Luk Perdedaj, OIB 95124327539, Jušići 40, 51211 Jušići</item>
    </derivirana_varijabla>
  </DomainObject.Predmet.OstaliListFormatedWithAdressOIB>
  <DomainObject.Predmet.OstaliListNazivFormated>
    <izvorni_sadrzaj>
      <item>Luk Perdedaj</item>
    </izvorni_sadrzaj>
    <derivirana_varijabla naziv="DomainObject.Predmet.OstaliListNazivFormated_1">
      <item>Luk Perdedaj</item>
    </derivirana_varijabla>
  </DomainObject.Predmet.OstaliListNazivFormated>
  <DomainObject.Predmet.OstaliListNazivFormatedOIB>
    <izvorni_sadrzaj>
      <item>Luk Perdedaj, OIB 95124327539</item>
    </izvorni_sadrzaj>
    <derivirana_varijabla naziv="DomainObject.Predmet.OstaliListNazivFormatedOIB_1">
      <item>Luk Perdedaj, OIB 95124327539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NIKOS d.o.o.</izvorni_sadrzaj>
    <derivirana_varijabla naziv="DomainObject.Predmet.ProtustrankaIDrugi_1">NIKOS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NIKOS d.o.o., OIB 04269434098, Jušići 40, 51213 Jurdani</izvorni_sadrzaj>
    <derivirana_varijabla naziv="DomainObject.Predmet.ProtustrankaIDrugiAdressOIB_1">NIKOS d.o.o., OIB 04269434098, Jušići 40,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ožujka 2018.</izvorni_sadrzaj>
    <derivirana_varijabla naziv="DomainObject.Predmet.OdlukaRjesenje.DatumDonosenjaOdluke_1">29. ožujka 2018.</derivirana_varijabla>
  </DomainObject.Predmet.OdlukaRjesenje.DatumDonosenjaOdluke>
  <DomainObject.Predmet.OdlukaRjesenje.DatumPravomocnosti>
    <izvorni_sadrzaj>16. travnja 2018.</izvorni_sadrzaj>
    <derivirana_varijabla naziv="DomainObject.Predmet.OdlukaRjesenje.DatumPravomocnosti_1">16. travnja 2018.</derivirana_varijabla>
  </DomainObject.Predmet.OdlukaRjesenje.DatumPravomocnosti>
  <DomainObject.Predmet.OdlukaRjesenje.Oznaka>
    <izvorni_sadrzaj>St-405/2017-13</izvorni_sadrzaj>
    <derivirana_varijabla naziv="DomainObject.Predmet.OdlukaRjesenje.Oznaka_1">St-405/2017-13</derivirana_varijabla>
  </DomainObject.Predmet.OdlukaRjesenje.Oznaka>
  <DomainObject.Predmet.SudioniciListNaziv>
    <izvorni_sadrzaj>
      <item>FINA  Rijeka</item>
      <item>NIKOS d.o.o.</item>
      <item>Luk Perdedaj</item>
    </izvorni_sadrzaj>
    <derivirana_varijabla naziv="DomainObject.Predmet.SudioniciListNaziv_1">
      <item>FINA  Rijeka</item>
      <item>NIKOS d.o.o.</item>
      <item>Luk Perdedaj</item>
    </derivirana_varijabla>
  </DomainObject.Predmet.SudioniciListNaziv>
  <DomainObject.Predmet.SudioniciListAdressOIB>
    <izvorni_sadrzaj>
      <item>FINA  Rijeka, OIB 85821130368, Frana Kurelca 8,51000 Rijeka</item>
      <item>NIKOS d.o.o., OIB 04269434098, Jušići 40,51213 Jurdani</item>
      <item>Luk Perdedaj, OIB 95124327539, Jušići 40,51211 Jušići</item>
    </izvorni_sadrzaj>
    <derivirana_varijabla naziv="DomainObject.Predmet.SudioniciListAdressOIB_1">
      <item>FINA  Rijeka, OIB 85821130368, Frana Kurelca 8,51000 Rijeka</item>
      <item>NIKOS d.o.o., OIB 04269434098, Jušići 40,51213 Jurdani</item>
      <item>Luk Perdedaj, OIB 95124327539, Jušići 40,51211 Jušići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04269434098</item>
      <item>, OIB 95124327539</item>
    </izvorni_sadrzaj>
    <derivirana_varijabla naziv="DomainObject.Predmet.SudioniciListNazivOIB_1">
      <item>, OIB 85821130368</item>
      <item>, OIB 04269434098</item>
      <item>, OIB 95124327539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07794B-6FDD-4C68-A297-74C213F6E8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315</properties:Words>
  <properties:Characters>1677</properties:Characters>
  <properties:Lines>46</properties:Lines>
  <properties:Paragraphs>19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2041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2018-05-18T07:32:00Z</dcterms:created>
  <dc:creator>Korisnik</dc:creator>
  <cp:lastModifiedBy>Jasna Radulović</cp:lastModifiedBy>
  <cp:lastPrinted>2018-05-18T07:35:00Z</cp:lastPrinted>
  <dcterms:modified xmlns:xsi="http://www.w3.org/2001/XMLSchema-instance" xsi:type="dcterms:W3CDTF">2018-05-18T07:37:00Z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(405-17 upis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