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d313" w14:paraId="93dd313" w:rsidRDefault="00386198" w:rsidP="00E51FDF" w:rsidR="00386198" w:rsidRPr="00EF12DB">
      <w:pPr>
        <w:jc w:val="right"/>
        <w15:collapsed w:val="false"/>
      </w:pPr>
      <w:bookmarkStart w:name="_GoBack" w:id="0"/>
      <w:bookmarkEnd w:id="0"/>
      <w:r w:rsidRPr="00EF12DB">
        <w:tab/>
      </w:r>
    </w:p>
    <w:p w:rsidRDefault="00386198" w:rsidP="00825537" w:rsidR="00386198" w:rsidRPr="00EF12DB"/>
    <w:p w:rsidRDefault="00386198" w:rsidP="00825537" w:rsidR="00386198" w:rsidRPr="00EF12DB"/>
    <w:p w:rsidRDefault="00386198" w:rsidP="00825537" w:rsidR="00386198" w:rsidRPr="00EF12DB">
      <w:pPr>
        <w:rPr>
          <w:b/>
          <w:bCs/>
        </w:rPr>
      </w:pPr>
      <w:r w:rsidRPr="00EF12DB">
        <w:rPr>
          <w:b/>
          <w:bCs/>
        </w:rPr>
        <w:t>REPUBLIKA HRVATSKA</w:t>
      </w:r>
    </w:p>
    <w:p w:rsidRDefault="00386198" w:rsidP="00825537" w:rsidR="00386198" w:rsidRPr="00EF12DB">
      <w:pPr>
        <w:rPr>
          <w:b/>
          <w:bCs/>
        </w:rPr>
      </w:pPr>
      <w:r w:rsidRPr="00EF12DB">
        <w:rPr>
          <w:b/>
          <w:bCs/>
        </w:rPr>
        <w:t>TRGOVAČKI SUD U ZADRU</w:t>
      </w:r>
    </w:p>
    <w:p w:rsidRDefault="00345BC5" w:rsidP="00825537" w:rsidR="00345BC5" w:rsidRPr="00EF12DB">
      <w:r w:rsidRPr="00EF12DB">
        <w:t>Dr. Franje Tuđmana 35</w:t>
      </w:r>
    </w:p>
    <w:p w:rsidRDefault="00386198" w:rsidP="00825537" w:rsidR="00386198" w:rsidRPr="00EF12DB">
      <w:pPr>
        <w:jc w:val="center"/>
      </w:pPr>
    </w:p>
    <w:p w:rsidRDefault="00386198" w:rsidP="00825537" w:rsidR="00386198" w:rsidRPr="00EF12DB">
      <w:pPr>
        <w:jc w:val="center"/>
        <w:rPr>
          <w:b/>
          <w:bCs/>
        </w:rPr>
      </w:pPr>
      <w:r w:rsidRPr="00EF12DB">
        <w:rPr>
          <w:b/>
          <w:bCs/>
        </w:rPr>
        <w:t xml:space="preserve">U   I M E  R E  P U B L I K E  H R V A T S K E </w:t>
      </w:r>
    </w:p>
    <w:p w:rsidRDefault="00386198" w:rsidP="00825537" w:rsidR="00386198" w:rsidRPr="00EF12DB">
      <w:pPr>
        <w:rPr>
          <w:b/>
          <w:bCs/>
        </w:rPr>
      </w:pPr>
    </w:p>
    <w:p w:rsidRDefault="00386198" w:rsidP="00825537" w:rsidR="00386198" w:rsidRPr="00EF12DB">
      <w:pPr>
        <w:jc w:val="center"/>
        <w:rPr>
          <w:b/>
          <w:bCs/>
        </w:rPr>
      </w:pPr>
      <w:r w:rsidRPr="00EF12DB">
        <w:rPr>
          <w:b/>
          <w:bCs/>
        </w:rPr>
        <w:t>R J E Š E N J E</w:t>
      </w:r>
    </w:p>
    <w:p w:rsidRDefault="00386198" w:rsidP="00825537" w:rsidR="00386198" w:rsidRPr="00EF12DB"/>
    <w:p w:rsidRDefault="00E51FDF" w:rsidP="002D2221" w:rsidR="00082436">
      <w:pPr>
        <w:ind w:firstLine="705"/>
        <w:jc w:val="both"/>
      </w:pPr>
      <w:r w:rsidRPr="00EF12DB">
        <w:tab/>
        <w:t xml:space="preserve">Trgovački sud u Zadru, </w:t>
      </w:r>
      <w:r w:rsidR="00654A2D" w:rsidRPr="00EF12DB">
        <w:t>OIB:</w:t>
      </w:r>
      <w:r w:rsidR="00386198" w:rsidRPr="00EF12DB">
        <w:t>39670464653</w:t>
      </w:r>
      <w:r w:rsidRPr="00EF12DB">
        <w:t xml:space="preserve">, </w:t>
      </w:r>
      <w:r w:rsidR="00386198" w:rsidRPr="00EF12DB">
        <w:t>po su</w:t>
      </w:r>
      <w:r w:rsidRPr="00EF12DB">
        <w:t>tkinji</w:t>
      </w:r>
      <w:r w:rsidR="00386198" w:rsidRPr="00EF12DB">
        <w:t xml:space="preserve"> A</w:t>
      </w:r>
      <w:r w:rsidRPr="00EF12DB">
        <w:t xml:space="preserve">ni Markač </w:t>
      </w:r>
      <w:r w:rsidR="00CA79B9" w:rsidRPr="00EF12DB">
        <w:t xml:space="preserve">povodom prijedloga vjerovnika Republike Hrvatske, Ministarstva financija-Porezne uprave, Područnog ureda Dalmacija zastupanog po Županijskom državnom odvjetništvu u Zadru od </w:t>
      </w:r>
      <w:r w:rsidR="00342FCF" w:rsidRPr="00EF12DB">
        <w:t xml:space="preserve">8. lipnja 2016. </w:t>
      </w:r>
      <w:r w:rsidR="00CA79B9" w:rsidRPr="00EF12DB">
        <w:t>za otvaranje stečajnoga postupka nad dužnikom</w:t>
      </w:r>
      <w:r w:rsidR="00BD1C4D" w:rsidRPr="00EF12DB">
        <w:t xml:space="preserve"> MERKUR ČULINA d.o.o., Sukošan, Sukošan 58, OIB:79287681820</w:t>
      </w:r>
      <w:r w:rsidR="00CA79B9" w:rsidRPr="00EF12DB">
        <w:t>, sukladno čl. 132. st. 2. Stečajnog zakona (Narodne novine br. 71/15</w:t>
      </w:r>
      <w:r w:rsidR="002D2221" w:rsidRPr="00EF12DB">
        <w:t>, nadalje SZ</w:t>
      </w:r>
      <w:r w:rsidR="00CA79B9" w:rsidRPr="00EF12DB">
        <w:t xml:space="preserve">), dana </w:t>
      </w:r>
      <w:r w:rsidR="00BD1C4D" w:rsidRPr="00EF12DB">
        <w:t>7</w:t>
      </w:r>
      <w:r w:rsidR="00CA79B9" w:rsidRPr="00EF12DB">
        <w:t>. travnja 2017.,</w:t>
      </w:r>
    </w:p>
    <w:p w:rsidRDefault="009E5A76" w:rsidP="002D2221" w:rsidR="009E5A76" w:rsidRPr="00EF12DB">
      <w:pPr>
        <w:ind w:firstLine="705"/>
        <w:jc w:val="both"/>
      </w:pPr>
    </w:p>
    <w:p w:rsidRDefault="00386198" w:rsidP="00825537" w:rsidR="00386198" w:rsidRPr="00EF12DB">
      <w:pPr>
        <w:jc w:val="center"/>
        <w:rPr>
          <w:b/>
        </w:rPr>
      </w:pPr>
      <w:r w:rsidRPr="00EF12DB">
        <w:rPr>
          <w:b/>
        </w:rPr>
        <w:t>r i j e š i o  j e</w:t>
      </w:r>
    </w:p>
    <w:p w:rsidRDefault="00386198" w:rsidP="00825537" w:rsidR="00386198" w:rsidRPr="00EF12DB">
      <w:pPr>
        <w:jc w:val="both"/>
      </w:pPr>
    </w:p>
    <w:p w:rsidRDefault="00654A2D" w:rsidP="00957C68" w:rsidR="00654A2D" w:rsidRPr="00EF12DB">
      <w:pPr>
        <w:jc w:val="both"/>
      </w:pPr>
      <w:r w:rsidRPr="00EF12DB">
        <w:t>I.</w:t>
      </w:r>
      <w:r w:rsidRPr="00EF12DB">
        <w:tab/>
      </w:r>
      <w:r w:rsidR="00386198" w:rsidRPr="00EF12DB">
        <w:t>Otvara se stečajni postupak nad stečajnim dužnikom</w:t>
      </w:r>
      <w:r w:rsidR="0020192B" w:rsidRPr="00EF12DB">
        <w:t xml:space="preserve"> </w:t>
      </w:r>
      <w:r w:rsidR="00BD1C4D" w:rsidRPr="00EF12DB">
        <w:t xml:space="preserve">MERKUR ČULINA d.o.o., Sukošan, Sukošan 58, OIB:79287681820, </w:t>
      </w:r>
      <w:r w:rsidR="00D02221" w:rsidRPr="00EF12DB">
        <w:t xml:space="preserve">s danom </w:t>
      </w:r>
      <w:r w:rsidR="00BD1C4D" w:rsidRPr="00EF12DB">
        <w:t>7</w:t>
      </w:r>
      <w:r w:rsidR="00CA79B9" w:rsidRPr="00EF12DB">
        <w:t xml:space="preserve">. travnja 2017. </w:t>
      </w:r>
      <w:r w:rsidR="00E776FF" w:rsidRPr="00EF12DB">
        <w:t xml:space="preserve">u </w:t>
      </w:r>
      <w:r w:rsidR="002D2221" w:rsidRPr="00EF12DB">
        <w:t>14,15</w:t>
      </w:r>
      <w:r w:rsidR="00BD1C4D" w:rsidRPr="00EF12DB">
        <w:t xml:space="preserve"> s</w:t>
      </w:r>
      <w:r w:rsidRPr="00EF12DB">
        <w:rPr>
          <w:bCs/>
        </w:rPr>
        <w:t>ati kada</w:t>
      </w:r>
      <w:r w:rsidRPr="00EF12DB">
        <w:t xml:space="preserve"> će se ovo rješenje objaviti na mrežnoj stranici e-Oglasna ploča sudova. </w:t>
      </w:r>
    </w:p>
    <w:p w:rsidRDefault="00654A2D" w:rsidP="00F1126F" w:rsidR="00654A2D" w:rsidRPr="00EF12DB">
      <w:pPr>
        <w:ind w:hanging="709" w:left="709"/>
        <w:jc w:val="both"/>
      </w:pPr>
    </w:p>
    <w:p w:rsidRDefault="00654A2D" w:rsidP="00441E2C" w:rsidR="00386198" w:rsidRPr="00EF12DB">
      <w:pPr>
        <w:jc w:val="both"/>
      </w:pPr>
      <w:r w:rsidRPr="00EF12DB">
        <w:t>II.</w:t>
      </w:r>
      <w:r w:rsidRPr="00EF12DB">
        <w:tab/>
      </w:r>
      <w:r w:rsidR="002D2221" w:rsidRPr="00EF12DB">
        <w:t>Frane Zvonimir Negro iz Zadra, Miroslava Krleže 3c, OIB:59618330195</w:t>
      </w:r>
      <w:r w:rsidR="00AB7EA5" w:rsidRPr="00EF12DB">
        <w:t xml:space="preserve">, </w:t>
      </w:r>
      <w:r w:rsidR="00386198" w:rsidRPr="00EF12DB">
        <w:t>imenuje se za stečajnog upravitelja.</w:t>
      </w:r>
    </w:p>
    <w:p w:rsidRDefault="00386198" w:rsidP="00013993" w:rsidR="00386198" w:rsidRPr="00EF12DB">
      <w:pPr>
        <w:jc w:val="both"/>
      </w:pPr>
    </w:p>
    <w:p w:rsidRDefault="00654A2D" w:rsidP="00957C68" w:rsidR="00386198" w:rsidRPr="00EF12DB">
      <w:pPr>
        <w:jc w:val="both"/>
      </w:pPr>
      <w:r w:rsidRPr="00EF12DB">
        <w:t>III.</w:t>
      </w:r>
      <w:r w:rsidRPr="00EF12DB">
        <w:tab/>
      </w:r>
      <w:r w:rsidR="00386198" w:rsidRPr="00EF12DB">
        <w:t xml:space="preserve">Zaključuje se stečajni postupak nad stečajnim dužnikom </w:t>
      </w:r>
      <w:r w:rsidR="00BD1C4D" w:rsidRPr="00EF12DB">
        <w:t>MERKUR ČULINA d.o.o., Sukošan, Sukošan 58, OIB:79287681820.</w:t>
      </w:r>
    </w:p>
    <w:p w:rsidRDefault="00386198" w:rsidP="00013993" w:rsidR="00386198" w:rsidRPr="00EF12DB">
      <w:pPr>
        <w:jc w:val="both"/>
      </w:pPr>
    </w:p>
    <w:p w:rsidRDefault="00C91444" w:rsidP="00C91444" w:rsidR="00C91444" w:rsidRPr="00EF12DB">
      <w:pPr>
        <w:jc w:val="both"/>
      </w:pPr>
      <w:r w:rsidRPr="00EF12DB">
        <w:t xml:space="preserve">IV. </w:t>
      </w:r>
      <w:r w:rsidRPr="00EF12DB">
        <w:tab/>
        <w:t>Dio nastalih troškova postupka isplatit će se iz Fonda za namirenje troškova stečajnoga postupka iz članka 111. Stečajnog zakona.</w:t>
      </w:r>
    </w:p>
    <w:p w:rsidRDefault="00C91444" w:rsidP="00C91444" w:rsidR="00C91444" w:rsidRPr="00EF12DB">
      <w:pPr>
        <w:jc w:val="both"/>
      </w:pPr>
    </w:p>
    <w:p w:rsidRDefault="00C91444" w:rsidP="00C91444" w:rsidR="00C91444" w:rsidRPr="00EF12DB">
      <w:pPr>
        <w:jc w:val="both"/>
      </w:pPr>
      <w:r w:rsidRPr="00EF12DB">
        <w:t>V.</w:t>
      </w:r>
      <w:r w:rsidRPr="00EF12DB">
        <w:tab/>
        <w:t xml:space="preserve">Ovo rješenje o otvaranju i zaključenju stečajnoga postupka nad dužnikom objavit će se na mrežnoj stranici e-Oglasna ploča sudova te dostaviti sudskom registru ovog suda radi provedbe upisa činjenice otvaranja stečajnoga postupka nad dužnikom, kao i po pravomoćnosti istog radi upisa činjenice zaključenja stečajnoga postupka nad dužnikom tj. brisanja istog iz sudskog registra. </w:t>
      </w:r>
    </w:p>
    <w:p w:rsidRDefault="00C91444" w:rsidP="00C91444" w:rsidR="00C91444" w:rsidRPr="00EF12DB">
      <w:pPr>
        <w:ind w:hanging="705" w:left="705"/>
        <w:jc w:val="both"/>
        <w:rPr>
          <w:b/>
        </w:rPr>
      </w:pPr>
    </w:p>
    <w:p w:rsidRDefault="00C91444" w:rsidP="00C91444" w:rsidR="00C91444" w:rsidRPr="00EF12DB">
      <w:pPr>
        <w:jc w:val="both"/>
      </w:pPr>
      <w:r w:rsidRPr="00EF12DB">
        <w:t>VI.</w:t>
      </w:r>
      <w:r w:rsidRPr="00EF12DB">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BD1C4D" w:rsidP="00C91444" w:rsidR="00BD1C4D" w:rsidRPr="00EF12DB">
      <w:pPr>
        <w:jc w:val="both"/>
      </w:pPr>
    </w:p>
    <w:p w:rsidRDefault="00BD1C4D" w:rsidP="00BD1C4D" w:rsidR="00BD1C4D" w:rsidRPr="00EF12DB">
      <w:pPr>
        <w:jc w:val="both"/>
      </w:pPr>
      <w:r w:rsidRPr="00EF12DB">
        <w:t>VII.</w:t>
      </w:r>
      <w:r w:rsidRPr="00EF12DB">
        <w:tab/>
        <w:t>Nalaže se Financijskoj agenciji da naloži banci prijenos zaplijenjenog predujma u iznosu od 989,40 kuna na račun Trgovačkog suda u Zadru broj HR4323900011300000857, model plaćanja 05, s pozivom na broj 221-1092-2016.</w:t>
      </w:r>
    </w:p>
    <w:p w:rsidRDefault="003350D8" w:rsidP="00BD1C4D" w:rsidR="003350D8" w:rsidRPr="00EF12DB">
      <w:pPr>
        <w:jc w:val="both"/>
      </w:pPr>
    </w:p>
    <w:p w:rsidRDefault="003350D8" w:rsidP="00BD1C4D" w:rsidR="003350D8" w:rsidRPr="00EF12DB">
      <w:pPr>
        <w:jc w:val="both"/>
      </w:pPr>
      <w:r w:rsidRPr="00EF12DB">
        <w:t xml:space="preserve">VIII. </w:t>
      </w:r>
      <w:r w:rsidRPr="00EF12DB">
        <w:tab/>
        <w:t xml:space="preserve">Nalaže se Financijskoj agenciji da obustavi daljnju pljenidbu na ime predujma za namirenje troškova stečajnog postupka.  </w:t>
      </w:r>
    </w:p>
    <w:p w:rsidRDefault="00082436" w:rsidP="00825537" w:rsidR="00082436" w:rsidRPr="00EF12DB"/>
    <w:p w:rsidRDefault="00386198" w:rsidP="00825537" w:rsidR="00386198" w:rsidRPr="00EF12DB">
      <w:pPr>
        <w:ind w:hanging="705" w:left="705"/>
        <w:jc w:val="center"/>
      </w:pPr>
      <w:r w:rsidRPr="00EF12DB">
        <w:t>Obrazloženje</w:t>
      </w:r>
    </w:p>
    <w:p w:rsidRDefault="00BD1C4D" w:rsidP="00BD1C4D" w:rsidR="00BD1C4D" w:rsidRPr="00EF12DB">
      <w:pPr>
        <w:jc w:val="both"/>
      </w:pPr>
    </w:p>
    <w:p w:rsidRDefault="00C91444" w:rsidP="00BD1C4D" w:rsidR="00C91444" w:rsidRPr="00EF12DB">
      <w:pPr>
        <w:ind w:firstLine="705"/>
        <w:jc w:val="both"/>
      </w:pPr>
      <w:r w:rsidRPr="00EF12DB">
        <w:lastRenderedPageBreak/>
        <w:t xml:space="preserve">Financijska agencija, Regionalni centar Split, Podružnica Zadar dostavila je ovom Sudu zahtjev za provedbu skraćenoga stečajnog postupka nad uvodno označenim dužnikom </w:t>
      </w:r>
      <w:r w:rsidR="00BD1C4D" w:rsidRPr="00EF12DB">
        <w:t>na temelju čl. 429</w:t>
      </w:r>
      <w:r w:rsidRPr="00EF12DB">
        <w:t>. st. 1. Stečajnog zakona (Narodne novine broj 71/15</w:t>
      </w:r>
      <w:r w:rsidR="002D2221" w:rsidRPr="00EF12DB">
        <w:t>, nadalje SZ</w:t>
      </w:r>
      <w:r w:rsidRPr="00EF12DB">
        <w:t>) navodeći da isti na dan 1</w:t>
      </w:r>
      <w:r w:rsidR="00BD1C4D" w:rsidRPr="00EF12DB">
        <w:t xml:space="preserve">4. travnja 2016. </w:t>
      </w:r>
      <w:r w:rsidRPr="00EF12DB">
        <w:t xml:space="preserve">u Očevidniku redoslijeda osnova za plaćanje ima evidentirane neizvršene osnove za plaćanje u neprekinutom razdoblju od </w:t>
      </w:r>
      <w:r w:rsidR="00BD1C4D" w:rsidRPr="00EF12DB">
        <w:t xml:space="preserve">120 </w:t>
      </w:r>
      <w:r w:rsidRPr="00EF12DB">
        <w:t xml:space="preserve">dana u ukupnom iznosu od </w:t>
      </w:r>
      <w:r w:rsidR="00BD1C4D" w:rsidRPr="00EF12DB">
        <w:t>73.145,65</w:t>
      </w:r>
      <w:r w:rsidRPr="00EF12DB">
        <w:t xml:space="preserve"> kn, da nema zaposlenih, da ima otvorene račun kod</w:t>
      </w:r>
      <w:r w:rsidR="00BD1C4D" w:rsidRPr="00EF12DB">
        <w:t xml:space="preserve"> Hypo Alpe-Adria Bank d.d., </w:t>
      </w:r>
      <w:r w:rsidRPr="00EF12DB">
        <w:t xml:space="preserve">kao </w:t>
      </w:r>
      <w:r w:rsidR="00BD1C4D" w:rsidRPr="00EF12DB">
        <w:t>i da na ima</w:t>
      </w:r>
      <w:r w:rsidRPr="00EF12DB">
        <w:t xml:space="preserve"> zaplijenjenih sredstava na ime predujma za namirenje troškova stečajnog postupka u smis</w:t>
      </w:r>
      <w:r w:rsidR="00BD1C4D" w:rsidRPr="00EF12DB">
        <w:t>lu odredbe čl. 112. st. 5. SZ-a u iznosu od 989,40 kn.</w:t>
      </w:r>
    </w:p>
    <w:p w:rsidRDefault="00C91444" w:rsidP="00C91444" w:rsidR="00C91444" w:rsidRPr="00EF12DB">
      <w:pPr>
        <w:ind w:firstLine="708"/>
        <w:jc w:val="both"/>
      </w:pPr>
      <w:r w:rsidRPr="00EF12DB">
        <w:t xml:space="preserve">Nakon izvršenog uvida u sudski registar, a postupajući sukladno odredbi čl. 430. SZ-a, ovaj sud je 17. </w:t>
      </w:r>
      <w:r w:rsidR="002D2221" w:rsidRPr="00EF12DB">
        <w:t xml:space="preserve">svibnja </w:t>
      </w:r>
      <w:r w:rsidRPr="00EF12DB">
        <w:t>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C91444" w:rsidP="00C91444" w:rsidR="00C91444" w:rsidRPr="00EF12DB">
      <w:pPr>
        <w:ind w:firstLine="708"/>
        <w:jc w:val="both"/>
      </w:pPr>
      <w:r w:rsidRPr="00EF12DB">
        <w:t>Budući je vjerovnik Republika Hrvatska u propisanom roku podnijela prijedlog za otvaranje stečajnog postupka nad uvodno označenim dužnikom pri čemu je učinila vjerojatnim postojanje svoje tražbine prema istome, to je Sud obustavio skraćeni stečajni postupak rješenjem posl. br. St-</w:t>
      </w:r>
      <w:r w:rsidR="002D2221" w:rsidRPr="00EF12DB">
        <w:t xml:space="preserve">546/16-9 </w:t>
      </w:r>
      <w:r w:rsidRPr="00EF12DB">
        <w:t xml:space="preserve">od </w:t>
      </w:r>
      <w:r w:rsidR="002D2221" w:rsidRPr="00EF12DB">
        <w:t xml:space="preserve">16. rujna 2016. </w:t>
      </w:r>
      <w:r w:rsidRPr="00EF12DB">
        <w:t xml:space="preserve">sukladno odredbi čl. 433. Stečajnog zakona. Predmetno rješenje postalo je pravomoćno dana </w:t>
      </w:r>
      <w:r w:rsidR="002D2221" w:rsidRPr="00EF12DB">
        <w:t xml:space="preserve">4. listopada 2016. </w:t>
      </w:r>
      <w:r w:rsidRPr="00EF12DB">
        <w:t>te je rješenjem posl. br. St-</w:t>
      </w:r>
      <w:r w:rsidR="002D2221" w:rsidRPr="00EF12DB">
        <w:t xml:space="preserve">1092/16-11 od 17. studenog 2016. </w:t>
      </w:r>
      <w:r w:rsidRPr="00EF12DB">
        <w:t xml:space="preserve">pokrenut prethodni postupak radi utvrđivanja pretpostavki za otvaranje stečajnoga postupka nad dužnikom u smislu odredbi čl. 433. i čl. 115. Stečajnog zakona. </w:t>
      </w:r>
    </w:p>
    <w:p w:rsidRDefault="00386198" w:rsidP="00957C68" w:rsidR="00C24780" w:rsidRPr="00EF12DB">
      <w:pPr>
        <w:jc w:val="both"/>
      </w:pPr>
      <w:r w:rsidRPr="00EF12DB">
        <w:tab/>
      </w:r>
      <w:r w:rsidR="00D02221" w:rsidRPr="00EF12DB">
        <w:t xml:space="preserve">Na </w:t>
      </w:r>
      <w:r w:rsidR="003350D8" w:rsidRPr="00EF12DB">
        <w:t>r</w:t>
      </w:r>
      <w:r w:rsidR="00D02221" w:rsidRPr="00EF12DB">
        <w:t xml:space="preserve">očištu </w:t>
      </w:r>
      <w:r w:rsidR="003350D8" w:rsidRPr="00EF12DB">
        <w:t xml:space="preserve">radi očitovanja o prijedlogu za otvaranje stečajnog postupka i utvrđivanju pretpostavki za otvaranje stečajnog postupka, </w:t>
      </w:r>
      <w:r w:rsidR="00D02221" w:rsidRPr="00EF12DB">
        <w:t>zastupni</w:t>
      </w:r>
      <w:r w:rsidR="002D2221" w:rsidRPr="00EF12DB">
        <w:t xml:space="preserve">k </w:t>
      </w:r>
      <w:r w:rsidR="00D02221" w:rsidRPr="00EF12DB">
        <w:t xml:space="preserve">dužnika po zakonu </w:t>
      </w:r>
      <w:r w:rsidR="00C91444" w:rsidRPr="00EF12DB">
        <w:t>koj</w:t>
      </w:r>
      <w:r w:rsidR="003350D8" w:rsidRPr="00EF12DB">
        <w:t xml:space="preserve">i je </w:t>
      </w:r>
      <w:r w:rsidR="00C24780" w:rsidRPr="00EF12DB">
        <w:t>prethodno bi</w:t>
      </w:r>
      <w:r w:rsidR="003350D8" w:rsidRPr="00EF12DB">
        <w:t>o</w:t>
      </w:r>
      <w:r w:rsidR="00C24780" w:rsidRPr="00EF12DB">
        <w:t xml:space="preserve"> upozoren</w:t>
      </w:r>
      <w:r w:rsidR="00C91444" w:rsidRPr="00EF12DB">
        <w:t>a</w:t>
      </w:r>
      <w:r w:rsidR="00C24780" w:rsidRPr="00EF12DB">
        <w:t xml:space="preserve"> na dužnost davanja točnih podataka kao i na posljedice suprotnog postupanja, a u smislu čl. 117., 177., 178. i 180. Stečajnog zakona </w:t>
      </w:r>
      <w:r w:rsidR="00D02221" w:rsidRPr="00EF12DB">
        <w:t>nave</w:t>
      </w:r>
      <w:r w:rsidR="002D2221" w:rsidRPr="00EF12DB">
        <w:t xml:space="preserve">o je da dužnik </w:t>
      </w:r>
      <w:r w:rsidR="003350D8" w:rsidRPr="00EF12DB">
        <w:t xml:space="preserve">u vlasništvu nema nikakvu imovinu. </w:t>
      </w:r>
    </w:p>
    <w:p w:rsidRDefault="00386198" w:rsidP="00C91444" w:rsidR="002D2221" w:rsidRPr="00EF12DB">
      <w:pPr>
        <w:ind w:firstLine="708"/>
        <w:jc w:val="both"/>
      </w:pPr>
      <w:r w:rsidRPr="00EF12DB">
        <w:t>Obzirom na sadržaj navedenog i</w:t>
      </w:r>
      <w:r w:rsidR="00C24780" w:rsidRPr="00EF12DB">
        <w:t xml:space="preserve">skaza zastupnika dužnika po zakonu </w:t>
      </w:r>
      <w:r w:rsidR="000D155F" w:rsidRPr="00EF12DB">
        <w:t>S</w:t>
      </w:r>
      <w:r w:rsidRPr="00EF12DB">
        <w:t xml:space="preserve">ud je zaključio da su ispunjeni uvjeti iz čl. </w:t>
      </w:r>
      <w:r w:rsidR="00942352" w:rsidRPr="00EF12DB">
        <w:t>132. st. 1</w:t>
      </w:r>
      <w:r w:rsidRPr="00EF12DB">
        <w:t>. Stečajnog zakona, odnosno da se iz sada raspoložive stečajne mase ne mogu namiriti niti troškovi postupka pa se stoga ni stečajni postupak ne može provesti.</w:t>
      </w:r>
      <w:r w:rsidR="00951F73" w:rsidRPr="00EF12DB">
        <w:t xml:space="preserve"> </w:t>
      </w:r>
      <w:r w:rsidR="000D155F" w:rsidRPr="00EF12DB">
        <w:t>Stoga je S</w:t>
      </w:r>
      <w:r w:rsidRPr="00EF12DB">
        <w:t xml:space="preserve">ud postupajući u skladu sa čl. </w:t>
      </w:r>
      <w:r w:rsidR="00942352" w:rsidRPr="00EF12DB">
        <w:t>132. st. 1</w:t>
      </w:r>
      <w:r w:rsidRPr="00EF12DB">
        <w:t xml:space="preserve">. Stečajnog zakona pozvao </w:t>
      </w:r>
      <w:r w:rsidR="00EF2122" w:rsidRPr="00EF12DB">
        <w:t xml:space="preserve">osobe zainteresirane za provedbu stečajnog postupka nad uvodno označenim stečajnim dužnikom </w:t>
      </w:r>
      <w:r w:rsidRPr="00EF12DB">
        <w:t>da predujme dostatan iznos novca za</w:t>
      </w:r>
      <w:r w:rsidR="00C3177F" w:rsidRPr="00EF12DB">
        <w:t xml:space="preserve"> pokriće troškova postupka, a koje </w:t>
      </w:r>
      <w:r w:rsidR="00C91444" w:rsidRPr="00EF12DB">
        <w:t>je Sud procijenio na iznos od 10</w:t>
      </w:r>
      <w:r w:rsidR="00AB7EA5" w:rsidRPr="00EF12DB">
        <w:t>.0</w:t>
      </w:r>
      <w:r w:rsidR="00C3177F" w:rsidRPr="00EF12DB">
        <w:t>00,00 kn</w:t>
      </w:r>
      <w:r w:rsidR="00C91444" w:rsidRPr="00EF12DB">
        <w:t xml:space="preserve">, budući se iznos od </w:t>
      </w:r>
      <w:r w:rsidR="002D2221" w:rsidRPr="00EF12DB">
        <w:t xml:space="preserve">6.500,00 kn odnosi na nagradu </w:t>
      </w:r>
      <w:r w:rsidR="00C91444" w:rsidRPr="00EF12DB">
        <w:t xml:space="preserve">stečajnog upravitelja, </w:t>
      </w:r>
      <w:r w:rsidR="002D2221" w:rsidRPr="00EF12DB">
        <w:t>a preostali iznos od 3.500,00 kn bi trebao pokri</w:t>
      </w:r>
      <w:r w:rsidR="003350D8" w:rsidRPr="00EF12DB">
        <w:t xml:space="preserve">ti </w:t>
      </w:r>
      <w:r w:rsidR="002D2221" w:rsidRPr="00EF12DB">
        <w:t xml:space="preserve">troškove izrade pečata, sređivanja knjigovodstvenog stanja i arhiviranja dokumentacije stečajnog dužnika. </w:t>
      </w:r>
    </w:p>
    <w:p w:rsidRDefault="00386198" w:rsidP="002D2221" w:rsidR="00386198" w:rsidRPr="00EF12DB">
      <w:pPr>
        <w:ind w:firstLine="708"/>
        <w:jc w:val="both"/>
      </w:pPr>
      <w:r w:rsidRPr="00EF12DB">
        <w:t xml:space="preserve">Rješenje kojim su </w:t>
      </w:r>
      <w:r w:rsidR="000D155F" w:rsidRPr="00EF12DB">
        <w:t xml:space="preserve">zainteresirane osobe </w:t>
      </w:r>
      <w:r w:rsidRPr="00EF12DB">
        <w:t>pozvan</w:t>
      </w:r>
      <w:r w:rsidR="000D155F" w:rsidRPr="00EF12DB">
        <w:t>e</w:t>
      </w:r>
      <w:r w:rsidRPr="00EF12DB">
        <w:t xml:space="preserve"> na uplatu predujma objavljeno je</w:t>
      </w:r>
      <w:r w:rsidR="005E42F9" w:rsidRPr="00EF12DB">
        <w:t xml:space="preserve"> na e-O</w:t>
      </w:r>
      <w:r w:rsidR="00B05CF9" w:rsidRPr="00EF12DB">
        <w:t xml:space="preserve">glasnoj ploči suda </w:t>
      </w:r>
      <w:r w:rsidRPr="00EF12DB">
        <w:t xml:space="preserve">dana </w:t>
      </w:r>
      <w:r w:rsidR="002D2221" w:rsidRPr="00EF12DB">
        <w:t>18. siječnja 2017.</w:t>
      </w:r>
      <w:r w:rsidRPr="00EF12DB">
        <w:t xml:space="preserve">, temeljem čega je rok za uplatu predujma istekao dana </w:t>
      </w:r>
      <w:r w:rsidR="002D2221" w:rsidRPr="00EF12DB">
        <w:t xml:space="preserve">10. veljače 2017. </w:t>
      </w:r>
      <w:r w:rsidRPr="00EF12DB">
        <w:t xml:space="preserve"> </w:t>
      </w:r>
    </w:p>
    <w:p w:rsidRDefault="00386198" w:rsidP="00CD3597" w:rsidR="00386198" w:rsidRPr="00EF12DB">
      <w:pPr>
        <w:ind w:firstLine="708"/>
        <w:jc w:val="both"/>
      </w:pPr>
      <w:r w:rsidRPr="00EF12DB">
        <w:t>Ka</w:t>
      </w:r>
      <w:r w:rsidR="00CD3597" w:rsidRPr="00EF12DB">
        <w:t xml:space="preserve">ko u ostavljenom roku nitko od zainteresiranih osoba </w:t>
      </w:r>
      <w:r w:rsidRPr="00EF12DB">
        <w:t xml:space="preserve">nije predujmio novac za pokriće troškova vođenja stečajnog postupka, to je odlučeno kao u izreci. </w:t>
      </w:r>
    </w:p>
    <w:p w:rsidRDefault="00654A2D" w:rsidP="00C24780" w:rsidR="00654A2D" w:rsidRPr="00EF12DB">
      <w:pPr>
        <w:ind w:firstLine="708"/>
        <w:jc w:val="both"/>
        <w:rPr>
          <w:bCs/>
        </w:rPr>
      </w:pPr>
      <w:r w:rsidRPr="00EF12DB">
        <w:rPr>
          <w:bCs/>
        </w:rPr>
        <w:t xml:space="preserve">Imenovanje stečajnog upravitelja izvršeno je sukladno odredbi čl. 85. st. </w:t>
      </w:r>
      <w:r w:rsidR="00C24780" w:rsidRPr="00EF12DB">
        <w:rPr>
          <w:bCs/>
        </w:rPr>
        <w:t>1., a u svezi odredbe čl. 84. st. 1. Stečajnog zakona odnosno metodom slučajnog odabira s liste A stečajnih upravitelja za područje ovog Suda kao nadležnog suda.</w:t>
      </w:r>
    </w:p>
    <w:p w:rsidRDefault="00074C66" w:rsidP="00074C66" w:rsidR="00386198" w:rsidRPr="00EF12DB">
      <w:pPr>
        <w:ind w:firstLine="708"/>
        <w:jc w:val="both"/>
      </w:pPr>
      <w:r w:rsidRPr="00EF12DB">
        <w:t>Nalog iz točke V.</w:t>
      </w:r>
      <w:r w:rsidRPr="00EF12DB">
        <w:rPr>
          <w:b/>
        </w:rPr>
        <w:t xml:space="preserve"> </w:t>
      </w:r>
      <w:r w:rsidRPr="00EF12DB">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350D8" w:rsidP="003350D8" w:rsidR="003350D8" w:rsidRPr="00EF12DB">
      <w:pPr>
        <w:ind w:firstLine="708"/>
        <w:jc w:val="both"/>
      </w:pPr>
      <w:r w:rsidRPr="00EF12DB">
        <w:t xml:space="preserve">Nalog iz točke VII. i VIII. temelji se na odredbi čl. 112. st. 6. SZ kojim je propisano da će rješenjem o otvaranju stečajnog postupka nad dužnikom pravom osobom sud naložiti </w:t>
      </w:r>
      <w:r w:rsidRPr="00EF12DB">
        <w:lastRenderedPageBreak/>
        <w:t xml:space="preserve">Financijskoj agenciji da naloži banci prijenos zaplijenjenog iznosa predujma na račun suda i obustavi daljnju pljenidbu do iznosa iz stavka 1. ovog članka ako iznos predujma nije zaplijenjen u cijelosti. </w:t>
      </w:r>
    </w:p>
    <w:p w:rsidRDefault="003350D8" w:rsidP="003350D8" w:rsidR="002D2221" w:rsidRPr="00EF12DB">
      <w:pPr>
        <w:ind w:firstLine="708"/>
        <w:jc w:val="both"/>
      </w:pPr>
      <w:r w:rsidRPr="00EF12DB">
        <w:t>Slijedom navedenog odlučeno je kao u izreci rješenja.</w:t>
      </w:r>
    </w:p>
    <w:p w:rsidRDefault="003350D8" w:rsidP="003350D8" w:rsidR="003350D8" w:rsidRPr="00EF12DB">
      <w:pPr>
        <w:ind w:firstLine="708"/>
        <w:jc w:val="both"/>
      </w:pPr>
    </w:p>
    <w:p w:rsidRDefault="00386198" w:rsidP="00EF12DB" w:rsidR="00074C66" w:rsidRPr="00EF12DB">
      <w:pPr>
        <w:ind w:hanging="705" w:left="705"/>
        <w:jc w:val="center"/>
      </w:pPr>
      <w:r w:rsidRPr="00EF12DB">
        <w:t>U Zadru</w:t>
      </w:r>
      <w:r w:rsidR="00C24780" w:rsidRPr="00EF12DB">
        <w:t xml:space="preserve"> </w:t>
      </w:r>
      <w:r w:rsidR="002D2221" w:rsidRPr="00EF12DB">
        <w:t>7</w:t>
      </w:r>
      <w:r w:rsidR="00082436" w:rsidRPr="00EF12DB">
        <w:t>. travnja 2017</w:t>
      </w:r>
      <w:r w:rsidR="00F1126F" w:rsidRPr="00EF12DB">
        <w:t>.</w:t>
      </w:r>
      <w:r w:rsidRPr="00EF12DB">
        <w:t xml:space="preserve"> </w:t>
      </w:r>
    </w:p>
    <w:p w:rsidRDefault="00063DBD" w:rsidP="00EF12DB" w:rsidR="00EF12DB">
      <w:r w:rsidRPr="00EF12DB">
        <w:tab/>
      </w:r>
      <w:r w:rsidRPr="00EF12DB">
        <w:tab/>
      </w:r>
      <w:r w:rsidRPr="00EF12DB">
        <w:tab/>
      </w:r>
      <w:r w:rsidRPr="00EF12DB">
        <w:tab/>
      </w:r>
      <w:r w:rsidRPr="00EF12DB">
        <w:tab/>
      </w:r>
      <w:r w:rsidRPr="00EF12DB">
        <w:tab/>
        <w:t xml:space="preserve">     </w:t>
      </w:r>
    </w:p>
    <w:p w:rsidRDefault="00EF12DB" w:rsidP="00EF12DB" w:rsidR="00386198" w:rsidRPr="00EF12DB">
      <w:pPr>
        <w:jc w:val="right"/>
      </w:pPr>
      <w:r>
        <w:tab/>
      </w:r>
      <w:r>
        <w:tab/>
      </w:r>
      <w:r>
        <w:tab/>
      </w:r>
      <w:r>
        <w:tab/>
        <w:t xml:space="preserve">                              </w:t>
      </w:r>
      <w:r w:rsidR="00386198" w:rsidRPr="00EF12DB">
        <w:t>S</w:t>
      </w:r>
      <w:r w:rsidR="00F1126F" w:rsidRPr="00EF12DB">
        <w:t>utkinja</w:t>
      </w:r>
    </w:p>
    <w:p w:rsidRDefault="000D155F" w:rsidP="00EF12DB" w:rsidR="00074C66" w:rsidRPr="00EF12DB">
      <w:pPr>
        <w:jc w:val="right"/>
      </w:pPr>
      <w:r w:rsidRPr="00EF12DB">
        <w:tab/>
      </w:r>
      <w:r w:rsidRPr="00EF12DB">
        <w:tab/>
      </w:r>
      <w:r w:rsidRPr="00EF12DB">
        <w:tab/>
      </w:r>
      <w:r w:rsidRPr="00EF12DB">
        <w:tab/>
      </w:r>
      <w:r w:rsidRPr="00EF12DB">
        <w:tab/>
        <w:t xml:space="preserve"> </w:t>
      </w:r>
      <w:r w:rsidR="00063DBD" w:rsidRPr="00EF12DB">
        <w:t xml:space="preserve">             </w:t>
      </w:r>
      <w:r w:rsidRPr="00EF12DB">
        <w:t xml:space="preserve">   </w:t>
      </w:r>
      <w:r w:rsidR="00EF12DB">
        <w:t xml:space="preserve">                       </w:t>
      </w:r>
      <w:r w:rsidR="00F1126F" w:rsidRPr="00EF12DB">
        <w:t>Ana Markač</w:t>
      </w:r>
    </w:p>
    <w:p w:rsidRDefault="002D2221" w:rsidP="00825537" w:rsidR="002D2221" w:rsidRPr="00EF12DB">
      <w:pPr>
        <w:jc w:val="both"/>
      </w:pPr>
    </w:p>
    <w:p w:rsidRDefault="00EF12DB" w:rsidP="00825537" w:rsidR="00EF12DB">
      <w:pPr>
        <w:jc w:val="both"/>
      </w:pPr>
    </w:p>
    <w:p w:rsidRDefault="00386198" w:rsidP="00825537" w:rsidR="00386198" w:rsidRPr="00EF12DB">
      <w:pPr>
        <w:jc w:val="both"/>
      </w:pPr>
      <w:r w:rsidRPr="00EF12DB">
        <w:t>UPUTA O PRAVNOM LIJEKU:</w:t>
      </w:r>
    </w:p>
    <w:p w:rsidRDefault="00386198" w:rsidP="0029546C" w:rsidR="0029546C" w:rsidRPr="00EF12DB">
      <w:pPr>
        <w:ind w:firstLine="705"/>
        <w:jc w:val="both"/>
      </w:pPr>
      <w:r w:rsidRPr="00EF12DB">
        <w:tab/>
      </w:r>
      <w:r w:rsidR="0029546C" w:rsidRPr="00EF12D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074C66" w:rsidR="00074C66" w:rsidRPr="00EF12DB">
      <w:pPr>
        <w:ind w:firstLine="705"/>
        <w:jc w:val="both"/>
      </w:pPr>
      <w:r w:rsidRPr="00EF12DB">
        <w:t xml:space="preserve">Žalba se podnosi ovom sudu za Visoki trgovački sud Republike Hrvatske u 2 (dva) primjerka u roku od 8 (osam) dana od prijema rješenja, odnosno od isteka osmog dana od dana </w:t>
      </w:r>
      <w:r w:rsidR="00074C66" w:rsidRPr="00EF12DB">
        <w:t>objave na e-oglasnoj ploči suda.</w:t>
      </w:r>
    </w:p>
    <w:p w:rsidRDefault="00074C66" w:rsidP="0029546C" w:rsidR="00074C66" w:rsidRPr="00EF12DB">
      <w:pPr>
        <w:jc w:val="both"/>
      </w:pPr>
    </w:p>
    <w:p w:rsidRDefault="002D2221" w:rsidP="0029546C" w:rsidR="002D2221" w:rsidRPr="00EF12DB">
      <w:pPr>
        <w:jc w:val="both"/>
      </w:pPr>
    </w:p>
    <w:p w:rsidRDefault="00386198" w:rsidP="0029546C" w:rsidR="00386198" w:rsidRPr="00EF12DB">
      <w:pPr>
        <w:jc w:val="both"/>
      </w:pPr>
      <w:r w:rsidRPr="00EF12DB">
        <w:t>Dostaviti:</w:t>
      </w:r>
    </w:p>
    <w:p w:rsidRDefault="00386198" w:rsidP="00F00368" w:rsidR="00386198" w:rsidRPr="00EF12DB">
      <w:pPr>
        <w:numPr>
          <w:ilvl w:val="0"/>
          <w:numId w:val="2"/>
        </w:numPr>
      </w:pPr>
      <w:r w:rsidRPr="00EF12DB">
        <w:t>Stečajnom dužniku</w:t>
      </w:r>
      <w:r w:rsidR="00B05CF9" w:rsidRPr="00EF12DB">
        <w:t>,</w:t>
      </w:r>
      <w:r w:rsidRPr="00EF12DB">
        <w:t xml:space="preserve"> </w:t>
      </w:r>
      <w:r w:rsidR="00C91444" w:rsidRPr="00EF12DB">
        <w:t xml:space="preserve"> </w:t>
      </w:r>
    </w:p>
    <w:p w:rsidRDefault="00386198" w:rsidP="00F00368" w:rsidR="00386198" w:rsidRPr="00EF12DB">
      <w:pPr>
        <w:numPr>
          <w:ilvl w:val="0"/>
          <w:numId w:val="2"/>
        </w:numPr>
      </w:pPr>
      <w:r w:rsidRPr="00EF12DB">
        <w:t>Stečajnom upravitelju uz potvrdu o imenovanju</w:t>
      </w:r>
      <w:r w:rsidR="00AB7EA5" w:rsidRPr="00EF12DB">
        <w:t xml:space="preserve"> i izjavu</w:t>
      </w:r>
      <w:r w:rsidR="00B05CF9" w:rsidRPr="00EF12DB">
        <w:t>,</w:t>
      </w:r>
    </w:p>
    <w:p w:rsidRDefault="00386198" w:rsidP="00F00368" w:rsidR="00386198" w:rsidRPr="00EF12DB">
      <w:pPr>
        <w:numPr>
          <w:ilvl w:val="0"/>
          <w:numId w:val="2"/>
        </w:numPr>
      </w:pPr>
      <w:r w:rsidRPr="00EF12DB">
        <w:t>FINA</w:t>
      </w:r>
      <w:r w:rsidR="00942352" w:rsidRPr="00EF12DB">
        <w:t>,</w:t>
      </w:r>
    </w:p>
    <w:p w:rsidRDefault="00386198" w:rsidP="00F00368" w:rsidR="00386198" w:rsidRPr="00EF12DB">
      <w:pPr>
        <w:numPr>
          <w:ilvl w:val="0"/>
          <w:numId w:val="2"/>
        </w:numPr>
      </w:pPr>
      <w:r w:rsidRPr="00EF12DB">
        <w:t xml:space="preserve">ŽDO </w:t>
      </w:r>
      <w:r w:rsidR="00B05CF9" w:rsidRPr="00EF12DB">
        <w:t>–</w:t>
      </w:r>
      <w:r w:rsidRPr="00EF12DB">
        <w:t xml:space="preserve"> Zadar</w:t>
      </w:r>
      <w:r w:rsidR="00B05CF9" w:rsidRPr="00EF12DB">
        <w:t>,</w:t>
      </w:r>
    </w:p>
    <w:p w:rsidRDefault="00386198" w:rsidP="00F00368" w:rsidR="00386198" w:rsidRPr="00EF12DB">
      <w:pPr>
        <w:numPr>
          <w:ilvl w:val="0"/>
          <w:numId w:val="2"/>
        </w:numPr>
      </w:pPr>
      <w:r w:rsidRPr="00EF12DB">
        <w:t>Poreznoj upravi Zadar</w:t>
      </w:r>
      <w:r w:rsidR="00B05CF9" w:rsidRPr="00EF12DB">
        <w:t>,</w:t>
      </w:r>
    </w:p>
    <w:p w:rsidRDefault="00386198" w:rsidP="00F00368" w:rsidR="00386198" w:rsidRPr="00EF12DB">
      <w:pPr>
        <w:numPr>
          <w:ilvl w:val="0"/>
          <w:numId w:val="2"/>
        </w:numPr>
      </w:pPr>
      <w:r w:rsidRPr="00EF12DB">
        <w:t xml:space="preserve">Općinski sud Zadar, </w:t>
      </w:r>
    </w:p>
    <w:p w:rsidRDefault="00386198" w:rsidP="00F00368" w:rsidR="00386198" w:rsidRPr="00EF12DB">
      <w:pPr>
        <w:numPr>
          <w:ilvl w:val="0"/>
          <w:numId w:val="2"/>
        </w:numPr>
      </w:pPr>
      <w:r w:rsidRPr="00EF12DB">
        <w:t>Općinski sud Zadar, Zemljišno knjižni odjel</w:t>
      </w:r>
      <w:r w:rsidR="00B05CF9" w:rsidRPr="00EF12DB">
        <w:t>,</w:t>
      </w:r>
      <w:r w:rsidRPr="00EF12DB">
        <w:t xml:space="preserve"> </w:t>
      </w:r>
    </w:p>
    <w:p w:rsidRDefault="00386198" w:rsidP="00F00368" w:rsidR="00386198" w:rsidRPr="00EF12DB">
      <w:pPr>
        <w:numPr>
          <w:ilvl w:val="0"/>
          <w:numId w:val="2"/>
        </w:numPr>
      </w:pPr>
      <w:r w:rsidRPr="00EF12DB">
        <w:t>Lučkoj kapetaniji – registru brodova,</w:t>
      </w:r>
    </w:p>
    <w:p w:rsidRDefault="00386198" w:rsidP="00F00368" w:rsidR="00B05CF9" w:rsidRPr="00EF12DB">
      <w:pPr>
        <w:numPr>
          <w:ilvl w:val="0"/>
          <w:numId w:val="2"/>
        </w:numPr>
      </w:pPr>
      <w:r w:rsidRPr="00EF12DB">
        <w:t xml:space="preserve">Registru suda </w:t>
      </w:r>
      <w:r w:rsidR="00B05CF9" w:rsidRPr="00EF12DB">
        <w:t>odmah</w:t>
      </w:r>
      <w:r w:rsidRPr="00EF12DB">
        <w:t xml:space="preserve"> i po pravomoćnosti</w:t>
      </w:r>
      <w:r w:rsidR="00B05CF9" w:rsidRPr="00EF12DB">
        <w:t>,</w:t>
      </w:r>
      <w:r w:rsidRPr="00EF12DB">
        <w:t xml:space="preserve"> </w:t>
      </w:r>
    </w:p>
    <w:p w:rsidRDefault="00386198" w:rsidP="00F00368" w:rsidR="00386198" w:rsidRPr="00EF12DB">
      <w:pPr>
        <w:numPr>
          <w:ilvl w:val="0"/>
          <w:numId w:val="2"/>
        </w:numPr>
      </w:pPr>
      <w:r w:rsidRPr="00EF12DB">
        <w:t>E-oglasna ploča</w:t>
      </w:r>
      <w:r w:rsidR="00B05CF9" w:rsidRPr="00EF12DB">
        <w:t>,</w:t>
      </w:r>
      <w:r w:rsidRPr="00EF12DB">
        <w:t xml:space="preserve"> </w:t>
      </w:r>
    </w:p>
    <w:p w:rsidRDefault="00386198" w:rsidP="00F00368" w:rsidR="00386198" w:rsidRPr="00EF12DB">
      <w:pPr>
        <w:numPr>
          <w:ilvl w:val="0"/>
          <w:numId w:val="2"/>
        </w:numPr>
      </w:pPr>
      <w:r w:rsidRPr="00EF12DB">
        <w:t>Pisarnica suda-ovdje</w:t>
      </w:r>
      <w:r w:rsidR="00B05CF9" w:rsidRPr="00EF12DB">
        <w:t>,</w:t>
      </w:r>
    </w:p>
    <w:p w:rsidRDefault="00386198" w:rsidP="00F00368" w:rsidR="00386198" w:rsidRPr="00EF12DB">
      <w:pPr>
        <w:numPr>
          <w:ilvl w:val="0"/>
          <w:numId w:val="2"/>
        </w:numPr>
      </w:pPr>
      <w:r w:rsidRPr="00EF12DB">
        <w:t>Državni zavod za intelektualno vlasništvo, Ulica grada Vukovara 78, 10 000 Zagreb</w:t>
      </w:r>
      <w:r w:rsidR="00B05CF9" w:rsidRPr="00EF12DB">
        <w:t>,</w:t>
      </w:r>
    </w:p>
    <w:p w:rsidRDefault="00386198" w:rsidP="00971E2F" w:rsidR="00386198" w:rsidRPr="00EF12DB">
      <w:pPr>
        <w:jc w:val="both"/>
      </w:pPr>
      <w:r w:rsidRPr="00EF12DB">
        <w:t xml:space="preserve">      1</w:t>
      </w:r>
      <w:r w:rsidR="00B05CF9" w:rsidRPr="00EF12DB">
        <w:t>4</w:t>
      </w:r>
      <w:r w:rsidRPr="00EF12DB">
        <w:t>. U spis</w:t>
      </w:r>
      <w:r w:rsidR="00B05CF9" w:rsidRPr="00EF12DB">
        <w:t>.</w:t>
      </w:r>
    </w:p>
    <w:sectPr w:rsidSect="00EF12DB" w:rsidR="00386198" w:rsidRPr="00EF12DB">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0B72">
      <w:rPr>
        <w:rStyle w:val="Brojstranice"/>
        <w:noProof/>
      </w:rPr>
      <w:t>3</w:t>
    </w:r>
    <w:r>
      <w:rPr>
        <w:rStyle w:val="Brojstranice"/>
      </w:rPr>
      <w:fldChar w:fldCharType="end"/>
    </w:r>
  </w:p>
  <w:p w:rsidRDefault="00386198" w:rsidP="00CA79B9" w:rsidR="00386198" w:rsidRPr="002D2221">
    <w:pPr>
      <w:pStyle w:val="Zaglavlje"/>
      <w:jc w:val="right"/>
      <w:rPr>
        <w:sz w:val="22"/>
        <w:szCs w:val="22"/>
      </w:rPr>
    </w:pPr>
    <w:r w:rsidRPr="002D2221">
      <w:rPr>
        <w:sz w:val="22"/>
        <w:szCs w:val="22"/>
      </w:rPr>
      <w:t xml:space="preserve">Poslovni broj </w:t>
    </w:r>
    <w:r w:rsidR="00F1126F" w:rsidRPr="002D2221">
      <w:rPr>
        <w:sz w:val="22"/>
        <w:szCs w:val="22"/>
      </w:rPr>
      <w:t>2</w:t>
    </w:r>
    <w:r w:rsidRPr="002D2221">
      <w:rPr>
        <w:sz w:val="22"/>
        <w:szCs w:val="22"/>
      </w:rPr>
      <w:t xml:space="preserve"> St-</w:t>
    </w:r>
    <w:r w:rsidR="00342FCF" w:rsidRPr="002D2221">
      <w:rPr>
        <w:sz w:val="22"/>
        <w:szCs w:val="22"/>
      </w:rPr>
      <w:t>1092/16-18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2D2221">
    <w:pPr>
      <w:jc w:val="right"/>
      <w:rPr>
        <w:sz w:val="22"/>
        <w:szCs w:val="22"/>
      </w:rPr>
    </w:pPr>
    <w:r w:rsidRPr="002D2221">
      <w:rPr>
        <w:sz w:val="22"/>
        <w:szCs w:val="22"/>
      </w:rPr>
      <w:t>Poslovni broj 2 St-</w:t>
    </w:r>
    <w:r w:rsidR="00342FCF" w:rsidRPr="002D2221">
      <w:rPr>
        <w:sz w:val="22"/>
        <w:szCs w:val="22"/>
      </w:rPr>
      <w:t>1092/16-18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3DBD"/>
    <w:rsid w:val="0006522B"/>
    <w:rsid w:val="00074C66"/>
    <w:rsid w:val="00082436"/>
    <w:rsid w:val="000859B2"/>
    <w:rsid w:val="000964E5"/>
    <w:rsid w:val="000A1F5A"/>
    <w:rsid w:val="000D155F"/>
    <w:rsid w:val="00117181"/>
    <w:rsid w:val="001441EB"/>
    <w:rsid w:val="001457F0"/>
    <w:rsid w:val="001540AB"/>
    <w:rsid w:val="001605CA"/>
    <w:rsid w:val="00187596"/>
    <w:rsid w:val="0020192B"/>
    <w:rsid w:val="00215D49"/>
    <w:rsid w:val="00227E5A"/>
    <w:rsid w:val="0023474F"/>
    <w:rsid w:val="00253644"/>
    <w:rsid w:val="00280E12"/>
    <w:rsid w:val="00281249"/>
    <w:rsid w:val="0028572C"/>
    <w:rsid w:val="0029546C"/>
    <w:rsid w:val="002A25D5"/>
    <w:rsid w:val="002A357D"/>
    <w:rsid w:val="002C3F74"/>
    <w:rsid w:val="002D2221"/>
    <w:rsid w:val="002E7C9A"/>
    <w:rsid w:val="003350D8"/>
    <w:rsid w:val="00341947"/>
    <w:rsid w:val="00342FCF"/>
    <w:rsid w:val="00345BC5"/>
    <w:rsid w:val="003466FE"/>
    <w:rsid w:val="00347F8C"/>
    <w:rsid w:val="00353B45"/>
    <w:rsid w:val="003572C6"/>
    <w:rsid w:val="00386198"/>
    <w:rsid w:val="003A0F96"/>
    <w:rsid w:val="003A4B29"/>
    <w:rsid w:val="003B7793"/>
    <w:rsid w:val="003F769A"/>
    <w:rsid w:val="00403476"/>
    <w:rsid w:val="004215A1"/>
    <w:rsid w:val="00437E5E"/>
    <w:rsid w:val="00441E2C"/>
    <w:rsid w:val="00454E5B"/>
    <w:rsid w:val="00482F52"/>
    <w:rsid w:val="004B1AD4"/>
    <w:rsid w:val="004C2B0A"/>
    <w:rsid w:val="004D7B96"/>
    <w:rsid w:val="004F2EAE"/>
    <w:rsid w:val="0050703D"/>
    <w:rsid w:val="00520474"/>
    <w:rsid w:val="00540A6A"/>
    <w:rsid w:val="00554974"/>
    <w:rsid w:val="00560032"/>
    <w:rsid w:val="00566BE9"/>
    <w:rsid w:val="00577A9F"/>
    <w:rsid w:val="005A3DFA"/>
    <w:rsid w:val="005E42F9"/>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0B7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57C68"/>
    <w:rsid w:val="00960D51"/>
    <w:rsid w:val="00971E2F"/>
    <w:rsid w:val="009A2757"/>
    <w:rsid w:val="009C40AB"/>
    <w:rsid w:val="009D30D7"/>
    <w:rsid w:val="009D3372"/>
    <w:rsid w:val="009D7018"/>
    <w:rsid w:val="009E5A76"/>
    <w:rsid w:val="009F1AC6"/>
    <w:rsid w:val="00A06A48"/>
    <w:rsid w:val="00A27918"/>
    <w:rsid w:val="00A67590"/>
    <w:rsid w:val="00A800F5"/>
    <w:rsid w:val="00A80D29"/>
    <w:rsid w:val="00A86134"/>
    <w:rsid w:val="00A9426A"/>
    <w:rsid w:val="00AB4171"/>
    <w:rsid w:val="00AB483A"/>
    <w:rsid w:val="00AB7EA5"/>
    <w:rsid w:val="00AC5741"/>
    <w:rsid w:val="00AD7687"/>
    <w:rsid w:val="00AF299B"/>
    <w:rsid w:val="00B033D7"/>
    <w:rsid w:val="00B05CF9"/>
    <w:rsid w:val="00B20829"/>
    <w:rsid w:val="00B45C7F"/>
    <w:rsid w:val="00B45E69"/>
    <w:rsid w:val="00B47B0A"/>
    <w:rsid w:val="00B604A8"/>
    <w:rsid w:val="00B85A8A"/>
    <w:rsid w:val="00BA5150"/>
    <w:rsid w:val="00BB0D8F"/>
    <w:rsid w:val="00BD1C4D"/>
    <w:rsid w:val="00BD5992"/>
    <w:rsid w:val="00C24780"/>
    <w:rsid w:val="00C3177F"/>
    <w:rsid w:val="00C35145"/>
    <w:rsid w:val="00C91444"/>
    <w:rsid w:val="00C94376"/>
    <w:rsid w:val="00CA31D7"/>
    <w:rsid w:val="00CA79B9"/>
    <w:rsid w:val="00CB6BD1"/>
    <w:rsid w:val="00CC3666"/>
    <w:rsid w:val="00CC3BD1"/>
    <w:rsid w:val="00CD3597"/>
    <w:rsid w:val="00CE7D3D"/>
    <w:rsid w:val="00D02221"/>
    <w:rsid w:val="00D376EA"/>
    <w:rsid w:val="00D44545"/>
    <w:rsid w:val="00D470A9"/>
    <w:rsid w:val="00D5631D"/>
    <w:rsid w:val="00D6238B"/>
    <w:rsid w:val="00D6373B"/>
    <w:rsid w:val="00D67C25"/>
    <w:rsid w:val="00D7083B"/>
    <w:rsid w:val="00DC0DCC"/>
    <w:rsid w:val="00DC32C2"/>
    <w:rsid w:val="00DF0663"/>
    <w:rsid w:val="00E06BFD"/>
    <w:rsid w:val="00E17BE4"/>
    <w:rsid w:val="00E51FDF"/>
    <w:rsid w:val="00E776FF"/>
    <w:rsid w:val="00E81B3E"/>
    <w:rsid w:val="00E93CD4"/>
    <w:rsid w:val="00EA42B5"/>
    <w:rsid w:val="00EA565A"/>
    <w:rsid w:val="00ED1690"/>
    <w:rsid w:val="00EE00E0"/>
    <w:rsid w:val="00EF12DB"/>
    <w:rsid w:val="00EF2122"/>
    <w:rsid w:val="00EF5BFE"/>
    <w:rsid w:val="00F00368"/>
    <w:rsid w:val="00F1126F"/>
    <w:rsid w:val="00F1576D"/>
    <w:rsid w:val="00F20F1A"/>
    <w:rsid w:val="00F30506"/>
    <w:rsid w:val="00F649B6"/>
    <w:rsid w:val="00F67C69"/>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E7C9A"/>
    <w:rPr>
      <w:color w:val="808080"/>
      <w:bdr w:space="0" w:sz="0" w:color="auto" w:val="none"/>
      <w:shd w:fill="auto" w:color="auto" w:val="clear"/>
    </w:rPr>
  </w:style>
  <w:style w:customStyle="true" w:styleId="eSPISCCParagraphDefaultFont" w:type="character">
    <w:name w:val="eSPIS_CC_Paragraph Default Font"/>
    <w:basedOn w:val="Zadanifontodlomka"/>
    <w:rsid w:val="002E7C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C9A"/>
    <w:rPr>
      <w:bdr w:space="0" w:sz="0" w:color="auto" w:val="none"/>
      <w:shd w:fill="FFFFCC" w:color="auto" w:val="clear"/>
      <w:lang w:val="hr-HR"/>
    </w:rPr>
  </w:style>
  <w:style w:customStyle="true" w:styleId="PozadinaSvijetloCrvena" w:type="character">
    <w:name w:val="Pozadina_SvijetloCrvena"/>
    <w:basedOn w:val="eSPISCCParagraphDefaultFont"/>
    <w:rsid w:val="002E7C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C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E7C9A"/>
    <w:rPr>
      <w:color w:val="808080"/>
      <w:bdr w:color="auto" w:space="0" w:sz="0" w:val="none"/>
      <w:shd w:color="auto" w:fill="auto" w:val="clear"/>
    </w:rPr>
  </w:style>
  <w:style w:customStyle="1" w:styleId="eSPISCCParagraphDefaultFont" w:type="character">
    <w:name w:val="eSPIS_CC_Paragraph Default Font"/>
    <w:basedOn w:val="Zadanifontodlomka"/>
    <w:rsid w:val="002E7C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C9A"/>
    <w:rPr>
      <w:bdr w:color="auto" w:space="0" w:sz="0" w:val="none"/>
      <w:shd w:color="auto" w:fill="FFFFCC" w:val="clear"/>
      <w:lang w:val="hr-HR"/>
    </w:rPr>
  </w:style>
  <w:style w:customStyle="1" w:styleId="PozadinaSvijetloCrvena" w:type="character">
    <w:name w:val="Pozadina_SvijetloCrvena"/>
    <w:basedOn w:val="eSPISCCParagraphDefaultFont"/>
    <w:rsid w:val="002E7C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C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3067814">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MERKUR ČULINA d.o.o. za trgovinu i ugostiteljstvo</izvorni_sadrzaj>
    <derivirana_varijabla naziv="DomainObject.Predmet.ProtustrankaFormated_1">  MERKUR ČULINA d.o.o. za trgovinu i ugostiteljstvo</derivirana_varijabla>
  </DomainObject.Predmet.ProtustrankaFormated>
  <DomainObject.Predmet.ProtustrankaFormatedOIB>
    <izvorni_sadrzaj>  MERKUR ČULINA d.o.o. za trgovinu i ugostiteljstvo, OIB 79287681820</izvorni_sadrzaj>
    <derivirana_varijabla naziv="DomainObject.Predmet.ProtustrankaFormatedOIB_1">  MERKUR ČULINA d.o.o. za trgovinu i ugostiteljstvo, OIB 79287681820</derivirana_varijabla>
  </DomainObject.Predmet.ProtustrankaFormatedOIB>
  <DomainObject.Predmet.ProtustrankaFormatedWithAdress>
    <izvorni_sadrzaj> MERKUR ČULINA d.o.o. za trgovinu i ugostiteljstvo, Sukošan 58, 23206 Sukošan</izvorni_sadrzaj>
    <derivirana_varijabla naziv="DomainObject.Predmet.ProtustrankaFormatedWithAdress_1"> MERKUR ČULINA d.o.o. za trgovinu i ugostiteljstvo, Sukošan 58, 23206 Sukošan</derivirana_varijabla>
  </DomainObject.Predmet.ProtustrankaFormatedWithAdress>
  <DomainObject.Predmet.ProtustrankaFormatedWithAdressOIB>
    <izvorni_sadrzaj> MERKUR ČULINA d.o.o. za trgovinu i ugostiteljstvo, OIB 79287681820, Sukošan 58, 23206 Sukošan</izvorni_sadrzaj>
    <derivirana_varijabla naziv="DomainObject.Predmet.ProtustrankaFormatedWithAdressOIB_1"> MERKUR ČULINA d.o.o. za trgovinu i ugostiteljstvo, OIB 79287681820, Sukošan 58, 23206 Sukošan</derivirana_varijabla>
  </DomainObject.Predmet.ProtustrankaFormatedWithAdressOIB>
  <DomainObject.Predmet.ProtustrankaWithAdress>
    <izvorni_sadrzaj>MERKUR ČULINA d.o.o. za trgovinu i ugostiteljstvo Sukošan 58, 23206 Sukošan</izvorni_sadrzaj>
    <derivirana_varijabla naziv="DomainObject.Predmet.ProtustrankaWithAdress_1">MERKUR ČULINA d.o.o. za trgovinu i ugostiteljstvo Sukošan 58, 23206 Sukošan</derivirana_varijabla>
  </DomainObject.Predmet.ProtustrankaWithAdress>
  <DomainObject.Predmet.ProtustrankaWithAdressOIB>
    <izvorni_sadrzaj>MERKUR ČULINA d.o.o. za trgovinu i ugostiteljstvo, OIB 79287681820, Sukošan 58, 23206 Sukošan</izvorni_sadrzaj>
    <derivirana_varijabla naziv="DomainObject.Predmet.ProtustrankaWithAdressOIB_1">MERKUR ČULINA d.o.o. za trgovinu i ugostiteljstvo, OIB 79287681820, Sukošan 58, 23206 Sukošan</derivirana_varijabla>
  </DomainObject.Predmet.ProtustrankaWithAdressOIB>
  <DomainObject.Predmet.ProtustrankaNazivFormated>
    <izvorni_sadrzaj>MERKUR ČULINA d.o.o. za trgovinu i ugostiteljstvo</izvorni_sadrzaj>
    <derivirana_varijabla naziv="DomainObject.Predmet.ProtustrankaNazivFormated_1">MERKUR ČULINA d.o.o. za trgovinu i ugostiteljstvo</derivirana_varijabla>
  </DomainObject.Predmet.ProtustrankaNazivFormated>
  <DomainObject.Predmet.ProtustrankaNazivFormatedOIB>
    <izvorni_sadrzaj>MERKUR ČULINA d.o.o. za trgovinu i ugostiteljstvo, OIB 79287681820</izvorni_sadrzaj>
    <derivirana_varijabla naziv="DomainObject.Predmet.ProtustrankaNazivFormatedOIB_1">MERKUR ČULINA d.o.o. za trgovinu i ugostiteljstvo, OIB 79287681820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MERKUR ČULINA d.o.o. za trgovinu i ugostiteljstvo</item>
    </izvorni_sadrzaj>
    <derivirana_varijabla naziv="DomainObject.Predmet.ProtuStrankaListFormated_1">
      <item>MERKUR ČULINA d.o.o. za trgovinu i ugostiteljstvo</item>
    </derivirana_varijabla>
  </DomainObject.Predmet.ProtuStrankaListFormated>
  <DomainObject.Predmet.ProtuStrankaListFormatedOIB>
    <izvorni_sadrzaj>
      <item>MERKUR ČULINA d.o.o. za trgovinu i ugostiteljstvo, OIB 79287681820</item>
    </izvorni_sadrzaj>
    <derivirana_varijabla naziv="DomainObject.Predmet.ProtuStrankaListFormatedOIB_1">
      <item>MERKUR ČULINA d.o.o. za trgovinu i ugostiteljstvo, OIB 79287681820</item>
    </derivirana_varijabla>
  </DomainObject.Predmet.ProtuStrankaListFormatedOIB>
  <DomainObject.Predmet.ProtuStrankaListFormatedWithAdress>
    <izvorni_sadrzaj>
      <item>MERKUR ČULINA d.o.o. za trgovinu i ugostiteljstvo, Sukošan 58, 23206 Sukošan</item>
    </izvorni_sadrzaj>
    <derivirana_varijabla naziv="DomainObject.Predmet.ProtuStrankaListFormatedWithAdress_1">
      <item>MERKUR ČULINA d.o.o. za trgovinu i ugostiteljstvo, Sukošan 58, 23206 Sukošan</item>
    </derivirana_varijabla>
  </DomainObject.Predmet.ProtuStrankaListFormatedWithAdress>
  <DomainObject.Predmet.ProtuStrankaListFormatedWithAdressOIB>
    <izvorni_sadrzaj>
      <item>MERKUR ČULINA d.o.o. za trgovinu i ugostiteljstvo, OIB 79287681820, Sukošan 58, 23206 Sukošan</item>
    </izvorni_sadrzaj>
    <derivirana_varijabla naziv="DomainObject.Predmet.ProtuStrankaListFormatedWithAdressOIB_1">
      <item>MERKUR ČULINA d.o.o. za trgovinu i ugostiteljstvo, OIB 79287681820, Sukošan 58, 23206 Sukošan</item>
    </derivirana_varijabla>
  </DomainObject.Predmet.ProtuStrankaListFormatedWithAdressOIB>
  <DomainObject.Predmet.ProtuStrankaListNazivFormated>
    <izvorni_sadrzaj>
      <item>MERKUR ČULINA d.o.o. za trgovinu i ugostiteljstvo</item>
    </izvorni_sadrzaj>
    <derivirana_varijabla naziv="DomainObject.Predmet.ProtuStrankaListNazivFormated_1">
      <item>MERKUR ČULINA d.o.o. za trgovinu i ugostiteljstvo</item>
    </derivirana_varijabla>
  </DomainObject.Predmet.ProtuStrankaListNazivFormated>
  <DomainObject.Predmet.ProtuStrankaListNazivFormatedOIB>
    <izvorni_sadrzaj>
      <item>MERKUR ČULINA d.o.o. za trgovinu i ugostiteljstvo, OIB 79287681820</item>
    </izvorni_sadrzaj>
    <derivirana_varijabla naziv="DomainObject.Predmet.ProtuStrankaListNazivFormatedOIB_1">
      <item>MERKUR ČULINA d.o.o. za trgovinu i ugostiteljstvo, OIB 79287681820</item>
    </derivirana_varijabla>
  </DomainObject.Predmet.ProtuStrankaListNazivFormatedOIB>
  <DomainObject.Predmet.OstaliListFormated>
    <izvorni_sadrzaj>
      <item>Drago Čulina</item>
    </izvorni_sadrzaj>
    <derivirana_varijabla naziv="DomainObject.Predmet.OstaliListFormated_1">
      <item>Drago Čulina</item>
    </derivirana_varijabla>
  </DomainObject.Predmet.OstaliListFormated>
  <DomainObject.Predmet.OstaliListFormatedOIB>
    <izvorni_sadrzaj>
      <item>Drago Čulina, OIB 52456538833</item>
    </izvorni_sadrzaj>
    <derivirana_varijabla naziv="DomainObject.Predmet.OstaliListFormatedOIB_1">
      <item>Drago Čulina, OIB 52456538833</item>
    </derivirana_varijabla>
  </DomainObject.Predmet.OstaliListFormatedOIB>
  <DomainObject.Predmet.OstaliListFormatedWithAdress>
    <izvorni_sadrzaj>
      <item>Drago Čulina, DR. FRANJE TUĐMANA 62 (ranije: SUKOŠAN, SUKOŠAN, 58), 23206 Sukošan</item>
    </izvorni_sadrzaj>
    <derivirana_varijabla naziv="DomainObject.Predmet.OstaliListFormatedWithAdress_1">
      <item>Drago Čulina, DR. FRANJE TUĐMANA 62 (ranije: SUKOŠAN, SUKOŠAN, 58), 23206 Sukošan</item>
    </derivirana_varijabla>
  </DomainObject.Predmet.OstaliListFormatedWithAdress>
  <DomainObject.Predmet.OstaliListFormatedWithAdressOIB>
    <izvorni_sadrzaj>
      <item>Drago Čulina, OIB 52456538833, DR. FRANJE TUĐMANA 62 (ranije: SUKOŠAN, SUKOŠAN, 58), 23206 Sukošan</item>
    </izvorni_sadrzaj>
    <derivirana_varijabla naziv="DomainObject.Predmet.OstaliListFormatedWithAdressOIB_1">
      <item>Drago Čulina, OIB 52456538833, DR. FRANJE TUĐMANA 62 (ranije: SUKOŠAN, SUKOŠAN, 58), 23206 Sukošan</item>
    </derivirana_varijabla>
  </DomainObject.Predmet.OstaliListFormatedWithAdressOIB>
  <DomainObject.Predmet.OstaliListNazivFormated>
    <izvorni_sadrzaj>
      <item>Drago Čulina</item>
    </izvorni_sadrzaj>
    <derivirana_varijabla naziv="DomainObject.Predmet.OstaliListNazivFormated_1">
      <item>Drago Čulina</item>
    </derivirana_varijabla>
  </DomainObject.Predmet.OstaliListNazivFormated>
  <DomainObject.Predmet.OstaliListNazivFormatedOIB>
    <izvorni_sadrzaj>
      <item>Drago Čulina, OIB 52456538833</item>
    </izvorni_sadrzaj>
    <derivirana_varijabla naziv="DomainObject.Predmet.OstaliListNazivFormatedOIB_1">
      <item>Drago Čulina, OIB 52456538833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MERKUR ČULINA d.o.o. za trgovinu i ugostiteljstvo</izvorni_sadrzaj>
    <derivirana_varijabla naziv="DomainObject.Predmet.ProtustrankaIDrugi_1">MERKUR ČULINA d.o.o. za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MERKUR ČULINA d.o.o. za trgovinu i ugostiteljstvo, OIB 79287681820, Sukošan 58, 23206 Sukošan</izvorni_sadrzaj>
    <derivirana_varijabla naziv="DomainObject.Predmet.ProtustrankaIDrugiAdressOIB_1">MERKUR ČULINA d.o.o. za trgovinu i ugostiteljstvo, OIB 79287681820, Sukošan 58,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MERKUR ČULINA d.o.o. za trgovinu i ugostiteljstvo</item>
      <item>FINA</item>
      <item>Drago Čulina</item>
    </izvorni_sadrzaj>
    <derivirana_varijabla naziv="DomainObject.Predmet.SudioniciListNaziv_1">
      <item>MERKUR ČULINA d.o.o. za trgovinu i ugostiteljstvo</item>
      <item>FINA</item>
      <item>Drago Čulina</item>
    </derivirana_varijabla>
  </DomainObject.Predmet.SudioniciListNaziv>
  <DomainObject.Predmet.SudioniciListAdressOIB>
    <izvorni_sadrzaj>
      <item>MERKUR ČULINA d.o.o. za trgovinu i ugostiteljstvo, OIB 79287681820, Sukošan 58,23206 Sukošan</item>
      <item>FINA, OIB 85821130368</item>
      <item>Drago Čulina, OIB 52456538833, DR. FRANJE TUĐMANA 62 (ranije: SUKOŠAN, SUKOŠAN, 58),23206 Sukošan</item>
    </izvorni_sadrzaj>
    <derivirana_varijabla naziv="DomainObject.Predmet.SudioniciListAdressOIB_1">
      <item>MERKUR ČULINA d.o.o. za trgovinu i ugostiteljstvo, OIB 79287681820, Sukošan 58,23206 Sukošan</item>
      <item>FINA, OIB 85821130368</item>
      <item>Drago Čulina, OIB 52456538833, DR. FRANJE TUĐMANA 62 (ranije: SUKOŠAN, SUKOŠAN, 58),23206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79287681820</item>
      <item>, OIB 85821130368</item>
      <item>, OIB 52456538833</item>
    </izvorni_sadrzaj>
    <derivirana_varijabla naziv="DomainObject.Predmet.SudioniciListNazivOIB_1">
      <item>, OIB 79287681820</item>
      <item>, OIB 85821130368</item>
      <item>, OIB 52456538833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DCD48-BE64-4ABE-9E44-71C61AAE5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1197</properties:Words>
  <properties:Characters>6568</properties:Characters>
  <properties:Lines>140</properties:Lines>
  <properties:Paragraphs>47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2017-04-07T11:29:00Z</dcterms:created>
  <dc:creator>Ardena Bajlo</dc:creator>
  <cp:lastModifiedBy>Marijana Žuža</cp:lastModifiedBy>
  <cp:lastPrinted>2017-04-07T12:02:00Z</cp:lastPrinted>
  <dcterms:modified xmlns:xsi="http://www.w3.org/2001/XMLSchema-instance" xsi:type="dcterms:W3CDTF">2017-04-07T12:10:00Z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