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5ff0" w14:paraId="21d5ff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73338A">
        <w:t>817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73338A">
        <w:t xml:space="preserve">Financijske agencije </w:t>
      </w:r>
      <w:proofErr w:type="spellStart"/>
      <w:r w:rsidR="0073338A">
        <w:t>OIB</w:t>
      </w:r>
      <w:proofErr w:type="spellEnd"/>
      <w:r w:rsidR="0073338A">
        <w:t xml:space="preserve">: 85821130368, Regionalni centar Zagreb Podružnica Karlovac, Ul. Pavla Vitezovića 1, za pokretanje skraćenog stečajnog postupka nad dužnikom </w:t>
      </w:r>
      <w:proofErr w:type="spellStart"/>
      <w:r w:rsidR="0073338A">
        <w:t>STRIBOR</w:t>
      </w:r>
      <w:proofErr w:type="spellEnd"/>
      <w:r w:rsidR="0073338A">
        <w:t xml:space="preserve"> d.o.o. za trgovinu i usluge Karlovac, Kralja Tomislava 21, </w:t>
      </w:r>
      <w:proofErr w:type="spellStart"/>
      <w:r w:rsidR="0073338A">
        <w:t>MBS</w:t>
      </w:r>
      <w:proofErr w:type="spellEnd"/>
      <w:r w:rsidR="0073338A">
        <w:t xml:space="preserve">: 020047749, </w:t>
      </w:r>
      <w:proofErr w:type="spellStart"/>
      <w:r w:rsidR="0073338A">
        <w:t>OIB</w:t>
      </w:r>
      <w:proofErr w:type="spellEnd"/>
      <w:r w:rsidR="0073338A">
        <w:t xml:space="preserve">: 13931270083, </w:t>
      </w:r>
      <w:r w:rsidR="000F45E8">
        <w:t>dana 2</w:t>
      </w:r>
      <w:r w:rsidR="0073338A">
        <w:t>8</w:t>
      </w:r>
      <w:r w:rsidR="000F45E8">
        <w:t>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73338A">
        <w:t>STRIBOR</w:t>
      </w:r>
      <w:proofErr w:type="spellEnd"/>
      <w:r w:rsidR="0073338A">
        <w:t xml:space="preserve"> d.o.o. za trgovinu i usluge Karlovac, Kralja Tomislava 21, </w:t>
      </w:r>
      <w:proofErr w:type="spellStart"/>
      <w:r w:rsidR="0073338A">
        <w:t>MBS</w:t>
      </w:r>
      <w:proofErr w:type="spellEnd"/>
      <w:r w:rsidR="0073338A">
        <w:t xml:space="preserve">: 020047749, </w:t>
      </w:r>
      <w:proofErr w:type="spellStart"/>
      <w:r w:rsidR="0073338A">
        <w:t>OIB</w:t>
      </w:r>
      <w:proofErr w:type="spellEnd"/>
      <w:r w:rsidR="0073338A">
        <w:t>: 13931270083.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031B64">
        <w:t xml:space="preserve"> </w:t>
      </w:r>
      <w:proofErr w:type="spellStart"/>
      <w:r w:rsidR="0073338A">
        <w:t>STRIBOR</w:t>
      </w:r>
      <w:proofErr w:type="spellEnd"/>
      <w:r w:rsidR="0073338A">
        <w:t xml:space="preserve"> d.o.o. za trgovinu i usluge Karlovac, Kralja Tomislava 21, </w:t>
      </w:r>
      <w:proofErr w:type="spellStart"/>
      <w:r w:rsidR="0073338A">
        <w:t>MBS</w:t>
      </w:r>
      <w:proofErr w:type="spellEnd"/>
      <w:r w:rsidR="0073338A">
        <w:t xml:space="preserve">: 020047749, </w:t>
      </w:r>
      <w:proofErr w:type="spellStart"/>
      <w:r w:rsidR="0073338A">
        <w:t>OIB</w:t>
      </w:r>
      <w:proofErr w:type="spellEnd"/>
      <w:r w:rsidR="0073338A">
        <w:t>: 13931270083.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</w:t>
      </w:r>
      <w:r w:rsidR="0073338A">
        <w:rPr>
          <w:bCs/>
        </w:rPr>
        <w:t>15</w:t>
      </w:r>
      <w:r>
        <w:rPr>
          <w:bCs/>
        </w:rPr>
        <w:t xml:space="preserve">. ožujka 2017. zaprimio je zahtjev Financijske agencije, Regionalnog centra Zagreb, Podružnice </w:t>
      </w:r>
      <w:r w:rsidR="0073338A">
        <w:rPr>
          <w:bCs/>
        </w:rPr>
        <w:t>Karlovac</w:t>
      </w:r>
      <w:r>
        <w:rPr>
          <w:bCs/>
        </w:rPr>
        <w:t xml:space="preserve">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3338A">
        <w:rPr>
          <w:bCs/>
        </w:rPr>
        <w:t>268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73338A">
        <w:rPr>
          <w:bCs/>
        </w:rPr>
        <w:t>8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 w:rsidR="0073338A">
        <w:rPr>
          <w:bCs/>
        </w:rPr>
        <w:t xml:space="preserve"> </w:t>
      </w:r>
      <w:proofErr w:type="spellStart"/>
      <w:r w:rsidR="0073338A">
        <w:t>STRIBOR</w:t>
      </w:r>
      <w:proofErr w:type="spellEnd"/>
      <w:r w:rsidR="0073338A">
        <w:t xml:space="preserve"> d.o.o. za trgovinu i usluge Karlovac, Kralja Tomislava 21, </w:t>
      </w:r>
      <w:proofErr w:type="spellStart"/>
      <w:r w:rsidR="0073338A">
        <w:t>MBS</w:t>
      </w:r>
      <w:proofErr w:type="spellEnd"/>
      <w:r w:rsidR="0073338A">
        <w:t xml:space="preserve">: 020047749, </w:t>
      </w:r>
      <w:proofErr w:type="spellStart"/>
      <w:r w:rsidR="0073338A">
        <w:t>OIB</w:t>
      </w:r>
      <w:proofErr w:type="spellEnd"/>
      <w:r w:rsidR="0073338A">
        <w:t xml:space="preserve">: 13931270083. </w:t>
      </w:r>
      <w:r>
        <w:t xml:space="preserve"> 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73338A" w:rsidP="000231A8" w:rsidR="0073338A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73338A">
        <w:t>817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31B64">
        <w:t>1</w:t>
      </w:r>
      <w:r w:rsidR="0073617C">
        <w:t>2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73338A">
        <w:t>817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</w:t>
      </w:r>
      <w:r w:rsidR="0073338A">
        <w:t>8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1B64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1F92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3338A"/>
    <w:rsid w:val="0073617C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261F"/>
    <w:rsid w:val="00E06819"/>
    <w:rsid w:val="00E23AF8"/>
    <w:rsid w:val="00E524E5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26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26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6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6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26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26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6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6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St-817/2017</izvorni_sadrzaj>
    <derivirana_varijabla naziv="DomainObject.Predmet.OznakaBroj_1">St-817/2017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STRIBOR d.o.o. za trgovinu i usluge</izvorni_sadrzaj>
    <derivirana_varijabla naziv="DomainObject.Predmet.ProtustrankaFormated_1">  STRIBOR d.o.o. za trgovinu i usluge</derivirana_varijabla>
  </DomainObject.Predmet.ProtustrankaFormated>
  <DomainObject.Predmet.ProtustrankaFormatedOIB>
    <izvorni_sadrzaj>  STRIBOR d.o.o. za trgovinu i usluge, OIB 13931270083</izvorni_sadrzaj>
    <derivirana_varijabla naziv="DomainObject.Predmet.ProtustrankaFormatedOIB_1">  STRIBOR d.o.o. za trgovinu i usluge, OIB 13931270083</derivirana_varijabla>
  </DomainObject.Predmet.ProtustrankaFormatedOIB>
  <DomainObject.Predmet.ProtustrankaFormatedWithAdress>
    <izvorni_sadrzaj> STRIBOR d.o.o. za trgovinu i usluge, Kralja Tomislava 21, 47000 Karlovac</izvorni_sadrzaj>
    <derivirana_varijabla naziv="DomainObject.Predmet.ProtustrankaFormatedWithAdress_1"> STRIBOR d.o.o. za trgovinu i usluge, Kralja Tomislava 21, 47000 Karlovac</derivirana_varijabla>
  </DomainObject.Predmet.ProtustrankaFormatedWithAdress>
  <DomainObject.Predmet.ProtustrankaFormatedWithAdressOIB>
    <izvorni_sadrzaj> STRIBOR d.o.o. za trgovinu i usluge, OIB 13931270083, Kralja Tomislava 21, 47000 Karlovac</izvorni_sadrzaj>
    <derivirana_varijabla naziv="DomainObject.Predmet.ProtustrankaFormatedWithAdressOIB_1"> STRIBOR d.o.o. za trgovinu i usluge, OIB 13931270083, Kralja Tomislava 21, 47000 Karlovac</derivirana_varijabla>
  </DomainObject.Predmet.ProtustrankaFormatedWithAdressOIB>
  <DomainObject.Predmet.ProtustrankaWithAdress>
    <izvorni_sadrzaj>STRIBOR d.o.o. za trgovinu i usluge Kralja Tomislava 21, 47000 Karlovac</izvorni_sadrzaj>
    <derivirana_varijabla naziv="DomainObject.Predmet.ProtustrankaWithAdress_1">STRIBOR d.o.o. za trgovinu i usluge Kralja Tomislava 21, 47000 Karlovac</derivirana_varijabla>
  </DomainObject.Predmet.ProtustrankaWithAdress>
  <DomainObject.Predmet.ProtustrankaWithAdressOIB>
    <izvorni_sadrzaj>STRIBOR d.o.o. za trgovinu i usluge, OIB 13931270083, Kralja Tomislava 21, 47000 Karlovac</izvorni_sadrzaj>
    <derivirana_varijabla naziv="DomainObject.Predmet.ProtustrankaWithAdressOIB_1">STRIBOR d.o.o. za trgovinu i usluge, OIB 13931270083, Kralja Tomislava 21, 47000 Karlovac</derivirana_varijabla>
  </DomainObject.Predmet.ProtustrankaWithAdressOIB>
  <DomainObject.Predmet.ProtustrankaNazivFormated>
    <izvorni_sadrzaj>STRIBOR d.o.o. za trgovinu i usluge</izvorni_sadrzaj>
    <derivirana_varijabla naziv="DomainObject.Predmet.ProtustrankaNazivFormated_1">STRIBOR d.o.o. za trgovinu i usluge</derivirana_varijabla>
  </DomainObject.Predmet.ProtustrankaNazivFormated>
  <DomainObject.Predmet.ProtustrankaNazivFormatedOIB>
    <izvorni_sadrzaj>STRIBOR d.o.o. za trgovinu i usluge, OIB 13931270083</izvorni_sadrzaj>
    <derivirana_varijabla naziv="DomainObject.Predmet.ProtustrankaNazivFormatedOIB_1">STRIBOR d.o.o. za trgovinu i usluge, OIB 13931270083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STRIBOR d.o.o. za trgovinu i usluge</item>
    </izvorni_sadrzaj>
    <derivirana_varijabla naziv="DomainObject.Predmet.ProtuStrankaListFormated_1">
      <item>STRIBOR d.o.o. za trgovinu i usluge</item>
    </derivirana_varijabla>
  </DomainObject.Predmet.ProtuStrankaListFormated>
  <DomainObject.Predmet.ProtuStrankaListFormatedOIB>
    <izvorni_sadrzaj>
      <item>STRIBOR d.o.o. za trgovinu i usluge, OIB 13931270083</item>
    </izvorni_sadrzaj>
    <derivirana_varijabla naziv="DomainObject.Predmet.ProtuStrankaListFormatedOIB_1">
      <item>STRIBOR d.o.o. za trgovinu i usluge, OIB 13931270083</item>
    </derivirana_varijabla>
  </DomainObject.Predmet.ProtuStrankaListFormatedOIB>
  <DomainObject.Predmet.ProtuStrankaListFormatedWithAdress>
    <izvorni_sadrzaj>
      <item>STRIBOR d.o.o. za trgovinu i usluge, Kralja Tomislava 21, 47000 Karlovac</item>
    </izvorni_sadrzaj>
    <derivirana_varijabla naziv="DomainObject.Predmet.ProtuStrankaListFormatedWithAdress_1">
      <item>STRIBOR d.o.o. za trgovinu i usluge, Kralja Tomislava 21, 47000 Karlovac</item>
    </derivirana_varijabla>
  </DomainObject.Predmet.ProtuStrankaListFormatedWithAdress>
  <DomainObject.Predmet.ProtuStrankaListFormatedWithAdressOIB>
    <izvorni_sadrzaj>
      <item>STRIBOR d.o.o. za trgovinu i usluge, OIB 13931270083, Kralja Tomislava 21, 47000 Karlovac</item>
    </izvorni_sadrzaj>
    <derivirana_varijabla naziv="DomainObject.Predmet.ProtuStrankaListFormatedWithAdressOIB_1">
      <item>STRIBOR d.o.o. za trgovinu i usluge, OIB 13931270083, Kralja Tomislava 21, 47000 Karlovac</item>
    </derivirana_varijabla>
  </DomainObject.Predmet.ProtuStrankaListFormatedWithAdressOIB>
  <DomainObject.Predmet.ProtuStrankaListNazivFormated>
    <izvorni_sadrzaj>
      <item>STRIBOR d.o.o. za trgovinu i usluge</item>
    </izvorni_sadrzaj>
    <derivirana_varijabla naziv="DomainObject.Predmet.ProtuStrankaListNazivFormated_1">
      <item>STRIBOR d.o.o. za trgovinu i usluge</item>
    </derivirana_varijabla>
  </DomainObject.Predmet.ProtuStrankaListNazivFormated>
  <DomainObject.Predmet.ProtuStrankaListNazivFormatedOIB>
    <izvorni_sadrzaj>
      <item>STRIBOR d.o.o. za trgovinu i usluge, OIB 13931270083</item>
    </izvorni_sadrzaj>
    <derivirana_varijabla naziv="DomainObject.Predmet.ProtuStrankaListNazivFormatedOIB_1">
      <item>STRIBOR d.o.o. za trgovinu i usluge, OIB 13931270083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STRIBOR d.o.o. za trgovinu i usluge</izvorni_sadrzaj>
    <derivirana_varijabla naziv="DomainObject.Predmet.ProtustrankaIDrugi_1">STRIBOR d.o.o.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STRIBOR d.o.o. za trgovinu i usluge, OIB 13931270083, Kralja Tomislava 21, 47000 Karlovac</izvorni_sadrzaj>
    <derivirana_varijabla naziv="DomainObject.Predmet.ProtustrankaIDrugiAdressOIB_1">STRIBOR d.o.o. za trgovinu i usluge, OIB 13931270083, Kralja Tomislava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STRIBOR d.o.o. za trgovinu i usluge</item>
      <item>FINA regionalni centar Zagreb, podružnica Karlovac</item>
    </izvorni_sadrzaj>
    <derivirana_varijabla naziv="DomainObject.Predmet.SudioniciListNaziv_1">
      <item>STRIBOR d.o.o. za trgovinu i usluge</item>
      <item>FINA regionalni centar Zagreb, podružnica Karlovac</item>
    </derivirana_varijabla>
  </DomainObject.Predmet.SudioniciListNaziv>
  <DomainObject.Predmet.SudioniciListAdressOIB>
    <izvorni_sadrzaj>
      <item>STRIBOR d.o.o. za trgovinu i usluge, OIB 13931270083, Kralja Tomislava 21,47000 Karlovac</item>
      <item>FINA regionalni centar Zagreb, podružnica Karlovac, OIB 85821130368, Vitezovićeva 1,47000 Karlovac</item>
    </izvorni_sadrzaj>
    <derivirana_varijabla naziv="DomainObject.Predmet.SudioniciListAdressOIB_1">
      <item>STRIBOR d.o.o. za trgovinu i usluge, OIB 13931270083, Kralja Tomislava 21,47000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13931270083</item>
      <item>, OIB 85821130368</item>
    </izvorni_sadrzaj>
    <derivirana_varijabla naziv="DomainObject.Predmet.SudioniciListNazivOIB_1">
      <item>, OIB 13931270083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0399D-3B97-4DA8-8110-C7C4EB49A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3149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2017-11-28T07:19:00Z</dcterms:created>
  <dc:creator>Korisnik</dc:creator>
  <cp:lastModifiedBy>Ljiljana Floršić</cp:lastModifiedBy>
  <cp:lastPrinted>2017-11-27T10:17:00Z</cp:lastPrinted>
  <dcterms:modified xmlns:xsi="http://www.w3.org/2001/XMLSchema-instance" xsi:type="dcterms:W3CDTF">2017-11-28T07:25:00Z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