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3247" w14:paraId="4ba3247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63163D">
        <w:t>2004</w:t>
      </w:r>
      <w:r w:rsidR="002C4416">
        <w:t>/</w:t>
      </w:r>
      <w:r w:rsidR="006A56F3">
        <w:t>20</w:t>
      </w:r>
      <w:r w:rsidR="002C4416">
        <w:t>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6A56F3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63163D">
        <w:rPr>
          <w:rFonts w:eastAsia="Calibri"/>
        </w:rPr>
        <w:t>BIG RIVER d.o.o., Gornja Letina, Gornja Letina 37, OIB: 00667289928</w:t>
      </w:r>
      <w:r w:rsidR="00B74CF9">
        <w:t>,</w:t>
      </w:r>
      <w:r w:rsidR="00D5399D" w:rsidRPr="00AF1EFD">
        <w:t xml:space="preserve"> </w:t>
      </w:r>
      <w:r w:rsidR="0063163D">
        <w:t>9</w:t>
      </w:r>
      <w:r w:rsidR="0093014E">
        <w:t>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F012D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dužnikom </w:t>
      </w:r>
      <w:r w:rsidR="0063163D">
        <w:rPr>
          <w:rFonts w:eastAsia="Calibri"/>
        </w:rPr>
        <w:t>BIG RIVER d.o.o., Gornja Letina, Gornja Letina 37, OIB: 00667289928</w:t>
      </w:r>
      <w:r w:rsidR="00410421">
        <w:t xml:space="preserve">. </w:t>
      </w:r>
      <w:r w:rsidRPr="00AF1EFD">
        <w:t xml:space="preserve">Stečajni postupak je otvoren dana </w:t>
      </w:r>
      <w:r w:rsidR="0063163D">
        <w:t>9</w:t>
      </w:r>
      <w:r w:rsidR="0093014E">
        <w:t>. kolovoza</w:t>
      </w:r>
      <w:r w:rsidR="00410421">
        <w:t xml:space="preserve"> 2017.</w:t>
      </w:r>
      <w:r w:rsidRPr="00AF1EFD">
        <w:t xml:space="preserve"> u</w:t>
      </w:r>
      <w:r w:rsidR="0093014E">
        <w:t xml:space="preserve"> </w:t>
      </w:r>
      <w:r w:rsidR="0063163D">
        <w:t>9,35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>Stečajnim upraviteljem se imenuje</w:t>
      </w:r>
      <w:r w:rsidR="00215273">
        <w:t xml:space="preserve"> </w:t>
      </w:r>
      <w:r w:rsidR="00CD4226">
        <w:t>Marijana Sabljić, Zagreb, Ulica grada Chicaga 18, OIB: 67071032106.</w:t>
      </w:r>
    </w:p>
    <w:p w:rsidRDefault="00060133" w:rsidP="00060133" w:rsidR="00060133" w:rsidRPr="00AF1EFD">
      <w:pPr>
        <w:ind w:left="708"/>
        <w:jc w:val="both"/>
      </w:pPr>
    </w:p>
    <w:p w:rsidRDefault="00060133" w:rsidP="000F012D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63163D">
        <w:rPr>
          <w:rFonts w:eastAsia="Calibri"/>
        </w:rPr>
        <w:t>BIG RIVER d.o.o., Gornja Letina, Gornja Letina 37, OIB: 00667289928</w:t>
      </w:r>
      <w:r w:rsidR="00ED7F29">
        <w:t>,</w:t>
      </w:r>
      <w:r w:rsidR="008B73DD">
        <w:t xml:space="preserve"> s danom </w:t>
      </w:r>
      <w:r w:rsidR="0063163D">
        <w:t>9</w:t>
      </w:r>
      <w:r w:rsidR="0093014E">
        <w:t>. kolovoza</w:t>
      </w:r>
      <w:r w:rsidR="00410421"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0F012D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63163D">
        <w:rPr>
          <w:rFonts w:eastAsia="Calibri"/>
        </w:rPr>
        <w:t>BIG RIVER d.o.o., Gornja Letina, Gornja Letina 37, OIB: 00667289928</w:t>
      </w:r>
      <w:r w:rsidR="00ED7F29">
        <w:t>,</w:t>
      </w:r>
      <w:r w:rsidR="00CD4226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prijedlog za </w:t>
      </w:r>
      <w:r w:rsidR="00ED7F29">
        <w:t>otvaranje</w:t>
      </w:r>
      <w:r w:rsidRPr="00B26DB0">
        <w:t xml:space="preserve"> stečajnog postupka nad dužnikom </w:t>
      </w:r>
      <w:r w:rsidR="0063163D">
        <w:rPr>
          <w:rFonts w:eastAsia="Calibri"/>
        </w:rPr>
        <w:t>BIG RIVER d.o.o., Gornja Letina, Gornja Letina 37, OIB: 00667289928</w:t>
      </w:r>
      <w:r w:rsidR="00ED7F29">
        <w:t>,</w:t>
      </w:r>
      <w:r>
        <w:t xml:space="preserve"> dana </w:t>
      </w:r>
      <w:r w:rsidR="000F012D">
        <w:t>2</w:t>
      </w:r>
      <w:r w:rsidR="0063163D">
        <w:t xml:space="preserve">. ožujka </w:t>
      </w:r>
      <w:r w:rsidR="00410421">
        <w:t>2016.</w:t>
      </w:r>
    </w:p>
    <w:p w:rsidRDefault="008A3793" w:rsidP="00B74CF9" w:rsidR="008A3793">
      <w:pPr>
        <w:ind w:firstLine="708"/>
        <w:jc w:val="both"/>
      </w:pPr>
    </w:p>
    <w:p w:rsidRDefault="008A3793" w:rsidP="00B74CF9" w:rsidR="008A3793">
      <w:pPr>
        <w:ind w:firstLine="708"/>
        <w:jc w:val="both"/>
      </w:pPr>
      <w:r>
        <w:t>Sud ne raspolaže podacima o postojanj</w:t>
      </w:r>
      <w:r w:rsidR="00CD4226">
        <w:t>u</w:t>
      </w:r>
      <w:r>
        <w:t xml:space="preserve"> imovine dužnika, koja bi bila dovoljna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5E4D08" w:rsidP="00D5399D" w:rsidR="00A40812">
      <w:pPr>
        <w:ind w:firstLine="708"/>
        <w:jc w:val="both"/>
      </w:pPr>
      <w:r w:rsidRPr="00AF1EFD">
        <w:t>Uvidom u potvrdu FINA-e utvrđeno je da</w:t>
      </w:r>
      <w:r w:rsidR="008327B4">
        <w:t xml:space="preserve"> </w:t>
      </w:r>
      <w:r w:rsidR="00243403">
        <w:t xml:space="preserve">je </w:t>
      </w:r>
      <w:r w:rsidR="00A40812">
        <w:t xml:space="preserve">dužnik </w:t>
      </w:r>
      <w:r w:rsidR="00243403">
        <w:t xml:space="preserve">na dan </w:t>
      </w:r>
      <w:r w:rsidR="009F7258">
        <w:t>1. rujna 2015</w:t>
      </w:r>
      <w:r w:rsidR="00243403">
        <w:t xml:space="preserve">. </w:t>
      </w:r>
      <w:r w:rsidR="00A40812">
        <w:t>ima</w:t>
      </w:r>
      <w:r w:rsidR="00243403">
        <w:t xml:space="preserve">o </w:t>
      </w:r>
      <w:r w:rsidR="00B74CF9">
        <w:t>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243403">
        <w:t xml:space="preserve"> za plaćanje u neprekinutom razdoblju od </w:t>
      </w:r>
      <w:r w:rsidR="0063163D">
        <w:t>219</w:t>
      </w:r>
      <w:r w:rsidR="00243403">
        <w:t xml:space="preserve"> dana u </w:t>
      </w:r>
      <w:r w:rsidR="00A40812">
        <w:t xml:space="preserve"> </w:t>
      </w:r>
      <w:r w:rsidR="00243403">
        <w:t xml:space="preserve">ukupnom iznosu od </w:t>
      </w:r>
      <w:r w:rsidR="0063163D">
        <w:t>10.530,10</w:t>
      </w:r>
      <w:r w:rsidR="000F012D">
        <w:t xml:space="preserve"> </w:t>
      </w:r>
      <w:r w:rsidR="00243403">
        <w:t xml:space="preserve">kn (list 1 i </w:t>
      </w:r>
      <w:r w:rsidR="009F7258">
        <w:t>1</w:t>
      </w:r>
      <w:r w:rsidR="0063163D">
        <w:t>2</w:t>
      </w:r>
      <w:r w:rsidR="00243403">
        <w:t xml:space="preserve"> spisa).</w:t>
      </w:r>
    </w:p>
    <w:p w:rsidRDefault="00CD4226" w:rsidP="00D5399D" w:rsidR="00CD4226">
      <w:pPr>
        <w:ind w:firstLine="708"/>
        <w:jc w:val="both"/>
      </w:pPr>
    </w:p>
    <w:p w:rsidRDefault="00243403" w:rsidP="00D5399D" w:rsidR="00243403">
      <w:pPr>
        <w:ind w:firstLine="708"/>
        <w:jc w:val="both"/>
      </w:pPr>
      <w:r>
        <w:t xml:space="preserve">Iz potvrde </w:t>
      </w:r>
      <w:r w:rsidR="0063163D">
        <w:t>Policijske uprave Sisačko-moslavačke od 17. ožujka 2017</w:t>
      </w:r>
      <w:r>
        <w:t xml:space="preserve">. proizlazi da dužnik </w:t>
      </w:r>
      <w:r w:rsidR="0063163D">
        <w:t>nije evidentiran kao vlasnik vozila (</w:t>
      </w:r>
      <w:r>
        <w:t xml:space="preserve">list </w:t>
      </w:r>
      <w:r w:rsidR="009F7258">
        <w:t>1</w:t>
      </w:r>
      <w:r w:rsidR="0063163D">
        <w:t>9</w:t>
      </w:r>
      <w:r>
        <w:t xml:space="preserve"> spisa).</w:t>
      </w:r>
    </w:p>
    <w:p w:rsidRDefault="0063163D" w:rsidP="00D5399D" w:rsidR="0063163D">
      <w:pPr>
        <w:ind w:firstLine="708"/>
        <w:jc w:val="both"/>
      </w:pPr>
    </w:p>
    <w:p w:rsidRDefault="0063163D" w:rsidP="00D5399D" w:rsidR="0063163D">
      <w:pPr>
        <w:ind w:firstLine="708"/>
        <w:jc w:val="both"/>
      </w:pPr>
      <w:r>
        <w:t>Iz informacijskog sustava zemljišnih knjiga proizlazi da dužnik nije evidentiran kao vlasnik nekretnina (list 21 spisa).</w:t>
      </w:r>
    </w:p>
    <w:p w:rsidRDefault="00A40812" w:rsidP="00D5399D" w:rsidR="00A40812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63163D">
        <w:t>2004</w:t>
      </w:r>
      <w:r w:rsidR="002C4416">
        <w:t xml:space="preserve">/16 od </w:t>
      </w:r>
      <w:r w:rsidR="0063163D">
        <w:t>23. ožujka</w:t>
      </w:r>
      <w:r w:rsidR="00553D53">
        <w:t xml:space="preserve"> </w:t>
      </w:r>
      <w:r w:rsidR="00410421">
        <w:t>2017</w:t>
      </w:r>
      <w:r w:rsidR="002C4416">
        <w:t>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410421">
        <w:t>1</w:t>
      </w:r>
      <w:r w:rsidR="008B73DD">
        <w:t>0.000,00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63163D">
        <w:t>24. ožujka</w:t>
      </w:r>
      <w:r w:rsidR="00410421">
        <w:t xml:space="preserve"> 2017</w:t>
      </w:r>
      <w:r w:rsidR="002C4416">
        <w:t>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63163D">
        <w:t>9</w:t>
      </w:r>
      <w:r w:rsidR="00553D53">
        <w:t>. kolovoza</w:t>
      </w:r>
      <w:r w:rsidR="00410421">
        <w:t xml:space="preserve"> 2017.</w:t>
      </w: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CD4226" w:rsidR="00CD4226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C352F1">
        <w:t>, v.r.</w:t>
      </w:r>
    </w:p>
    <w:p w:rsidRDefault="00C352F1" w:rsidP="00CD4226" w:rsidR="00C352F1"/>
    <w:p w:rsidRDefault="00C352F1" w:rsidP="00CD4226" w:rsidR="00C352F1">
      <w:r>
        <w:t xml:space="preserve">                                                                                    Za točnost  otpravka-ovlašteni službenik:</w:t>
      </w:r>
      <w:r>
        <w:br/>
        <w:t xml:space="preserve">  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 w:rsidRPr="00AF1EFD"/>
    <w:sectPr w:rsidSect="00A0682A" w:rsidR="008327B4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BD0" w:rsidR="00E47BD0">
      <w:r>
        <w:separator/>
      </w:r>
    </w:p>
  </w:endnote>
  <w:endnote w:id="0" w:type="continuationSeparator">
    <w:p w:rsidRDefault="00E47BD0" w:rsidR="00E47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BD0" w:rsidR="00E47BD0">
      <w:r>
        <w:separator/>
      </w:r>
    </w:p>
  </w:footnote>
  <w:footnote w:id="0" w:type="continuationSeparator">
    <w:p w:rsidRDefault="00E47BD0" w:rsidR="00E47B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52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63163D">
      <w:t>2004</w:t>
    </w:r>
    <w:r w:rsidR="002C441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77FD2"/>
    <w:rsid w:val="000A3364"/>
    <w:rsid w:val="000F012D"/>
    <w:rsid w:val="00145906"/>
    <w:rsid w:val="00174993"/>
    <w:rsid w:val="00186AD4"/>
    <w:rsid w:val="00191009"/>
    <w:rsid w:val="001A044D"/>
    <w:rsid w:val="001C02F6"/>
    <w:rsid w:val="001D564F"/>
    <w:rsid w:val="00215273"/>
    <w:rsid w:val="00233CF9"/>
    <w:rsid w:val="00243403"/>
    <w:rsid w:val="00293964"/>
    <w:rsid w:val="002944F5"/>
    <w:rsid w:val="00296BD4"/>
    <w:rsid w:val="002B3D3F"/>
    <w:rsid w:val="002B5B9E"/>
    <w:rsid w:val="002B6E67"/>
    <w:rsid w:val="002C4416"/>
    <w:rsid w:val="002C5A29"/>
    <w:rsid w:val="002D6432"/>
    <w:rsid w:val="00310E16"/>
    <w:rsid w:val="003567A1"/>
    <w:rsid w:val="003905DD"/>
    <w:rsid w:val="003B7A38"/>
    <w:rsid w:val="003F2DB3"/>
    <w:rsid w:val="00407FE0"/>
    <w:rsid w:val="00410421"/>
    <w:rsid w:val="0043031F"/>
    <w:rsid w:val="0044721B"/>
    <w:rsid w:val="004A1BE7"/>
    <w:rsid w:val="004F47B9"/>
    <w:rsid w:val="00502549"/>
    <w:rsid w:val="00523E58"/>
    <w:rsid w:val="0055135C"/>
    <w:rsid w:val="00553D53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63D"/>
    <w:rsid w:val="00662CB6"/>
    <w:rsid w:val="006861EF"/>
    <w:rsid w:val="006A56F3"/>
    <w:rsid w:val="006A6C30"/>
    <w:rsid w:val="006C786C"/>
    <w:rsid w:val="006F5F07"/>
    <w:rsid w:val="007170B8"/>
    <w:rsid w:val="00717D4A"/>
    <w:rsid w:val="007861DF"/>
    <w:rsid w:val="007A550F"/>
    <w:rsid w:val="007D7A92"/>
    <w:rsid w:val="00812051"/>
    <w:rsid w:val="008327B4"/>
    <w:rsid w:val="0084192B"/>
    <w:rsid w:val="00855AE8"/>
    <w:rsid w:val="008A3793"/>
    <w:rsid w:val="008B73DD"/>
    <w:rsid w:val="008E42C6"/>
    <w:rsid w:val="00912B69"/>
    <w:rsid w:val="0092768B"/>
    <w:rsid w:val="0093014E"/>
    <w:rsid w:val="00932E10"/>
    <w:rsid w:val="00964750"/>
    <w:rsid w:val="0097440A"/>
    <w:rsid w:val="009773DD"/>
    <w:rsid w:val="00984644"/>
    <w:rsid w:val="009A5635"/>
    <w:rsid w:val="009B2375"/>
    <w:rsid w:val="009B6AB4"/>
    <w:rsid w:val="009C324E"/>
    <w:rsid w:val="009E2615"/>
    <w:rsid w:val="009E4856"/>
    <w:rsid w:val="009E7E6B"/>
    <w:rsid w:val="009F7258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C4333"/>
    <w:rsid w:val="00AD0C03"/>
    <w:rsid w:val="00AD6DDA"/>
    <w:rsid w:val="00AE22A5"/>
    <w:rsid w:val="00AF1EFD"/>
    <w:rsid w:val="00AF6F8E"/>
    <w:rsid w:val="00AF7F9B"/>
    <w:rsid w:val="00B74CF9"/>
    <w:rsid w:val="00B918B5"/>
    <w:rsid w:val="00B97F98"/>
    <w:rsid w:val="00BB7E5E"/>
    <w:rsid w:val="00C111C1"/>
    <w:rsid w:val="00C1129F"/>
    <w:rsid w:val="00C12A9F"/>
    <w:rsid w:val="00C15BC1"/>
    <w:rsid w:val="00C352F1"/>
    <w:rsid w:val="00C41724"/>
    <w:rsid w:val="00C453E9"/>
    <w:rsid w:val="00C50D94"/>
    <w:rsid w:val="00C5720C"/>
    <w:rsid w:val="00C74029"/>
    <w:rsid w:val="00C74824"/>
    <w:rsid w:val="00C92655"/>
    <w:rsid w:val="00CB0868"/>
    <w:rsid w:val="00CB2309"/>
    <w:rsid w:val="00CD4226"/>
    <w:rsid w:val="00CE03D0"/>
    <w:rsid w:val="00CF05EC"/>
    <w:rsid w:val="00D21534"/>
    <w:rsid w:val="00D31098"/>
    <w:rsid w:val="00D44937"/>
    <w:rsid w:val="00D50090"/>
    <w:rsid w:val="00D5399D"/>
    <w:rsid w:val="00D862E2"/>
    <w:rsid w:val="00D90AF2"/>
    <w:rsid w:val="00DC2A40"/>
    <w:rsid w:val="00DE04E4"/>
    <w:rsid w:val="00DE55F7"/>
    <w:rsid w:val="00DE6E22"/>
    <w:rsid w:val="00E47BD0"/>
    <w:rsid w:val="00E57778"/>
    <w:rsid w:val="00E6510E"/>
    <w:rsid w:val="00ED7F29"/>
    <w:rsid w:val="00EE61A0"/>
    <w:rsid w:val="00F10CB7"/>
    <w:rsid w:val="00F22E0A"/>
    <w:rsid w:val="00F36D2D"/>
    <w:rsid w:val="00F40956"/>
    <w:rsid w:val="00F45029"/>
    <w:rsid w:val="00F60C93"/>
    <w:rsid w:val="00F64C00"/>
    <w:rsid w:val="00FC2E86"/>
    <w:rsid w:val="00FC5DD4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52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2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2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2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2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52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2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2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2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2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2004</izvorni_sadrzaj>
    <derivirana_varijabla naziv="DomainObject.Predmet.Broj_1">2004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St-2004/2016</izvorni_sadrzaj>
    <derivirana_varijabla naziv="DomainObject.Predmet.OznakaBroj_1">St-2004/2016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RIVER d.o.o. zastupanog po punomoćniku Matea Kušan; Ivan Sović</izvorni_sadrzaj>
    <derivirana_varijabla naziv="DomainObject.Predmet.ProtustrankaFormated_1">  BIG RIVER d.o.o. zastupanog po punomoćniku Matea Kušan; Ivan Sović</derivirana_varijabla>
  </DomainObject.Predmet.ProtustrankaFormated>
  <DomainObject.Predmet.ProtustrankaFormatedOIB>
    <izvorni_sadrzaj>  BIG RIVER d.o.o., OIB 00667289928 zastupanog po punomoćniku Matea Kušan; Ivan Sović</izvorni_sadrzaj>
    <derivirana_varijabla naziv="DomainObject.Predmet.ProtustrankaFormatedOIB_1">  BIG RIVER d.o.o., OIB 00667289928 zastupanog po punomoćniku Matea Kušan; Ivan Sović</derivirana_varijabla>
  </DomainObject.Predmet.ProtustrankaFormatedOIB>
  <DomainObject.Predmet.ProtustrankaFormatedWithAdress>
    <izvorni_sadrzaj> BIG RIVER d.o.o., Gornja Letina 37, 44210 Gornja Letina zastupanog po punomoćniku Matea Kušan; Ivan Sović</izvorni_sadrzaj>
    <derivirana_varijabla naziv="DomainObject.Predmet.ProtustrankaFormatedWithAdress_1"> BIG RIVER d.o.o., Gornja Letina 37, 44210 Gornja Letina zastupanog po punomoćniku Matea Kušan; Ivan Sović</derivirana_varijabla>
  </DomainObject.Predmet.ProtustrankaFormatedWithAdress>
  <DomainObject.Predmet.ProtustrankaFormatedWithAdressOIB>
    <izvorni_sadrzaj> BIG RIVER d.o.o., OIB 00667289928, Gornja Letina 37, 44210 Gornja Letina zastupanog po punomoćniku Matea Kušan; Ivan Sović</izvorni_sadrzaj>
    <derivirana_varijabla naziv="DomainObject.Predmet.ProtustrankaFormatedWithAdressOIB_1"> BIG RIVER d.o.o., OIB 00667289928, Gornja Letina 37, 44210 Gornja Letina zastupanog po punomoćniku Matea Kušan; Ivan Sović</derivirana_varijabla>
  </DomainObject.Predmet.ProtustrankaFormatedWithAdressOIB>
  <DomainObject.Predmet.ProtustrankaWithAdress>
    <izvorni_sadrzaj>BIG RIVER d.o.o. Gornja Letina 37, 44210 Gornja Letina</izvorni_sadrzaj>
    <derivirana_varijabla naziv="DomainObject.Predmet.ProtustrankaWithAdress_1">BIG RIVER d.o.o. Gornja Letina 37, 44210 Gornja Letina</derivirana_varijabla>
  </DomainObject.Predmet.ProtustrankaWithAdress>
  <DomainObject.Predmet.ProtustrankaWithAdressOIB>
    <izvorni_sadrzaj>BIG RIVER d.o.o., OIB 00667289928, Gornja Letina 37, 44210 Gornja Letina</izvorni_sadrzaj>
    <derivirana_varijabla naziv="DomainObject.Predmet.ProtustrankaWithAdressOIB_1">BIG RIVER d.o.o., OIB 00667289928, Gornja Letina 37, 44210 Gornja Letina</derivirana_varijabla>
  </DomainObject.Predmet.ProtustrankaWithAdressOIB>
  <DomainObject.Predmet.ProtustrankaNazivFormated>
    <izvorni_sadrzaj>BIG RIVER d.o.o.</izvorni_sadrzaj>
    <derivirana_varijabla naziv="DomainObject.Predmet.ProtustrankaNazivFormated_1">BIG RIVER d.o.o.</derivirana_varijabla>
  </DomainObject.Predmet.ProtustrankaNazivFormated>
  <DomainObject.Predmet.ProtustrankaNazivFormatedOIB>
    <izvorni_sadrzaj>BIG RIVER d.o.o., OIB 00667289928</izvorni_sadrzaj>
    <derivirana_varijabla naziv="DomainObject.Predmet.ProtustrankaNazivFormatedOIB_1">BIG RIVER d.o.o., OIB 00667289928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BIG RIVER d.o.o. zastupanog po punomoćniku Matea Kušan; Ivan Sović</item>
    </izvorni_sadrzaj>
    <derivirana_varijabla naziv="DomainObject.Predmet.ProtuStrankaListFormated_1">
      <item>BIG RIVER d.o.o. zastupanog po punomoćniku Matea Kušan; Ivan Sović</item>
    </derivirana_varijabla>
  </DomainObject.Predmet.ProtuStrankaListFormated>
  <DomainObject.Predmet.ProtuStrankaListFormatedOIB>
    <izvorni_sadrzaj>
      <item>BIG RIVER d.o.o., OIB 00667289928 zastupanog po punomoćniku Matea Kušan; Ivan Sović</item>
    </izvorni_sadrzaj>
    <derivirana_varijabla naziv="DomainObject.Predmet.ProtuStrankaListFormatedOIB_1">
      <item>BIG RIVER d.o.o., OIB 00667289928 zastupanog po punomoćniku Matea Kušan; Ivan Sović</item>
    </derivirana_varijabla>
  </DomainObject.Predmet.ProtuStrankaListFormatedOIB>
  <DomainObject.Predmet.ProtuStrankaListFormatedWithAdress>
    <izvorni_sadrzaj>
      <item>BIG RIVER d.o.o., Gornja Letina 37, 44210 Gornja Letina zastupanog po punomoćniku Matea Kušan; Ivan Sović</item>
    </izvorni_sadrzaj>
    <derivirana_varijabla naziv="DomainObject.Predmet.ProtuStrankaListFormatedWithAdress_1">
      <item>BIG RIVER d.o.o., Gornja Letina 37, 44210 Gornja Letina zastupanog po punomoćniku Matea Kušan; Ivan Sović</item>
    </derivirana_varijabla>
  </DomainObject.Predmet.ProtuStrankaListFormatedWithAdress>
  <DomainObject.Predmet.ProtuStrankaListFormatedWithAdressOIB>
    <izvorni_sadrzaj>
      <item>BIG RIVER d.o.o., OIB 00667289928, Gornja Letina 37, 44210 Gornja Letina zastupanog po punomoćniku Matea Kušan; Ivan Sović</item>
    </izvorni_sadrzaj>
    <derivirana_varijabla naziv="DomainObject.Predmet.ProtuStrankaListFormatedWithAdressOIB_1">
      <item>BIG RIVER d.o.o., OIB 00667289928, Gornja Letina 37, 44210 Gornja Letina zastupanog po punomoćniku Matea Kušan; Ivan Sović</item>
    </derivirana_varijabla>
  </DomainObject.Predmet.ProtuStrankaListFormatedWithAdressOIB>
  <DomainObject.Predmet.ProtuStrankaListNazivFormated>
    <izvorni_sadrzaj>
      <item>BIG RIVER d.o.o.</item>
    </izvorni_sadrzaj>
    <derivirana_varijabla naziv="DomainObject.Predmet.ProtuStrankaListNazivFormated_1">
      <item>BIG RIVER d.o.o.</item>
    </derivirana_varijabla>
  </DomainObject.Predmet.ProtuStrankaListNazivFormated>
  <DomainObject.Predmet.ProtuStrankaListNazivFormatedOIB>
    <izvorni_sadrzaj>
      <item>BIG RIVER d.o.o., OIB 00667289928</item>
    </izvorni_sadrzaj>
    <derivirana_varijabla naziv="DomainObject.Predmet.ProtuStrankaListNazivFormatedOIB_1">
      <item>BIG RIVER d.o.o., OIB 00667289928</item>
    </derivirana_varijabla>
  </DomainObject.Predmet.ProtuStrankaListNazivFormatedOIB>
  <DomainObject.Predmet.OstaliListFormated>
    <izvorni_sadrzaj>
      <item>Matea Kušan punomoćnik sudionika u postupku BIG RIVER d.o.o.</item>
      <item>Ivan Sović punomoćnik sudionika u postupku BIG RIVER d.o.o.</item>
    </izvorni_sadrzaj>
    <derivirana_varijabla naziv="DomainObject.Predmet.OstaliListFormated_1">
      <item>Matea Kušan punomoćnik sudionika u postupku BIG RIVER d.o.o.</item>
      <item>Ivan Sović punomoćnik sudionika u postupku BIG RIVER d.o.o.</item>
    </derivirana_varijabla>
  </DomainObject.Predmet.OstaliListFormated>
  <DomainObject.Predmet.OstaliListFormatedOIB>
    <izvorni_sadrzaj>
      <item>Matea Kušan, OIB 28439715171 punomoćnik sudionika u postupku BIG RIVER d.o.o.</item>
      <item>Ivan Sović, OIB 90185842622 punomoćnik sudionika u postupku BIG RIVER d.o.o.</item>
    </izvorni_sadrzaj>
    <derivirana_varijabla naziv="DomainObject.Predmet.OstaliListFormatedOIB_1">
      <item>Matea Kušan, OIB 28439715171 punomoćnik sudionika u postupku BIG RIVER d.o.o.</item>
      <item>Ivan Sović, OIB 90185842622 punomoćnik sudionika u postupku BIG RIVER d.o.o.</item>
    </derivirana_varijabla>
  </DomainObject.Predmet.OstaliListFormatedOIB>
  <DomainObject.Predmet.OstaliListFormatedWithAdress>
    <izvorni_sadrzaj>
      <item>Matea Kušan, Gornja Letina 37, 44210 Gornja Letina punomoćnik sudionika u postupku BIG RIVER d.o.o.</item>
      <item>Ivan Sović, Gornja Letina 37, 44210 Gornja Letina punomoćnik sudionika u postupku BIG RIVER d.o.o.</item>
    </izvorni_sadrzaj>
    <derivirana_varijabla naziv="DomainObject.Predmet.OstaliListFormatedWithAdress_1">
      <item>Matea Kušan, Gornja Letina 37, 44210 Gornja Letina punomoćnik sudionika u postupku BIG RIVER d.o.o.</item>
      <item>Ivan Sović, Gornja Letina 37, 44210 Gornja Letina punomoćnik sudionika u postupku BIG RIVER d.o.o.</item>
    </derivirana_varijabla>
  </DomainObject.Predmet.OstaliListFormatedWithAdress>
  <DomainObject.Predmet.OstaliListFormatedWithAdressOIB>
    <izvorni_sadrzaj>
      <item>Matea Kušan, OIB 28439715171, Gornja Letina 37, 44210 Gornja Letina punomoćnik sudionika u postupku BIG RIVER d.o.o.</item>
      <item>Ivan Sović, OIB 90185842622, Gornja Letina 37, 44210 Gornja Letina punomoćnik sudionika u postupku BIG RIVER d.o.o.</item>
    </izvorni_sadrzaj>
    <derivirana_varijabla naziv="DomainObject.Predmet.OstaliListFormatedWithAdressOIB_1">
      <item>Matea Kušan, OIB 28439715171, Gornja Letina 37, 44210 Gornja Letina punomoćnik sudionika u postupku BIG RIVER d.o.o.</item>
      <item>Ivan Sović, OIB 90185842622, Gornja Letina 37, 44210 Gornja Letina punomoćnik sudionika u postupku BIG RIVER d.o.o.</item>
    </derivirana_varijabla>
  </DomainObject.Predmet.OstaliListFormatedWithAdressOIB>
  <DomainObject.Predmet.OstaliListNazivFormated>
    <izvorni_sadrzaj>
      <item>Matea Kušan</item>
      <item>Ivan Sović</item>
    </izvorni_sadrzaj>
    <derivirana_varijabla naziv="DomainObject.Predmet.OstaliListNazivFormated_1">
      <item>Matea Kušan</item>
      <item>Ivan Sović</item>
    </derivirana_varijabla>
  </DomainObject.Predmet.OstaliListNazivFormated>
  <DomainObject.Predmet.OstaliListNazivFormatedOIB>
    <izvorni_sadrzaj>
      <item>Matea Kušan, OIB 28439715171</item>
      <item>Ivan Sović, OIB 90185842622</item>
    </izvorni_sadrzaj>
    <derivirana_varijabla naziv="DomainObject.Predmet.OstaliListNazivFormatedOIB_1">
      <item>Matea Kušan, OIB 28439715171</item>
      <item>Ivan Sović, OIB 90185842622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BIG RIVER d.o.o.</izvorni_sadrzaj>
    <derivirana_varijabla naziv="DomainObject.Predmet.ProtustrankaIDrugi_1">BIG RIVER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BIG RIVER d.o.o., OIB 00667289928, Gornja Letina 37, 44210 Gornja Letina</izvorni_sadrzaj>
    <derivirana_varijabla naziv="DomainObject.Predmet.ProtustrankaIDrugiAdressOIB_1">BIG RIVER d.o.o., OIB 00667289928, Gornja Letina 37, 44210 Gornja Letina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BIG RIVER d.o.o.</item>
      <item>Matea Kušan</item>
      <item>Ivan Sović</item>
    </izvorni_sadrzaj>
    <derivirana_varijabla naziv="DomainObject.Predmet.SudioniciListNaziv_1">
      <item>FINA Regionalni centar Zagreb</item>
      <item>BIG RIVER d.o.o.</item>
      <item>Matea Kušan</item>
      <item>Ivan Sović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BIG RIVER d.o.o., OIB 00667289928, Gornja Letina 37,44210 Gornja Letina</item>
      <item>Matea Kušan, OIB 28439715171, Gornja Letina 37,44210 Gornja Letina</item>
      <item>Ivan Sović, OIB 90185842622, Gornja Letina 37,44210 Gornja Letina</item>
    </izvorni_sadrzaj>
    <derivirana_varijabla naziv="DomainObject.Predmet.SudioniciListAdressOIB_1">
      <item>FINA Regionalni centar Zagreb, OIB 85821130368, Trg svibanjskih žrtava 1995. 1,10000 Zagreb</item>
      <item>BIG RIVER d.o.o., OIB 00667289928, Gornja Letina 37,44210 Gornja Letina</item>
      <item>Matea Kušan, OIB 28439715171, Gornja Letina 37,44210 Gornja Letina</item>
      <item>Ivan Sović, OIB 90185842622, Gornja Letina 37,44210 Gornja Letina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00667289928</item>
      <item>, OIB 28439715171</item>
      <item>, OIB 90185842622</item>
    </izvorni_sadrzaj>
    <derivirana_varijabla naziv="DomainObject.Predmet.SudioniciListNazivOIB_1">
      <item>, OIB 85821130368</item>
      <item>, OIB 00667289928</item>
      <item>, OIB 28439715171</item>
      <item>, OIB 90185842622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548</properties:Words>
  <properties:Characters>2806</properties:Characters>
  <properties:Lines>89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2017-08-09T07:27:00Z</dcterms:created>
  <dc:creator>Korisnik</dc:creator>
  <cp:lastModifiedBy>Draženka Prpić</cp:lastModifiedBy>
  <cp:lastPrinted>2017-08-09T07:28:00Z</cp:lastPrinted>
  <dcterms:modified xmlns:xsi="http://www.w3.org/2001/XMLSchema-instance" xsi:type="dcterms:W3CDTF">2017-08-09T07:28:00Z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