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da6d" w14:paraId="426da6d" w:rsidRDefault="00152087" w:rsidP="00152087" w:rsidR="00152087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52087" w:rsidP="00152087" w:rsidR="001520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52087" w:rsidP="00152087" w:rsidR="0015208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52087" w:rsidP="00152087" w:rsidR="0015208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52087" w:rsidP="00152087" w:rsidR="00152087" w:rsidRPr="00152087">
      <w:pPr>
        <w:spacing w:after="0"/>
        <w:jc w:val="right"/>
        <w:rPr>
          <w:lang w:eastAsia="hr-HR"/>
        </w:rPr>
      </w:pPr>
    </w:p>
    <w:p w:rsidRDefault="00152087" w:rsidP="00152087" w:rsidR="00152087" w:rsidRPr="00152087">
      <w:pPr>
        <w:spacing w:after="0"/>
        <w:jc w:val="both"/>
      </w:pPr>
      <w:r w:rsidRPr="00152087">
        <w:tab/>
        <w:t xml:space="preserve">Trgovački sud u Varaždinu po sucu toga suda Maji </w:t>
      </w:r>
      <w:proofErr w:type="spellStart"/>
      <w:r w:rsidRPr="00152087">
        <w:t>Valušnig</w:t>
      </w:r>
      <w:proofErr w:type="spellEnd"/>
      <w:r w:rsidRPr="00152087"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Pr="00152087">
        <w:t xml:space="preserve">L.I.R.I. d.o.o., Križevci, Ulica Dragutina </w:t>
      </w:r>
      <w:proofErr w:type="spellStart"/>
      <w:r w:rsidRPr="00152087">
        <w:t>Renarića</w:t>
      </w:r>
      <w:proofErr w:type="spellEnd"/>
      <w:r w:rsidRPr="00152087">
        <w:t xml:space="preserve"> 7, MBS: 070102507, OIB: 07004025860, dana 11</w:t>
      </w:r>
      <w:r w:rsidRPr="00152087">
        <w:t>. studenog 2015. godine temeljem čl. 430 Stečajnog zakona („Narodne novine“ 71/15, u daljnjem tekstu SZ) objavljuje sljedeći</w:t>
      </w:r>
    </w:p>
    <w:p w:rsidRDefault="00152087" w:rsidP="00152087" w:rsidR="00152087" w:rsidRPr="00152087">
      <w:pPr>
        <w:spacing w:after="0"/>
        <w:jc w:val="center"/>
      </w:pPr>
    </w:p>
    <w:p w:rsidRDefault="00152087" w:rsidP="00152087" w:rsidR="00152087" w:rsidRPr="00152087">
      <w:pPr>
        <w:spacing w:after="0"/>
        <w:jc w:val="center"/>
      </w:pPr>
      <w:r w:rsidRPr="00152087">
        <w:t>OGLAS</w:t>
      </w:r>
    </w:p>
    <w:p w:rsidRDefault="00152087" w:rsidP="00152087" w:rsidR="00152087" w:rsidRPr="00152087">
      <w:pPr>
        <w:spacing w:after="0"/>
      </w:pPr>
    </w:p>
    <w:p w:rsidRDefault="00152087" w:rsidP="00152087" w:rsidR="00152087" w:rsidRPr="00152087">
      <w:pPr>
        <w:spacing w:after="0"/>
        <w:jc w:val="both"/>
      </w:pPr>
      <w:r w:rsidRPr="00152087">
        <w:t>I/</w:t>
      </w:r>
      <w:r w:rsidRPr="00152087">
        <w:tab/>
        <w:t xml:space="preserve">Utvrđuje se da ukupni iznos evidentiranog duga dužnika L.I.R.I. d.o.o., Križevci, Ulica Dragutina </w:t>
      </w:r>
      <w:proofErr w:type="spellStart"/>
      <w:r w:rsidRPr="00152087">
        <w:t>Renarića</w:t>
      </w:r>
      <w:proofErr w:type="spellEnd"/>
      <w:r w:rsidRPr="00152087">
        <w:t xml:space="preserve"> 7, MBS: 070102507, OIB: 07004025860</w:t>
      </w:r>
      <w:r w:rsidRPr="00152087">
        <w:t>, iznosi 53.074,16</w:t>
      </w:r>
      <w:r w:rsidRPr="00152087">
        <w:t xml:space="preserve"> kn.</w:t>
      </w:r>
    </w:p>
    <w:p w:rsidRDefault="00152087" w:rsidP="00152087" w:rsidR="00152087" w:rsidRPr="00152087">
      <w:pPr>
        <w:spacing w:after="0"/>
        <w:jc w:val="both"/>
      </w:pPr>
    </w:p>
    <w:p w:rsidRDefault="00152087" w:rsidP="00152087" w:rsidR="00152087" w:rsidRPr="00152087">
      <w:pPr>
        <w:spacing w:after="0"/>
        <w:jc w:val="both"/>
      </w:pPr>
      <w:r w:rsidRPr="00152087">
        <w:t>II/</w:t>
      </w:r>
      <w:r w:rsidRPr="00152087">
        <w:tab/>
        <w:t xml:space="preserve"> Poziva se direktor dužnika </w:t>
      </w:r>
      <w:proofErr w:type="spellStart"/>
      <w:r w:rsidRPr="00152087">
        <w:t>Luca</w:t>
      </w:r>
      <w:proofErr w:type="spellEnd"/>
      <w:r w:rsidRPr="00152087">
        <w:t xml:space="preserve"> </w:t>
      </w:r>
      <w:proofErr w:type="spellStart"/>
      <w:r w:rsidRPr="00152087">
        <w:t>Bacchiega</w:t>
      </w:r>
      <w:proofErr w:type="spellEnd"/>
      <w:r w:rsidRPr="00152087">
        <w:t xml:space="preserve">, Italija, </w:t>
      </w:r>
      <w:proofErr w:type="spellStart"/>
      <w:r w:rsidRPr="00152087">
        <w:t>Montebelluna</w:t>
      </w:r>
      <w:proofErr w:type="spellEnd"/>
      <w:r w:rsidRPr="00152087">
        <w:t xml:space="preserve">, Monte </w:t>
      </w:r>
      <w:proofErr w:type="spellStart"/>
      <w:r w:rsidRPr="00152087">
        <w:t>Bianco</w:t>
      </w:r>
      <w:proofErr w:type="spellEnd"/>
      <w:r w:rsidRPr="00152087">
        <w:t xml:space="preserve"> 18, OIB: 98523595687</w:t>
      </w:r>
      <w:r w:rsidRPr="00152087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152087">
        <w:t>prokazni</w:t>
      </w:r>
      <w:proofErr w:type="spellEnd"/>
      <w:r w:rsidRPr="00152087">
        <w:t xml:space="preserve"> popis imovine i obveza dužnika na propisanom obrascu.</w:t>
      </w:r>
    </w:p>
    <w:p w:rsidRDefault="00152087" w:rsidP="00152087" w:rsidR="00152087" w:rsidRPr="00152087">
      <w:pPr>
        <w:spacing w:after="0"/>
        <w:jc w:val="both"/>
      </w:pPr>
    </w:p>
    <w:p w:rsidRDefault="00152087" w:rsidP="00152087" w:rsidR="00152087" w:rsidRPr="00152087">
      <w:pPr>
        <w:spacing w:after="0"/>
        <w:jc w:val="both"/>
      </w:pPr>
      <w:r w:rsidRPr="00152087">
        <w:t>III/</w:t>
      </w:r>
      <w:r w:rsidRPr="00152087">
        <w:tab/>
        <w:t xml:space="preserve">Upozorava se direktor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152087">
        <w:t>prokazni</w:t>
      </w:r>
      <w:proofErr w:type="spellEnd"/>
      <w:r w:rsidRPr="00152087">
        <w:t xml:space="preserve"> popis imovine i obveza dužnika ili ako iz toga popisa proizlazi da dužnik ima imovinu koja ne bi bila dostatna ni za pokriće predvidivih troškova stečajnog postupka.</w:t>
      </w:r>
    </w:p>
    <w:p w:rsidRDefault="00152087" w:rsidP="00152087" w:rsidR="00152087" w:rsidRPr="00152087">
      <w:pPr>
        <w:spacing w:after="0"/>
      </w:pPr>
    </w:p>
    <w:p w:rsidRDefault="00152087" w:rsidP="00152087" w:rsidR="00152087" w:rsidRPr="00152087">
      <w:pPr>
        <w:spacing w:after="0"/>
        <w:jc w:val="both"/>
      </w:pPr>
      <w:r w:rsidRPr="00152087">
        <w:t xml:space="preserve">IV/ </w:t>
      </w:r>
      <w:r w:rsidRPr="0015208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St-</w:t>
      </w:r>
      <w:r w:rsidRPr="00152087">
        <w:t>727</w:t>
      </w:r>
      <w:r w:rsidRPr="00152087">
        <w:t>/2015.</w:t>
      </w:r>
    </w:p>
    <w:p w:rsidRDefault="00152087" w:rsidP="00152087" w:rsidR="00152087" w:rsidRPr="00152087">
      <w:pPr>
        <w:spacing w:after="0"/>
      </w:pPr>
    </w:p>
    <w:p w:rsidRDefault="00152087" w:rsidP="00152087" w:rsidR="00152087" w:rsidRPr="00152087">
      <w:pPr>
        <w:spacing w:after="0"/>
        <w:jc w:val="both"/>
      </w:pPr>
      <w:r w:rsidRPr="00152087">
        <w:t xml:space="preserve">V/ </w:t>
      </w:r>
      <w:r w:rsidRPr="00152087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152087" w:rsidP="00152087" w:rsidR="00152087" w:rsidRPr="00152087">
      <w:pPr>
        <w:spacing w:after="0"/>
        <w:jc w:val="both"/>
      </w:pPr>
      <w:r w:rsidRPr="00152087">
        <w:tab/>
      </w:r>
    </w:p>
    <w:p w:rsidRDefault="00152087" w:rsidP="00152087" w:rsidR="00152087" w:rsidRPr="00152087">
      <w:pPr>
        <w:spacing w:after="0"/>
        <w:jc w:val="center"/>
      </w:pPr>
      <w:r w:rsidRPr="00152087">
        <w:t xml:space="preserve">U Varaždinu, </w:t>
      </w:r>
      <w:r w:rsidRPr="00152087">
        <w:t>11</w:t>
      </w:r>
      <w:r w:rsidRPr="00152087">
        <w:t>. studenog 2015.</w:t>
      </w:r>
      <w:bookmarkStart w:name="_GoBack" w:id="0"/>
      <w:bookmarkEnd w:id="0"/>
    </w:p>
    <w:p w:rsidRDefault="00152087" w:rsidP="00152087" w:rsidR="00152087">
      <w:pPr>
        <w:spacing w:after="0"/>
      </w:pPr>
      <w:r w:rsidRPr="00152087">
        <w:tab/>
      </w:r>
      <w:r w:rsidRPr="00152087">
        <w:tab/>
      </w:r>
      <w:r w:rsidRPr="00152087">
        <w:tab/>
      </w:r>
      <w:r w:rsidRPr="00152087">
        <w:tab/>
      </w:r>
      <w:r w:rsidRPr="00152087">
        <w:tab/>
      </w:r>
      <w:r w:rsidRPr="00152087">
        <w:tab/>
      </w:r>
      <w:r w:rsidRPr="00152087">
        <w:tab/>
      </w:r>
      <w:r w:rsidRPr="00152087">
        <w:tab/>
      </w:r>
      <w:r w:rsidRPr="00152087">
        <w:tab/>
        <w:t>S</w:t>
      </w:r>
      <w:r>
        <w:t>tečajni sudac:</w:t>
      </w:r>
    </w:p>
    <w:p w:rsidRDefault="00152087" w:rsidP="00152087" w:rsidR="00152087">
      <w:pPr>
        <w:spacing w:after="0"/>
      </w:pPr>
    </w:p>
    <w:p w:rsidRDefault="00152087" w:rsidP="00152087" w:rsidR="0015208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Maja </w:t>
      </w:r>
      <w:proofErr w:type="spellStart"/>
      <w:r>
        <w:t>Valušnig</w:t>
      </w:r>
      <w:proofErr w:type="spellEnd"/>
    </w:p>
    <w:p w:rsidRDefault="00FF2D57" w:rsidP="00152087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152087" w:rsidR="00DA0242">
      <w:headerReference w:type="default" r:id="rId12"/>
      <w:pgSz w:code="9" w:h="16839" w:w="11907"/>
      <w:pgMar w:gutter="0" w:footer="1134" w:header="737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2D57" w:rsidP="00537B78" w:rsidR="00FF2D57">
      <w:r>
        <w:separator/>
      </w:r>
    </w:p>
  </w:endnote>
  <w:endnote w:id="0" w:type="continuationSeparator">
    <w:p w:rsidRDefault="00FF2D57" w:rsidP="00537B78" w:rsidR="00FF2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2D57" w:rsidP="00537B78" w:rsidR="00FF2D57">
      <w:r>
        <w:separator/>
      </w:r>
    </w:p>
  </w:footnote>
  <w:footnote w:id="0" w:type="continuationSeparator">
    <w:p w:rsidRDefault="00FF2D57" w:rsidP="00537B78" w:rsidR="00FF2D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087" w:rsidR="008333A9">
    <w:pPr>
      <w:pStyle w:val="Zaglavlje"/>
    </w:pPr>
    <w:r>
      <w:rPr>
        <w:rStyle w:val="PozadinaSvijetloCrvena"/>
        <w:shd w:fill="auto" w:color="auto" w:val="clear"/>
      </w:rPr>
      <w:t>Poslovni broj: 9 St-727/15-4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08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D57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St-727/2015-4</izvorni_sadrzaj>
    <derivirana_varijabla naziv="DomainObject.Oznaka_1">St-727/2015-4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L.I.R.I., trgovina, proizvodnja, usluge, d.o.o.</izvorni_sadrzaj>
    <derivirana_varijabla naziv="DomainObject.Predmet.ProtustrankaFormated_1">  L.I.R.I., trgovina, proizvodnja, usluge, d.o.o.</derivirana_varijabla>
  </DomainObject.Predmet.ProtustrankaFormated>
  <DomainObject.Predmet.ProtustrankaFormatedOIB>
    <izvorni_sadrzaj>  L.I.R.I., trgovina, proizvodnja, usluge, d.o.o., OIB 07004025860</izvorni_sadrzaj>
    <derivirana_varijabla naziv="DomainObject.Predmet.ProtustrankaFormatedOIB_1">  L.I.R.I., trgovina, proizvodnja, usluge, d.o.o., OIB 07004025860</derivirana_varijabla>
  </DomainObject.Predmet.ProtustrankaFormatedOIB>
  <DomainObject.Predmet.ProtustrankaFormatedWithAdress>
    <izvorni_sadrzaj> L.I.R.I., trgovina, proizvodnja, usluge, d.o.o., Ulica Dragutina Renarića 7, 48260 Križevci</izvorni_sadrzaj>
    <derivirana_varijabla naziv="DomainObject.Predmet.ProtustrankaFormatedWithAdress_1"> L.I.R.I., trgovina, proizvodnja, usluge, d.o.o., Ulica Dragutina Renarića 7, 48260 Križevci</derivirana_varijabla>
  </DomainObject.Predmet.ProtustrankaFormatedWithAdress>
  <DomainObject.Predmet.ProtustrankaFormatedWithAdressOIB>
    <izvorni_sadrzaj> L.I.R.I., trgovina, proizvodnja, usluge, d.o.o., OIB 07004025860, Ulica Dragutina Renarića 7, 48260 Križevci</izvorni_sadrzaj>
    <derivirana_varijabla naziv="DomainObject.Predmet.ProtustrankaFormatedWithAdressOIB_1"> L.I.R.I., trgovina, proizvodnja, usluge, d.o.o., OIB 07004025860, Ulica Dragutina Renarića 7, 48260 Križevci</derivirana_varijabla>
  </DomainObject.Predmet.ProtustrankaFormatedWithAdressOIB>
  <DomainObject.Predmet.ProtustrankaWithAdress>
    <izvorni_sadrzaj>L.I.R.I., trgovina, proizvodnja, usluge, d.o.o. Ulica Dragutina Renarića 7, 48260 Križevci</izvorni_sadrzaj>
    <derivirana_varijabla naziv="DomainObject.Predmet.ProtustrankaWithAdress_1">L.I.R.I., trgovina, proizvodnja, usluge, d.o.o. Ulica Dragutina Renarića 7, 48260 Križevci</derivirana_varijabla>
  </DomainObject.Predmet.ProtustrankaWithAdress>
  <DomainObject.Predmet.ProtustrankaWithAdressOIB>
    <izvorni_sadrzaj>L.I.R.I., trgovina, proizvodnja, usluge, d.o.o., OIB 07004025860, Ulica Dragutina Renarića 7, 48260 Križevci</izvorni_sadrzaj>
    <derivirana_varijabla naziv="DomainObject.Predmet.ProtustrankaWithAdressOIB_1">L.I.R.I., trgovina, proizvodnja, usluge, d.o.o., OIB 07004025860, Ulica Dragutina Renarića 7, 48260 Križevci</derivirana_varijabla>
  </DomainObject.Predmet.ProtustrankaWithAdressOIB>
  <DomainObject.Predmet.ProtustrankaNazivFormated>
    <izvorni_sadrzaj>L.I.R.I., trgovina, proizvodnja, usluge, d.o.o.</izvorni_sadrzaj>
    <derivirana_varijabla naziv="DomainObject.Predmet.ProtustrankaNazivFormated_1">L.I.R.I., trgovina, proizvodnja, usluge, d.o.o.</derivirana_varijabla>
  </DomainObject.Predmet.ProtustrankaNazivFormated>
  <DomainObject.Predmet.ProtustrankaNazivFormatedOIB>
    <izvorni_sadrzaj>L.I.R.I., trgovina, proizvodnja, usluge, d.o.o., OIB 07004025860</izvorni_sadrzaj>
    <derivirana_varijabla naziv="DomainObject.Predmet.ProtustrankaNazivFormatedOIB_1">L.I.R.I., trgovina, proizvodnja, usluge, d.o.o., OIB 07004025860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53074.16</izvorni_sadrzaj>
    <derivirana_varijabla naziv="DomainObject.Predmet.TrenutnaVrijednost_1">53074.16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L.I.R.I., trgovina, proizvodnja, usluge, d.o.o.</item>
    </izvorni_sadrzaj>
    <derivirana_varijabla naziv="DomainObject.Predmet.ProtuStrankaListFormated_1">
      <item>L.I.R.I., trgovina, proizvodnja, usluge, d.o.o.</item>
    </derivirana_varijabla>
  </DomainObject.Predmet.ProtuStrankaListFormated>
  <DomainObject.Predmet.ProtuStrankaListFormatedOIB>
    <izvorni_sadrzaj>
      <item>L.I.R.I., trgovina, proizvodnja, usluge, d.o.o., OIB 07004025860</item>
    </izvorni_sadrzaj>
    <derivirana_varijabla naziv="DomainObject.Predmet.ProtuStrankaListFormatedOIB_1">
      <item>L.I.R.I., trgovina, proizvodnja, usluge, d.o.o., OIB 07004025860</item>
    </derivirana_varijabla>
  </DomainObject.Predmet.ProtuStrankaListFormatedOIB>
  <DomainObject.Predmet.ProtuStrankaListFormatedWithAdress>
    <izvorni_sadrzaj>
      <item>L.I.R.I., trgovina, proizvodnja, usluge, d.o.o., Ulica Dragutina Renarića 7, 48260 Križevci</item>
    </izvorni_sadrzaj>
    <derivirana_varijabla naziv="DomainObject.Predmet.ProtuStrankaListFormatedWithAdress_1">
      <item>L.I.R.I., trgovina, proizvodnja, usluge, d.o.o., Ulica Dragutina Renarića 7, 48260 Križevci</item>
    </derivirana_varijabla>
  </DomainObject.Predmet.ProtuStrankaListFormatedWithAdress>
  <DomainObject.Predmet.ProtuStrankaListFormatedWithAdressOIB>
    <izvorni_sadrzaj>
      <item>L.I.R.I., trgovina, proizvodnja, usluge, d.o.o., OIB 07004025860, Ulica Dragutina Renarića 7, 48260 Križevci</item>
    </izvorni_sadrzaj>
    <derivirana_varijabla naziv="DomainObject.Predmet.ProtuStrankaListFormatedWithAdressOIB_1">
      <item>L.I.R.I., trgovina, proizvodnja, usluge, d.o.o., OIB 07004025860, Ulica Dragutina Renarića 7, 48260 Križevci</item>
    </derivirana_varijabla>
  </DomainObject.Predmet.ProtuStrankaListFormatedWithAdressOIB>
  <DomainObject.Predmet.ProtuStrankaListNazivFormated>
    <izvorni_sadrzaj>
      <item>L.I.R.I., trgovina, proizvodnja, usluge, d.o.o.</item>
    </izvorni_sadrzaj>
    <derivirana_varijabla naziv="DomainObject.Predmet.ProtuStrankaListNazivFormated_1">
      <item>L.I.R.I., trgovina, proizvodnja, usluge, d.o.o.</item>
    </derivirana_varijabla>
  </DomainObject.Predmet.ProtuStrankaListNazivFormated>
  <DomainObject.Predmet.ProtuStrankaListNazivFormatedOIB>
    <izvorni_sadrzaj>
      <item>L.I.R.I., trgovina, proizvodnja, usluge, d.o.o., OIB 07004025860</item>
    </izvorni_sadrzaj>
    <derivirana_varijabla naziv="DomainObject.Predmet.ProtuStrankaListNazivFormatedOIB_1">
      <item>L.I.R.I., trgovina, proizvodnja, usluge, d.o.o., OIB 07004025860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St-727/2015-4</izvorni_sadrzaj>
    <derivirana_varijabla naziv="DomainObject.PoslovniBrojDokumenta_1">St-727/2015-4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L.I.R.I., trgovina, proizvodnja, usluge, d.o.o.</izvorni_sadrzaj>
    <derivirana_varijabla naziv="DomainObject.Predmet.ProtustrankaIDrugi_1">L.I.R.I., trgovina, proizvodnja,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L.I.R.I., trgovina, proizvodnja, usluge, d.o.o., OIB 07004025860, Ulica Dragutina Renarića 7, 48260 Križevci</izvorni_sadrzaj>
    <derivirana_varijabla naziv="DomainObject.Predmet.ProtustrankaIDrugiAdressOIB_1">L.I.R.I., trgovina, proizvodnja, usluge, d.o.o., OIB 07004025860, Ulica Dragutina Renarića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L.I.R.I., trgovina, proizvodnja, usluge, d.o.o.</item>
      <item>E-oglasna ploča</item>
      <item>Sudski registar</item>
    </izvorni_sadrzaj>
    <derivirana_varijabla naziv="DomainObject.Predmet.SudioniciListNaziv_1">
      <item>Financijska agencija</item>
      <item>L.I.R.I., trgovina, proizvodnja, usluge, d.o.o.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L.I.R.I., trgovina, proizvodnja, usluge, d.o.o., OIB 07004025860, Ulica Dragutina Renarića 7,48260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L.I.R.I., trgovina, proizvodnja, usluge, d.o.o., OIB 07004025860, Ulica Dragutina Renarića 7,48260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988E4-87D1-46DF-BD33-85DE33C7D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380</properties:Words>
  <properties:Characters>2054</properties:Characters>
  <properties:Lines>46</properties:Lines>
  <properties:Paragraphs>13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2015-11-11T09:25:00Z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