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107a" w14:paraId="ee6107a" w:rsidRDefault="00BE5CAC" w:rsidP="00BE5CAC" w:rsidR="00BE5CA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E5CAC" w:rsidP="00BE5CAC" w:rsidR="00BE5CAC">
      <w:pPr>
        <w:spacing w:after="0"/>
        <w:jc w:val="both"/>
      </w:pPr>
      <w:r>
        <w:t xml:space="preserve">       REPUBLIKA HRVATSKA</w:t>
      </w:r>
    </w:p>
    <w:p w:rsidRDefault="00BE5CAC" w:rsidP="00BE5CAC" w:rsidR="00BE5CA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E5CAC" w:rsidP="00BE5CAC" w:rsidR="00BE5CAC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BE5CAC" w:rsidP="00BE5CAC" w:rsidR="00BE5CAC">
      <w:pPr>
        <w:spacing w:after="0"/>
        <w:rPr>
          <w:b/>
          <w:bCs/>
        </w:rPr>
      </w:pPr>
    </w:p>
    <w:p w:rsidRDefault="00BE5CAC" w:rsidP="00BE5CAC" w:rsidR="00BE5CAC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St-91/15-54</w:t>
      </w:r>
    </w:p>
    <w:p w:rsidRDefault="00BE5CAC" w:rsidP="00BE5CAC" w:rsidR="00BE5CAC">
      <w:pPr>
        <w:pStyle w:val="Tijeloteksta"/>
        <w:spacing w:after="0"/>
        <w:rPr>
          <w:bCs/>
        </w:rPr>
      </w:pPr>
    </w:p>
    <w:p w:rsidRDefault="00BE5CAC" w:rsidP="00BE5CAC" w:rsidR="00BE5CAC">
      <w:pPr>
        <w:pStyle w:val="Tijeloteksta"/>
        <w:spacing w:after="0"/>
        <w:rPr>
          <w:bCs/>
        </w:rPr>
      </w:pPr>
    </w:p>
    <w:p w:rsidRDefault="00BE5CAC" w:rsidP="00BE5CAC" w:rsidR="00BE5CAC">
      <w:pPr>
        <w:pStyle w:val="Tijeloteksta"/>
        <w:spacing w:after="0"/>
        <w:rPr>
          <w:b/>
          <w:bCs/>
        </w:rPr>
      </w:pPr>
    </w:p>
    <w:p w:rsidRDefault="00BE5CAC" w:rsidP="00BE5CAC" w:rsidR="00BE5CAC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TVORNICA STOČNE HRANE d.o.o. "u stečaju" Koprivnica, Kolodvorska 14, MBS: 010029626, OIB: 76325867397, na temelju rješenja o prodaji broj St-91/15-29 od 30. svibnja 2016. godine, dana 20. lipnja 2017. godine donio je slijedeći</w:t>
      </w:r>
    </w:p>
    <w:p w:rsidRDefault="00BE5CAC" w:rsidP="00BE5CAC" w:rsidR="00BE5CAC" w:rsidRPr="00BE5CAC">
      <w:pPr>
        <w:pStyle w:val="Naslov1"/>
        <w:spacing w:after="0"/>
        <w:jc w:val="center"/>
        <w:rPr>
          <w:sz w:val="24"/>
          <w:szCs w:val="24"/>
        </w:rPr>
      </w:pPr>
      <w:r w:rsidRPr="00BE5CAC">
        <w:rPr>
          <w:sz w:val="24"/>
          <w:szCs w:val="24"/>
        </w:rPr>
        <w:t>ZAKLJUČAK O PRODAJI</w:t>
      </w:r>
    </w:p>
    <w:p w:rsidRDefault="00BE5CAC" w:rsidP="00BE5CAC" w:rsidR="00BE5CAC">
      <w:pPr>
        <w:spacing w:after="0"/>
        <w:jc w:val="center"/>
        <w:rPr>
          <w:b/>
          <w:bCs/>
        </w:rPr>
      </w:pPr>
      <w:r>
        <w:rPr>
          <w:b/>
          <w:bCs/>
        </w:rPr>
        <w:t>6. JAVNA DRAŽBA</w:t>
      </w:r>
    </w:p>
    <w:p w:rsidRDefault="00BE5CAC" w:rsidP="00BE5CAC" w:rsidR="00BE5CAC">
      <w:pPr>
        <w:spacing w:after="0"/>
        <w:jc w:val="center"/>
        <w:rPr>
          <w:b/>
          <w:bCs/>
        </w:rPr>
      </w:pPr>
    </w:p>
    <w:p w:rsidRDefault="00BE5CAC" w:rsidP="00BE5CAC" w:rsidR="00BE5CAC">
      <w:pPr>
        <w:spacing w:after="0"/>
        <w:rPr>
          <w:b/>
          <w:bCs/>
        </w:rPr>
      </w:pPr>
    </w:p>
    <w:p w:rsidRDefault="00BE5CAC" w:rsidP="00BE5CAC" w:rsidR="00BE5CAC">
      <w:pPr>
        <w:pStyle w:val="Tijeloteksta"/>
        <w:spacing w:after="0"/>
        <w:ind w:firstLine="708"/>
        <w:jc w:val="both"/>
      </w:pPr>
      <w:proofErr w:type="spellStart"/>
      <w:r>
        <w:rPr>
          <w:b/>
        </w:rPr>
        <w:t>I.a</w:t>
      </w:r>
      <w:proofErr w:type="spellEnd"/>
      <w:r>
        <w:rPr>
          <w:b/>
        </w:rPr>
        <w:t>)</w:t>
      </w:r>
      <w:r>
        <w:t xml:space="preserve"> Određuje se prodaja nekretnina i pokretnina u vlasništvu stečajnog dužnika TVORNICA STOČNE HRANE d.o.o. "u stečaju" Koprivnica, u stečajnom postupku, uz odgovarajuću primjenu pravila o ovrsi na nekretninama i pokretninama: </w:t>
      </w:r>
    </w:p>
    <w:p w:rsidRDefault="00BE5CAC" w:rsidP="00BE5CAC" w:rsidR="00BE5CAC">
      <w:pPr>
        <w:spacing w:after="0"/>
        <w:jc w:val="both"/>
      </w:pPr>
    </w:p>
    <w:p w:rsidRDefault="00BE5CAC" w:rsidP="00BE5CAC" w:rsidR="00BE5CAC">
      <w:pPr>
        <w:pStyle w:val="Tijeloteksta"/>
        <w:numPr>
          <w:ilvl w:val="0"/>
          <w:numId w:val="47"/>
        </w:numPr>
        <w:spacing w:after="0"/>
        <w:jc w:val="both"/>
      </w:pPr>
      <w:proofErr w:type="spellStart"/>
      <w:r>
        <w:t>čkbr</w:t>
      </w:r>
      <w:proofErr w:type="spellEnd"/>
      <w:r>
        <w:t xml:space="preserve">. 3138 zgrada u Kolodvorskoj ulici površine 1186 m2,  upisana u </w:t>
      </w:r>
      <w:proofErr w:type="spellStart"/>
      <w:r>
        <w:t>zk.ul</w:t>
      </w:r>
      <w:proofErr w:type="spellEnd"/>
      <w:r>
        <w:t>. 13552 k.o. Koprivnica, u 1/</w:t>
      </w:r>
      <w:proofErr w:type="spellStart"/>
      <w:r>
        <w:t>1</w:t>
      </w:r>
      <w:proofErr w:type="spellEnd"/>
      <w:r>
        <w:t xml:space="preserve"> dijela,</w:t>
      </w:r>
    </w:p>
    <w:p w:rsidRDefault="00BE5CAC" w:rsidP="00BE5CAC" w:rsidR="00BE5CAC">
      <w:pPr>
        <w:pStyle w:val="Tijeloteksta"/>
        <w:numPr>
          <w:ilvl w:val="0"/>
          <w:numId w:val="47"/>
        </w:numPr>
        <w:spacing w:after="0"/>
        <w:jc w:val="both"/>
      </w:pPr>
      <w:proofErr w:type="spellStart"/>
      <w:r>
        <w:t>čkbr</w:t>
      </w:r>
      <w:proofErr w:type="spellEnd"/>
      <w:r>
        <w:t xml:space="preserve">. 1795 dvor u Kolodvorskoj ulici površine 379 m2, upisana u </w:t>
      </w:r>
      <w:proofErr w:type="spellStart"/>
      <w:r>
        <w:t>zk.ul</w:t>
      </w:r>
      <w:proofErr w:type="spellEnd"/>
      <w:r>
        <w:t>. 1653 k.o. Koprivnica, u 1/</w:t>
      </w:r>
      <w:proofErr w:type="spellStart"/>
      <w:r>
        <w:t>1</w:t>
      </w:r>
      <w:proofErr w:type="spellEnd"/>
      <w:r>
        <w:t xml:space="preserve"> dijela</w:t>
      </w:r>
    </w:p>
    <w:p w:rsidRDefault="00BE5CAC" w:rsidP="00BE5CAC" w:rsidR="00BE5CAC">
      <w:pPr>
        <w:pStyle w:val="Tijeloteksta"/>
        <w:numPr>
          <w:ilvl w:val="0"/>
          <w:numId w:val="47"/>
        </w:numPr>
        <w:spacing w:after="0"/>
        <w:jc w:val="both"/>
      </w:pPr>
      <w:proofErr w:type="spellStart"/>
      <w:r>
        <w:t>čkbr</w:t>
      </w:r>
      <w:proofErr w:type="spellEnd"/>
      <w:r>
        <w:t xml:space="preserve">. 1794 dvor u Kolodvorskoj ulici površine 372 m2, upisan u </w:t>
      </w:r>
      <w:proofErr w:type="spellStart"/>
      <w:r>
        <w:t>zk.ul</w:t>
      </w:r>
      <w:proofErr w:type="spellEnd"/>
      <w:r>
        <w:t>. 1654 k.o. Koprivnica, u 1/</w:t>
      </w:r>
      <w:proofErr w:type="spellStart"/>
      <w:r>
        <w:t>1</w:t>
      </w:r>
      <w:proofErr w:type="spellEnd"/>
      <w:r>
        <w:t xml:space="preserve"> dijela</w:t>
      </w:r>
    </w:p>
    <w:p w:rsidRDefault="00BE5CAC" w:rsidP="00BE5CAC" w:rsidR="00BE5CAC">
      <w:pPr>
        <w:pStyle w:val="Tijeloteksta"/>
        <w:spacing w:after="0"/>
      </w:pPr>
    </w:p>
    <w:p w:rsidRDefault="00BE5CAC" w:rsidP="00BE5CAC" w:rsidR="00BE5CAC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nekretnina iznosi 2.910.000,00 kn.</w:t>
      </w:r>
    </w:p>
    <w:p w:rsidRDefault="00BE5CAC" w:rsidP="00BE5CAC" w:rsidR="00BE5CAC">
      <w:pPr>
        <w:pStyle w:val="Tijeloteksta"/>
        <w:spacing w:after="0"/>
        <w:rPr>
          <w:b/>
        </w:rPr>
      </w:pPr>
    </w:p>
    <w:p w:rsidRDefault="00BE5CAC" w:rsidP="00BE5CAC" w:rsidR="00BE5CAC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nekretnine iznosi 1.191.936,00 kn.</w:t>
      </w:r>
    </w:p>
    <w:p w:rsidRDefault="00BE5CAC" w:rsidP="00BE5CAC" w:rsidR="00BE5CAC">
      <w:pPr>
        <w:pStyle w:val="Tijeloteksta"/>
        <w:spacing w:after="0"/>
      </w:pPr>
    </w:p>
    <w:p w:rsidRDefault="00BE5CAC" w:rsidP="00BE5CAC" w:rsidR="00BE5CAC">
      <w:pPr>
        <w:pStyle w:val="Tijeloteksta"/>
        <w:spacing w:after="0"/>
        <w:ind w:firstLine="348" w:left="360"/>
        <w:jc w:val="both"/>
      </w:pPr>
      <w:r>
        <w:t xml:space="preserve">Na navedenim nekretninama uknjiženi su tereti u korist </w:t>
      </w:r>
      <w:proofErr w:type="spellStart"/>
      <w:r>
        <w:t>razlučnih</w:t>
      </w:r>
      <w:proofErr w:type="spellEnd"/>
      <w:r>
        <w:t xml:space="preserve"> vjerovnika i to Hypo Alpe-</w:t>
      </w:r>
      <w:proofErr w:type="spellStart"/>
      <w:r>
        <w:t>Adria</w:t>
      </w:r>
      <w:proofErr w:type="spellEnd"/>
      <w:r>
        <w:t>-Bank d.d. Zagreb i H-</w:t>
      </w:r>
      <w:proofErr w:type="spellStart"/>
      <w:r>
        <w:t>Abduco</w:t>
      </w:r>
      <w:proofErr w:type="spellEnd"/>
      <w:r>
        <w:t xml:space="preserve"> d.o.o. Zagreb.</w:t>
      </w:r>
    </w:p>
    <w:p w:rsidRDefault="00BE5CAC" w:rsidP="00BE5CAC" w:rsidR="00BE5CAC">
      <w:pPr>
        <w:pStyle w:val="Tijeloteksta"/>
        <w:spacing w:after="0"/>
        <w:jc w:val="both"/>
      </w:pPr>
    </w:p>
    <w:p w:rsidRDefault="00BE5CAC" w:rsidP="00BE5CAC" w:rsidR="00BE5CAC">
      <w:pPr>
        <w:pStyle w:val="Tijeloteksta"/>
        <w:spacing w:after="0"/>
        <w:ind w:firstLine="708"/>
        <w:jc w:val="both"/>
      </w:pPr>
      <w:proofErr w:type="spellStart"/>
      <w:r>
        <w:rPr>
          <w:b/>
        </w:rPr>
        <w:t>I.b</w:t>
      </w:r>
      <w:proofErr w:type="spellEnd"/>
      <w:r>
        <w:rPr>
          <w:b/>
        </w:rPr>
        <w:t xml:space="preserve">) </w:t>
      </w:r>
      <w:r>
        <w:t>Pokretnine koje su ugrađene u navedenu nekretninu i sačinjavaju tehnološku proizvodnu cjelinu - mini linija za pakiranje, oprema i postrojenja, uredska oprema, namještaj i inventar, sve citirano u elaboratu procjene pokretne imovine stalnog sudskog vještaka Iveković Slobodana, koji je sastavni dio ovog zaključka.</w:t>
      </w:r>
    </w:p>
    <w:p w:rsidRDefault="00BE5CAC" w:rsidP="00BE5CAC" w:rsidR="00BE5CAC">
      <w:pPr>
        <w:pStyle w:val="Tijeloteksta"/>
        <w:spacing w:after="0"/>
        <w:ind w:left="360"/>
      </w:pPr>
    </w:p>
    <w:p w:rsidRDefault="00BE5CAC" w:rsidP="00BE5CAC" w:rsidR="00BE5CAC">
      <w:pPr>
        <w:pStyle w:val="Tijeloteksta"/>
        <w:spacing w:after="0"/>
        <w:ind w:left="360"/>
        <w:rPr>
          <w:b/>
        </w:rPr>
      </w:pPr>
      <w:r>
        <w:rPr>
          <w:b/>
        </w:rPr>
        <w:t xml:space="preserve">      Procijenjena vrijednost pokretnina iznosi  1.092.637,26 kn.</w:t>
      </w:r>
    </w:p>
    <w:p w:rsidRDefault="00BE5CAC" w:rsidP="00BE5CAC" w:rsidR="00BE5CAC">
      <w:pPr>
        <w:pStyle w:val="Tijeloteksta"/>
        <w:spacing w:after="0"/>
        <w:ind w:left="360"/>
        <w:rPr>
          <w:b/>
        </w:rPr>
      </w:pPr>
    </w:p>
    <w:p w:rsidRDefault="00BE5CAC" w:rsidP="00BE5CAC" w:rsidR="00BE5CAC">
      <w:pPr>
        <w:pStyle w:val="Tijeloteksta"/>
        <w:spacing w:after="0"/>
        <w:ind w:firstLine="348" w:left="360"/>
        <w:rPr>
          <w:b/>
        </w:rPr>
      </w:pPr>
      <w:r>
        <w:rPr>
          <w:b/>
        </w:rPr>
        <w:t>Početna prodajna cijena za pokretnine iznosi 874.110,00 kn.</w:t>
      </w:r>
    </w:p>
    <w:p w:rsidRDefault="00BE5CAC" w:rsidP="00BE5CAC" w:rsidR="00BE5CAC">
      <w:pPr>
        <w:pStyle w:val="Tijeloteksta"/>
        <w:spacing w:after="0"/>
        <w:ind w:left="360"/>
        <w:jc w:val="both"/>
      </w:pPr>
      <w:r>
        <w:lastRenderedPageBreak/>
        <w:tab/>
        <w:t xml:space="preserve">Nekretnine pod točkom </w:t>
      </w:r>
      <w:proofErr w:type="spellStart"/>
      <w:r>
        <w:t>I.a</w:t>
      </w:r>
      <w:proofErr w:type="spellEnd"/>
      <w:r>
        <w:t xml:space="preserve">) i pokretnine pod točkom </w:t>
      </w:r>
      <w:proofErr w:type="spellStart"/>
      <w:r>
        <w:t>I.b</w:t>
      </w:r>
      <w:proofErr w:type="spellEnd"/>
      <w:r>
        <w:t>) prodaju se kao cjelina.</w:t>
      </w:r>
    </w:p>
    <w:p w:rsidRDefault="00BE5CAC" w:rsidP="00BE5CAC" w:rsidR="00BE5CAC">
      <w:pPr>
        <w:pStyle w:val="Tijeloteksta"/>
        <w:spacing w:after="0"/>
        <w:ind w:left="360"/>
      </w:pPr>
    </w:p>
    <w:p w:rsidRDefault="00BE5CAC" w:rsidP="00BE5CAC" w:rsidR="00BE5CAC">
      <w:pPr>
        <w:pStyle w:val="Tijeloteksta"/>
        <w:spacing w:after="0"/>
        <w:ind w:firstLine="708"/>
        <w:jc w:val="both"/>
      </w:pPr>
      <w:r>
        <w:t xml:space="preserve">II/ Nekretnine i pokretnine će se prodavati na usmenoj javnoj dražbi. Šesto ročište za prodaju održat će se dana </w:t>
      </w:r>
      <w:r>
        <w:rPr>
          <w:b/>
        </w:rPr>
        <w:t>25.07.2017.</w:t>
      </w:r>
      <w:r>
        <w:t xml:space="preserve"> godine, u zgradi Trgovačkog suda u Varaždinu, soba 226/II, s početkom u </w:t>
      </w:r>
      <w:r>
        <w:rPr>
          <w:b/>
        </w:rPr>
        <w:t>09,30 sati.</w:t>
      </w:r>
      <w:r>
        <w:t xml:space="preserve"> Ročište će se održati i ako na njemu sudjeluje samo jedan ponuditelj.</w:t>
      </w:r>
    </w:p>
    <w:p w:rsidRDefault="00BE5CAC" w:rsidP="00BE5CAC" w:rsidR="00BE5CAC">
      <w:pPr>
        <w:pStyle w:val="Tijeloteksta"/>
        <w:spacing w:after="0"/>
        <w:ind w:firstLine="708"/>
        <w:jc w:val="both"/>
      </w:pPr>
    </w:p>
    <w:p w:rsidRDefault="00BE5CAC" w:rsidP="00BE5CAC" w:rsidR="00BE5CAC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BE5CAC" w:rsidP="00BE5CAC" w:rsidR="00BE5CAC">
      <w:pPr>
        <w:pStyle w:val="Tijeloteksta"/>
        <w:spacing w:after="0"/>
      </w:pPr>
    </w:p>
    <w:p w:rsidRDefault="00BE5CAC" w:rsidP="00BE5CAC" w:rsidR="00BE5CAC">
      <w:pPr>
        <w:pStyle w:val="Tijeloteksta"/>
        <w:spacing w:after="0"/>
        <w:ind w:firstLine="708"/>
      </w:pPr>
      <w:r>
        <w:t>IV/ Uvjeti prodaje:</w:t>
      </w:r>
    </w:p>
    <w:p w:rsidRDefault="00BE5CAC" w:rsidP="00BE5CAC" w:rsidR="00BE5CAC">
      <w:pPr>
        <w:numPr>
          <w:ilvl w:val="0"/>
          <w:numId w:val="48"/>
        </w:numPr>
        <w:spacing w:after="0"/>
        <w:jc w:val="both"/>
      </w:pPr>
      <w:r>
        <w:t xml:space="preserve">Nekretnine iz točke </w:t>
      </w:r>
      <w:proofErr w:type="spellStart"/>
      <w:r>
        <w:t>I.a</w:t>
      </w:r>
      <w:proofErr w:type="spellEnd"/>
      <w:r>
        <w:t xml:space="preserve"> ovog zaključka prodavati će se po početnoj cijeni i to u iznosu    od 1.191.936,00 kn, pokretnine iz točke </w:t>
      </w:r>
      <w:proofErr w:type="spellStart"/>
      <w:r>
        <w:t>I.b</w:t>
      </w:r>
      <w:proofErr w:type="spellEnd"/>
      <w:r>
        <w:t xml:space="preserve"> ovog zaključka prodavati će se po početnoj cijeni i to u iznosu od 874.110,00 kn, što ukupno iznosi 2.066.046,00 kn, te se  ispod te cijene na šestom ročištu za javnu dražbu nekretnine ne mogu prodati.</w:t>
      </w:r>
    </w:p>
    <w:p w:rsidRDefault="00BE5CAC" w:rsidP="00BE5CAC" w:rsidR="00BE5CAC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BE5CAC" w:rsidP="00BE5CAC" w:rsidR="00BE5CAC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10% od početne prodajne cijene nekretnina i pokretnina za koje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St-91/15. Kupcu nekretnina jamčevina se uračunava u kupoprodajnu cijenu, a ostalima se vraća odmah nakon zaključenja javne dražbe.</w:t>
      </w:r>
    </w:p>
    <w:p w:rsidRDefault="00BE5CAC" w:rsidP="00BE5CAC" w:rsidR="00BE5CAC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, osim za dio nekretnina i pokretnina određene grupe koje nisu obuhvaćene njihovim </w:t>
      </w:r>
      <w:proofErr w:type="spellStart"/>
      <w:r>
        <w:t>razlučnim</w:t>
      </w:r>
      <w:proofErr w:type="spellEnd"/>
      <w:r>
        <w:t xml:space="preserve"> pravom.</w:t>
      </w:r>
    </w:p>
    <w:p w:rsidRDefault="00BE5CAC" w:rsidP="00BE5CAC" w:rsidR="00BE5CAC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</w:t>
      </w:r>
      <w:proofErr w:type="spellStart"/>
      <w:r>
        <w:t>kupovninu</w:t>
      </w:r>
      <w:proofErr w:type="spellEnd"/>
      <w:r>
        <w:t xml:space="preserve"> u roku od 30 dana od dana pravomoćnosti rješenja o dosudi nekretnina, na račun sudskog depozita navedenog u točki 3. uvjeta prodaje ovog zaključka. Ako kupac u tom roku ne položi </w:t>
      </w:r>
      <w:proofErr w:type="spellStart"/>
      <w:r>
        <w:t>kupovninu</w:t>
      </w:r>
      <w:proofErr w:type="spellEnd"/>
      <w:r>
        <w:t xml:space="preserve">, smatrat će se da je odustao od kupnje,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dražbi. Ako bude više ponuditelja, sud će u rješenju o dosudi odrediti  da će se nekretnine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 xml:space="preserve">. </w:t>
      </w:r>
    </w:p>
    <w:p w:rsidRDefault="00BE5CAC" w:rsidP="00BE5CAC" w:rsidR="00BE5CAC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se nakon pravomoćnosti  toga  rješenja i nakon što kupac položi </w:t>
      </w:r>
      <w:proofErr w:type="spellStart"/>
      <w:r>
        <w:t>kupovninu</w:t>
      </w:r>
      <w:proofErr w:type="spellEnd"/>
      <w:r>
        <w:t>, u zemljišnim knjigama upiše pravo vlasništva na dosuđenim nekretninama u korist kupca, te brisati prava i terete na nekretninama koji prestaju njihovom prodajom.</w:t>
      </w:r>
    </w:p>
    <w:p w:rsidRDefault="00BE5CAC" w:rsidP="00BE5CAC" w:rsidR="00BE5CAC">
      <w:pPr>
        <w:numPr>
          <w:ilvl w:val="0"/>
          <w:numId w:val="48"/>
        </w:numPr>
        <w:spacing w:after="0"/>
        <w:jc w:val="both"/>
      </w:pPr>
      <w:r>
        <w:t xml:space="preserve">Nekretnina pod točkom </w:t>
      </w:r>
      <w:proofErr w:type="spellStart"/>
      <w:r>
        <w:t>I.a</w:t>
      </w:r>
      <w:proofErr w:type="spellEnd"/>
      <w:r>
        <w:t>) ovog zaključka nije legalizirana, te se prodaje sukladno postojećem upisu u zemljišne knjige po načelu "viđeno-kupljeno", bez daljnjih prigovora kupca.</w:t>
      </w:r>
    </w:p>
    <w:p w:rsidRDefault="00BE5CAC" w:rsidP="00BE5CAC" w:rsidR="00BE5CAC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lastRenderedPageBreak/>
        <w:t>Zainteresirane osobe mogu razgledati nekretnine i pokretnine koje su predmet prodaje uz prethodni dogovor sa stečajnim upraviteljem Stankom Makar, dipl. oec. iz Ludbrega, na broj 091 2010001, svakog radnog dana od 8,00-15,00 sati.</w:t>
      </w:r>
    </w:p>
    <w:p w:rsidRDefault="00BE5CAC" w:rsidP="00BE5CAC" w:rsidR="00BE5CAC">
      <w:pPr>
        <w:pStyle w:val="Tijeloteksta"/>
        <w:tabs>
          <w:tab w:pos="1260" w:val="left"/>
        </w:tabs>
        <w:spacing w:after="0"/>
      </w:pPr>
    </w:p>
    <w:p w:rsidRDefault="00BE5CAC" w:rsidP="00BE5CAC" w:rsidR="00BE5CAC">
      <w:pPr>
        <w:pStyle w:val="Tijeloteksta"/>
        <w:tabs>
          <w:tab w:pos="1260" w:val="left"/>
        </w:tabs>
        <w:spacing w:after="0"/>
      </w:pPr>
    </w:p>
    <w:p w:rsidRDefault="00BE5CAC" w:rsidP="00BE5CAC" w:rsidR="00BE5CAC">
      <w:pPr>
        <w:pStyle w:val="Tijeloteksta"/>
        <w:tabs>
          <w:tab w:pos="1260" w:val="left"/>
        </w:tabs>
        <w:spacing w:after="0"/>
      </w:pPr>
    </w:p>
    <w:p w:rsidRDefault="00BE5CAC" w:rsidP="00BE5CAC" w:rsidR="00BE5CAC">
      <w:pPr>
        <w:pStyle w:val="Tijeloteksta"/>
        <w:tabs>
          <w:tab w:pos="1260" w:val="left"/>
        </w:tabs>
        <w:spacing w:after="0"/>
        <w:ind w:left="720"/>
      </w:pPr>
    </w:p>
    <w:p w:rsidRDefault="00BE5CAC" w:rsidP="00BE5CAC" w:rsidR="00BE5CAC">
      <w:pPr>
        <w:tabs>
          <w:tab w:pos="1260" w:val="left"/>
        </w:tabs>
        <w:spacing w:after="0"/>
        <w:jc w:val="center"/>
      </w:pPr>
      <w:r>
        <w:t>U Varaždinu, 20. lipnja 2017. godine</w:t>
      </w:r>
    </w:p>
    <w:p w:rsidRDefault="00BE5CAC" w:rsidP="00BE5CAC" w:rsidR="00BE5CAC">
      <w:pPr>
        <w:tabs>
          <w:tab w:pos="1260" w:val="left"/>
        </w:tabs>
        <w:spacing w:after="0"/>
      </w:pPr>
    </w:p>
    <w:p w:rsidRDefault="00BE5CAC" w:rsidP="00BE5CAC" w:rsidR="00BE5CAC">
      <w:pPr>
        <w:tabs>
          <w:tab w:pos="1260" w:val="left"/>
        </w:tabs>
        <w:spacing w:after="0"/>
        <w:jc w:val="center"/>
      </w:pPr>
    </w:p>
    <w:p w:rsidRDefault="00BE5CAC" w:rsidP="00BE5CAC" w:rsidR="00BE5CAC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E5CAC" w:rsidP="00BE5CAC" w:rsidR="00BE5CAC">
      <w:pPr>
        <w:tabs>
          <w:tab w:pos="1260" w:val="left"/>
        </w:tabs>
        <w:spacing w:after="0"/>
        <w:jc w:val="both"/>
      </w:pPr>
    </w:p>
    <w:p w:rsidRDefault="00BE5CAC" w:rsidP="00BE5CAC" w:rsidR="00BE5CAC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BE5CAC" w:rsidP="00BE5CAC" w:rsidR="00BE5CAC">
      <w:pPr>
        <w:tabs>
          <w:tab w:pos="1260" w:val="left"/>
        </w:tabs>
        <w:spacing w:after="0"/>
        <w:jc w:val="both"/>
      </w:pPr>
    </w:p>
    <w:p w:rsidRDefault="00BE5CAC" w:rsidP="00BE5CAC" w:rsidR="00BE5CAC">
      <w:pPr>
        <w:tabs>
          <w:tab w:pos="1260" w:val="left"/>
        </w:tabs>
        <w:spacing w:after="0"/>
        <w:jc w:val="both"/>
      </w:pPr>
    </w:p>
    <w:p w:rsidRDefault="00BE5CAC" w:rsidP="00BE5CAC" w:rsidR="00BE5CAC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BE5CAC" w:rsidP="00BE5CAC" w:rsidR="00BE5CAC">
      <w:pPr>
        <w:tabs>
          <w:tab w:pos="1260" w:val="left"/>
        </w:tabs>
        <w:spacing w:after="0"/>
        <w:jc w:val="both"/>
      </w:pPr>
    </w:p>
    <w:p w:rsidRDefault="00BE5CAC" w:rsidP="00BE5CAC" w:rsidR="00BE5CAC">
      <w:pPr>
        <w:tabs>
          <w:tab w:pos="1260" w:val="left"/>
        </w:tabs>
        <w:spacing w:after="0"/>
        <w:jc w:val="both"/>
      </w:pPr>
    </w:p>
    <w:p w:rsidRDefault="00BE5CAC" w:rsidP="00BE5CAC" w:rsidR="00BE5CAC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BE5CAC" w:rsidP="00BE5CAC" w:rsidR="00BE5CAC">
      <w:pPr>
        <w:tabs>
          <w:tab w:pos="1260" w:val="left"/>
        </w:tabs>
        <w:spacing w:after="0"/>
        <w:jc w:val="both"/>
      </w:pPr>
    </w:p>
    <w:p w:rsidRDefault="00BE5CAC" w:rsidP="00BE5CAC" w:rsidR="00BE5CAC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BE5CAC" w:rsidP="00BE5CAC" w:rsidR="00BE5CAC">
      <w:pPr>
        <w:tabs>
          <w:tab w:pos="1260" w:val="left"/>
        </w:tabs>
        <w:spacing w:after="0"/>
        <w:jc w:val="both"/>
      </w:pPr>
    </w:p>
    <w:p w:rsidRDefault="00BE5CAC" w:rsidP="00BE5CAC" w:rsidR="00BE5CAC">
      <w:pPr>
        <w:tabs>
          <w:tab w:pos="1260" w:val="left"/>
        </w:tabs>
        <w:spacing w:after="0"/>
        <w:jc w:val="both"/>
      </w:pPr>
    </w:p>
    <w:p w:rsidRDefault="00BE5CAC" w:rsidP="00BE5CAC" w:rsidR="00BE5CAC">
      <w:pPr>
        <w:tabs>
          <w:tab w:pos="1260" w:val="left"/>
        </w:tabs>
        <w:spacing w:after="0"/>
        <w:jc w:val="both"/>
      </w:pPr>
    </w:p>
    <w:p w:rsidRDefault="00BE5CAC" w:rsidP="00BE5CAC" w:rsidR="00BE5CAC">
      <w:pPr>
        <w:tabs>
          <w:tab w:pos="1260" w:val="left"/>
        </w:tabs>
        <w:spacing w:after="0"/>
        <w:jc w:val="both"/>
      </w:pPr>
    </w:p>
    <w:p w:rsidRDefault="00BE5CAC" w:rsidP="00BE5CAC" w:rsidR="00BE5CAC">
      <w:pPr>
        <w:spacing w:after="0"/>
        <w:jc w:val="both"/>
      </w:pPr>
      <w:r>
        <w:t xml:space="preserve"> DNA: 1. Stečajni upravitelj Stanko Makar, dipl. oec. iz Ludbrega, Petra Zrinskog 3</w:t>
      </w:r>
    </w:p>
    <w:p w:rsidRDefault="00BE5CAC" w:rsidP="00BE5CAC" w:rsidR="00BE5CAC">
      <w:pPr>
        <w:spacing w:after="0"/>
        <w:jc w:val="both"/>
      </w:pPr>
      <w:r>
        <w:t xml:space="preserve">            2. ŽDO Varaždin, građansko-upravni odjel</w:t>
      </w:r>
    </w:p>
    <w:p w:rsidRDefault="00BE5CAC" w:rsidP="00BE5CAC" w:rsidR="00BE5CAC">
      <w:pPr>
        <w:spacing w:after="0"/>
        <w:jc w:val="both"/>
      </w:pPr>
      <w:r>
        <w:t xml:space="preserve">            3. Hypo Alpe-</w:t>
      </w:r>
      <w:proofErr w:type="spellStart"/>
      <w:r>
        <w:t>Adria</w:t>
      </w:r>
      <w:proofErr w:type="spellEnd"/>
      <w:r>
        <w:t>-Bank d.d. Zagreb, Slavonska avenija 6</w:t>
      </w:r>
    </w:p>
    <w:p w:rsidRDefault="00BE5CAC" w:rsidP="00BE5CAC" w:rsidR="00BE5CAC">
      <w:pPr>
        <w:spacing w:after="0"/>
        <w:jc w:val="both"/>
      </w:pPr>
      <w:r>
        <w:t xml:space="preserve">            4. H-ABDUCO d.o.o. Zagreb, Slavonska avenija 6a</w:t>
      </w:r>
    </w:p>
    <w:p w:rsidRDefault="00BE5CAC" w:rsidP="00BE5CAC" w:rsidR="00BE5CAC">
      <w:pPr>
        <w:spacing w:after="0"/>
        <w:jc w:val="both"/>
      </w:pPr>
      <w:r>
        <w:t xml:space="preserve">            5. e-Oglasna ploča ovoga suda </w:t>
      </w:r>
    </w:p>
    <w:p w:rsidRDefault="00BE5CAC" w:rsidP="00BE5CAC" w:rsidR="00BE5CAC">
      <w:pPr>
        <w:tabs>
          <w:tab w:pos="1260" w:val="left"/>
        </w:tabs>
        <w:spacing w:after="0"/>
        <w:jc w:val="both"/>
      </w:pPr>
    </w:p>
    <w:p w:rsidRDefault="00AE649C" w:rsidP="00BE5CAC" w:rsidR="00AE649C" w:rsidRPr="00B76F3C">
      <w:pPr>
        <w:pStyle w:val="NormaleSPIS"/>
        <w:spacing w:after="0"/>
      </w:pPr>
    </w:p>
    <w:p w:rsidRDefault="00AB4602" w:rsidP="00BE5CA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E5CA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F7A" w:rsidP="00537B78" w:rsidR="006A0F7A">
      <w:r>
        <w:separator/>
      </w:r>
    </w:p>
  </w:endnote>
  <w:endnote w:id="0" w:type="continuationSeparator">
    <w:p w:rsidRDefault="006A0F7A" w:rsidP="00537B78" w:rsidR="006A0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F7A" w:rsidP="00537B78" w:rsidR="006A0F7A">
      <w:r>
        <w:separator/>
      </w:r>
    </w:p>
  </w:footnote>
  <w:footnote w:id="0" w:type="continuationSeparator">
    <w:p w:rsidRDefault="006A0F7A" w:rsidP="00537B78" w:rsidR="006A0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0F7A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207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CAC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BE5CAC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BE5CAC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12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St-91/2015-54</izvorni_sadrzaj>
    <derivirana_varijabla naziv="DomainObject.Oznaka_1">St-91/2015-54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Formated_1"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Formated>
  <DomainObject.Predmet.OstaliListFormatedOIB>
    <izvorni_sadrzaj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FormatedOIB_1"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FormatedOIB>
  <DomainObject.Predmet.OstaliListFormatedWithAdress>
    <izvorni_sadrzaj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izvorni_sadrzaj>
    <derivirana_varijabla naziv="DomainObject.Predmet.OstaliListFormatedWithAdress_1"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izvorni_sadrzaj>
    <derivirana_varijabla naziv="DomainObject.Predmet.OstaliListFormatedWithAdressOIB_1"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St-91/2015-54</izvorni_sadrzaj>
    <derivirana_varijabla naziv="DomainObject.PoslovniBrojDokumenta_1">St-91/2015-54</derivirana_varijabla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54124-A1FF-45A8-97A9-DF6D57EC9E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861</properties:Words>
  <properties:Characters>4755</properties:Characters>
  <properties:Lines>125</properties:Lines>
  <properties:Paragraphs>39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2017-06-20T12:10:00Z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St-91/2015-54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