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f866" w14:paraId="1fef866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2554EA">
        <w:rPr>
          <w:szCs w:val="24"/>
          <w:lang w:val="hr-HR"/>
        </w:rPr>
        <w:t>345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2554EA">
        <w:rPr>
          <w:lang w:val="hr-HR"/>
        </w:rPr>
        <w:t>MATEO jednostavno društvo s ograničenom odgovornošću za građevinarstvo, Bjelovar, Miroslava Krleže 117, MBS: 010084890, OIB: 22002520953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359AF">
        <w:rPr>
          <w:lang w:val="hr-HR"/>
        </w:rPr>
        <w:t>1</w:t>
      </w:r>
      <w:r w:rsidR="00B17DDC">
        <w:rPr>
          <w:lang w:val="hr-HR"/>
        </w:rPr>
        <w:t>7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2554EA">
        <w:rPr>
          <w:lang w:val="hr-HR"/>
        </w:rPr>
        <w:t>MATEO jednostavno društvo s ograničenom odgovornošću za građevinarstvo, Bjelovar, Miroslava Krleže 117, MBS: 010084890, OIB: 22002520953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2554EA">
        <w:rPr>
          <w:szCs w:val="24"/>
          <w:lang w:val="hr-HR"/>
        </w:rPr>
        <w:t>MILA</w:t>
      </w:r>
      <w:r w:rsidR="00B219F5">
        <w:rPr>
          <w:szCs w:val="24"/>
          <w:lang w:val="hr-HR"/>
        </w:rPr>
        <w:t>N</w:t>
      </w:r>
      <w:r w:rsidR="002554EA">
        <w:rPr>
          <w:szCs w:val="24"/>
          <w:lang w:val="hr-HR"/>
        </w:rPr>
        <w:t xml:space="preserve"> BARIŠA OBRADOVIĆ</w:t>
      </w:r>
      <w:r w:rsidR="00A214A4">
        <w:rPr>
          <w:szCs w:val="24"/>
          <w:lang w:val="hr-HR"/>
        </w:rPr>
        <w:t xml:space="preserve">, </w:t>
      </w:r>
      <w:r w:rsidR="002554EA">
        <w:rPr>
          <w:szCs w:val="24"/>
          <w:lang w:val="hr-HR"/>
        </w:rPr>
        <w:t>Sveta Nedelja, Srebrnjak 20B</w:t>
      </w:r>
      <w:r w:rsidR="00A05FA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2554EA">
        <w:rPr>
          <w:szCs w:val="24"/>
          <w:lang w:val="hr-HR"/>
        </w:rPr>
        <w:t>45619494339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2554EA">
        <w:rPr>
          <w:lang w:val="hr-HR"/>
        </w:rPr>
        <w:t>MATEO jednostavno društvo s ograničenom odgovornošću za građevinarstvo, Bjelovar, Miroslava Krleže 117, MBS: 010084890, OIB: 22002520953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17DDC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2554EA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17DDC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B17DDC">
        <w:rPr>
          <w:szCs w:val="24"/>
          <w:lang w:val="hr-HR"/>
        </w:rPr>
        <w:t>3</w:t>
      </w:r>
      <w:r w:rsidR="002554EA">
        <w:rPr>
          <w:szCs w:val="24"/>
          <w:lang w:val="hr-HR"/>
        </w:rPr>
        <w:t>45</w:t>
      </w:r>
      <w:r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B17DDC">
        <w:rPr>
          <w:szCs w:val="24"/>
          <w:lang w:val="hr-HR"/>
        </w:rPr>
        <w:t>2</w:t>
      </w:r>
      <w:r w:rsidR="002554EA">
        <w:rPr>
          <w:szCs w:val="24"/>
          <w:lang w:val="hr-HR"/>
        </w:rPr>
        <w:t>3</w:t>
      </w:r>
      <w:r w:rsidR="001C73F1">
        <w:rPr>
          <w:szCs w:val="24"/>
          <w:lang w:val="hr-HR"/>
        </w:rPr>
        <w:t>. studenog</w:t>
      </w:r>
      <w:r w:rsidR="00230207">
        <w:rPr>
          <w:szCs w:val="24"/>
          <w:lang w:val="hr-HR"/>
        </w:rPr>
        <w:t xml:space="preserve"> 2015.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359AF">
        <w:rPr>
          <w:szCs w:val="24"/>
          <w:lang w:val="hr-HR"/>
        </w:rPr>
        <w:t>1</w:t>
      </w:r>
      <w:r w:rsidR="00B17DDC">
        <w:rPr>
          <w:szCs w:val="24"/>
          <w:lang w:val="hr-HR"/>
        </w:rPr>
        <w:t>7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50B76">
        <w:rPr>
          <w:szCs w:val="24"/>
          <w:lang w:val="hr-HR"/>
        </w:rPr>
        <w:t>1</w:t>
      </w:r>
      <w:r w:rsidR="00B17DDC">
        <w:rPr>
          <w:szCs w:val="24"/>
          <w:lang w:val="hr-HR"/>
        </w:rPr>
        <w:t>7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444E" w:rsidR="004D444E">
      <w:r>
        <w:separator/>
      </w:r>
    </w:p>
  </w:endnote>
  <w:endnote w:id="0" w:type="continuationSeparator">
    <w:p w:rsidRDefault="004D444E" w:rsidR="004D4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444E" w:rsidR="004D444E">
      <w:r>
        <w:separator/>
      </w:r>
    </w:p>
  </w:footnote>
  <w:footnote w:id="0" w:type="continuationSeparator">
    <w:p w:rsidRDefault="004D444E" w:rsidR="004D4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19F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B17DDC">
      <w:t>3</w:t>
    </w:r>
    <w:r w:rsidR="002554EA">
      <w:t>45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554EA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444E"/>
    <w:rsid w:val="004D5164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D6BE1"/>
    <w:rsid w:val="007E4C30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05FA7"/>
    <w:rsid w:val="00A214A4"/>
    <w:rsid w:val="00A36B86"/>
    <w:rsid w:val="00A60269"/>
    <w:rsid w:val="00A71555"/>
    <w:rsid w:val="00AA084F"/>
    <w:rsid w:val="00AA3639"/>
    <w:rsid w:val="00AA3A97"/>
    <w:rsid w:val="00AD592E"/>
    <w:rsid w:val="00AE0914"/>
    <w:rsid w:val="00AE384B"/>
    <w:rsid w:val="00AE469A"/>
    <w:rsid w:val="00B17DDC"/>
    <w:rsid w:val="00B21457"/>
    <w:rsid w:val="00B219F5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40BA0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4537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50B76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21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9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9F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9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9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21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9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9F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9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9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St-345/2015</izvorni_sadrzaj>
    <derivirana_varijabla naziv="DomainObject.Predmet.OznakaBroj_1">St-345/2015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MATEO jednostavno društvo s ograničenom odgovornošću za građevinarstvo, Bjelovar zastupanog po punomoćniku Marijan Pavlek</izvorni_sadrzaj>
    <derivirana_varijabla naziv="DomainObject.Predmet.ProtustrankaFormated_1">  MATEO jednostavno društvo s ograničenom odgovornošću za građevinarstvo, Bjelovar zastupanog po punomoćniku Marijan Pavlek</derivirana_varijabla>
  </DomainObject.Predmet.ProtustrankaFormated>
  <DomainObject.Predmet.ProtustrankaFormatedOIB>
    <izvorni_sadrzaj>  MATEO jednostavno društvo s ograničenom odgovornošću za građevinarstvo, Bjelovar, OIB 22002520953 zastupanog po punomoćniku Marijan Pavlek</izvorni_sadrzaj>
    <derivirana_varijabla naziv="DomainObject.Predmet.ProtustrankaFormatedOIB_1">  MATEO jednostavno društvo s ograničenom odgovornošću za građevinarstvo, Bjelovar, OIB 22002520953 zastupanog po punomoćniku Marijan Pavlek</derivirana_varijabla>
  </DomainObject.Predmet.ProtustrankaFormatedOIB>
  <DomainObject.Predmet.ProtustrankaFormatedWithAdress>
    <izvorni_sadrzaj> MATEO jednostavno društvo s ograničenom odgovornošću za građevinarstvo, Bjelovar, Miroslava Krleže 117, 43000 Bjelovar zastupanog po punomoćniku Marijan Pavlek</izvorni_sadrzaj>
    <derivirana_varijabla naziv="DomainObject.Predmet.ProtustrankaFormatedWithAdress_1"> MATEO jednostavno društvo s ograničenom odgovornošću za građevinarstvo, Bjelovar, Miroslava Krleže 117, 43000 Bjelovar zastupanog po punomoćniku Marijan Pavlek</derivirana_varijabla>
  </DomainObject.Predmet.ProtustrankaFormatedWithAdress>
  <DomainObject.Predmet.ProtustrankaFormatedWithAdressOIB>
    <izvorni_sadrzaj> MATEO jednostavno društvo s ograničenom odgovornošću za građevinarstvo, Bjelovar, OIB 22002520953, Miroslava Krleže 117, 43000 Bjelovar zastupanog po punomoćniku Marijan Pavlek</izvorni_sadrzaj>
    <derivirana_varijabla naziv="DomainObject.Predmet.ProtustrankaFormatedWithAdressOIB_1"> MATEO jednostavno društvo s ograničenom odgovornošću za građevinarstvo, Bjelovar, OIB 22002520953, Miroslava Krleže 117, 43000 Bjelovar zastupanog po punomoćniku Marijan Pavlek</derivirana_varijabla>
  </DomainObject.Predmet.ProtustrankaFormatedWithAdressOIB>
  <DomainObject.Predmet.ProtustrankaWithAdress>
    <izvorni_sadrzaj>MATEO jednostavno društvo s ograničenom odgovornošću za građevinarstvo, Bjelovar Miroslava Krleže 117, 43000 Bjelovar</izvorni_sadrzaj>
    <derivirana_varijabla naziv="DomainObject.Predmet.ProtustrankaWithAdress_1">MATEO jednostavno društvo s ograničenom odgovornošću za građevinarstvo, Bjelovar Miroslava Krleže 117, 43000 Bjelovar</derivirana_varijabla>
  </DomainObject.Predmet.ProtustrankaWithAdress>
  <DomainObject.Predmet.ProtustrankaWithAdressOIB>
    <izvorni_sadrzaj>MATEO jednostavno društvo s ograničenom odgovornošću za građevinarstvo, Bjelovar, OIB 22002520953, Miroslava Krleže 117, 43000 Bjelovar</izvorni_sadrzaj>
    <derivirana_varijabla naziv="DomainObject.Predmet.ProtustrankaWithAdressOIB_1">MATEO jednostavno društvo s ograničenom odgovornošću za građevinarstvo, Bjelovar, OIB 22002520953, Miroslava Krleže 117, 43000 Bjelovar</derivirana_varijabla>
  </DomainObject.Predmet.ProtustrankaWithAdressOIB>
  <DomainObject.Predmet.ProtustrankaNazivFormated>
    <izvorni_sadrzaj>MATEO jednostavno društvo s ograničenom odgovornošću za građevinarstvo, Bjelovar</izvorni_sadrzaj>
    <derivirana_varijabla naziv="DomainObject.Predmet.ProtustrankaNazivFormated_1">MATEO jednostavno društvo s ograničenom odgovornošću za građevinarstvo, Bjelovar</derivirana_varijabla>
  </DomainObject.Predmet.ProtustrankaNazivFormated>
  <DomainObject.Predmet.ProtustrankaNazivFormatedOIB>
    <izvorni_sadrzaj>MATEO jednostavno društvo s ograničenom odgovornošću za građevinarstvo, Bjelovar, OIB 22002520953</izvorni_sadrzaj>
    <derivirana_varijabla naziv="DomainObject.Predmet.ProtustrankaNazivFormatedOIB_1">MATEO jednostavno društvo s ograničenom odgovornošću za građevinarstvo, Bjelovar, OIB 22002520953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MATEO jednostavno društvo s ograničenom odgovornošću za građevinarstvo, Bjelovar zastupanog po punomoćniku Marijan Pavlek</item>
    </izvorni_sadrzaj>
    <derivirana_varijabla naziv="DomainObject.Predmet.ProtuStrankaListFormated_1">
      <item>MATEO jednostavno društvo s ograničenom odgovornošću za građevinarstvo, Bjelovar zastupanog po punomoćniku Marijan Pavlek</item>
    </derivirana_varijabla>
  </DomainObject.Predmet.ProtuStrankaListFormated>
  <DomainObject.Predmet.ProtuStrankaListFormatedOIB>
    <izvorni_sadrzaj>
      <item>MATEO jednostavno društvo s ograničenom odgovornošću za građevinarstvo, Bjelovar, OIB 22002520953 zastupanog po punomoćniku Marijan Pavlek</item>
    </izvorni_sadrzaj>
    <derivirana_varijabla naziv="DomainObject.Predmet.ProtuStrankaListFormatedOIB_1">
      <item>MATEO jednostavno društvo s ograničenom odgovornošću za građevinarstvo, Bjelovar, OIB 22002520953 zastupanog po punomoćniku Marijan Pavlek</item>
    </derivirana_varijabla>
  </DomainObject.Predmet.ProtuStrankaListFormatedOIB>
  <DomainObject.Predmet.ProtuStrankaListFormatedWithAdress>
    <izvorni_sadrzaj>
      <item>MATEO jednostavno društvo s ograničenom odgovornošću za građevinarstvo, Bjelovar, Miroslava Krleže 117, 43000 Bjelovar zastupanog po punomoćniku Marijan Pavlek</item>
    </izvorni_sadrzaj>
    <derivirana_varijabla naziv="DomainObject.Predmet.ProtuStrankaListFormatedWithAdress_1">
      <item>MATEO jednostavno društvo s ograničenom odgovornošću za građevinarstvo, Bjelovar, Miroslava Krleže 117, 43000 Bjelovar zastupanog po punomoćniku Marijan Pavlek</item>
    </derivirana_varijabla>
  </DomainObject.Predmet.ProtuStrankaListFormatedWithAdress>
  <DomainObject.Predmet.ProtuStrankaListFormatedWithAdressOIB>
    <izvorni_sadrzaj>
      <item>MATEO jednostavno društvo s ograničenom odgovornošću za građevinarstvo, Bjelovar, OIB 22002520953, Miroslava Krleže 117, 43000 Bjelovar zastupanog po punomoćniku Marijan Pavlek</item>
    </izvorni_sadrzaj>
    <derivirana_varijabla naziv="DomainObject.Predmet.ProtuStrankaListFormatedWithAdressOIB_1">
      <item>MATEO jednostavno društvo s ograničenom odgovornošću za građevinarstvo, Bjelovar, OIB 22002520953, Miroslava Krleže 117, 43000 Bjelovar zastupanog po punomoćniku Marijan Pavlek</item>
    </derivirana_varijabla>
  </DomainObject.Predmet.ProtuStrankaListFormatedWithAdressOIB>
  <DomainObject.Predmet.ProtuStrankaListNazivFormated>
    <izvorni_sadrzaj>
      <item>MATEO jednostavno društvo s ograničenom odgovornošću za građevinarstvo, Bjelovar</item>
    </izvorni_sadrzaj>
    <derivirana_varijabla naziv="DomainObject.Predmet.ProtuStrankaListNazivFormated_1">
      <item>MATEO jednostavno društvo s ograničenom odgovornošću za građevinarstvo, Bjelovar</item>
    </derivirana_varijabla>
  </DomainObject.Predmet.ProtuStrankaListNazivFormated>
  <DomainObject.Predmet.ProtuStrankaListNazivFormatedOIB>
    <izvorni_sadrzaj>
      <item>MATEO jednostavno društvo s ograničenom odgovornošću za građevinarstvo, Bjelovar, OIB 22002520953</item>
    </izvorni_sadrzaj>
    <derivirana_varijabla naziv="DomainObject.Predmet.ProtuStrankaListNazivFormatedOIB_1">
      <item>MATEO jednostavno društvo s ograničenom odgovornošću za građevinarstvo, Bjelovar, OIB 22002520953</item>
    </derivirana_varijabla>
  </DomainObject.Predmet.ProtuStrankaListNazivFormatedOIB>
  <DomainObject.Predmet.OstaliListFormated>
    <izvorni_sadrzaj>
      <item>Marijan Pavlek punomoćnik sudionika u postupku MATEO jednostavno društvo s ograničenom odgovornošću za građevinarstvo, Bjelovar</item>
    </izvorni_sadrzaj>
    <derivirana_varijabla naziv="DomainObject.Predmet.OstaliListFormated_1">
      <item>Marijan Pavlek punomoćnik sudionika u postupku MATEO jednostavno društvo s ograničenom odgovornošću za građevinarstvo, Bjelovar</item>
    </derivirana_varijabla>
  </DomainObject.Predmet.OstaliListFormated>
  <DomainObject.Predmet.OstaliListFormatedOIB>
    <izvorni_sadrzaj>
      <item>Marijan Pavlek, OIB 28418317832 punomoćnik sudionika u postupku MATEO jednostavno društvo s ograničenom odgovornošću za građevinarstvo, Bjelovar</item>
    </izvorni_sadrzaj>
    <derivirana_varijabla naziv="DomainObject.Predmet.OstaliListFormatedOIB_1">
      <item>Marijan Pavlek, OIB 28418317832 punomoćnik sudionika u postupku MATEO jednostavno društvo s ograničenom odgovornošću za građevinarstvo, Bjelovar</item>
    </derivirana_varijabla>
  </DomainObject.Predmet.OstaliListFormatedOIB>
  <DomainObject.Predmet.OstaliListFormatedWithAdress>
    <izvorni_sadrzaj>
      <item>Marijan Pavlek, Jabučeta 58, 43000 Jabučeta punomoćnik sudionika u postupku MATEO jednostavno društvo s ograničenom odgovornošću za građevinarstvo, Bjelovar</item>
    </izvorni_sadrzaj>
    <derivirana_varijabla naziv="DomainObject.Predmet.OstaliListFormatedWithAdress_1">
      <item>Marijan Pavlek, Jabučeta 58, 43000 Jabučeta punomoćnik sudionika u postupku MATEO jednostavno društvo s ograničenom odgovornošću za građevinarstvo, Bjelovar</item>
    </derivirana_varijabla>
  </DomainObject.Predmet.OstaliListFormatedWithAdress>
  <DomainObject.Predmet.OstaliListFormatedWithAdressOIB>
    <izvorni_sadrzaj>
      <item>Marijan Pavlek, OIB 28418317832, Jabučeta 58, 43000 Jabučeta punomoćnik sudionika u postupku MATEO jednostavno društvo s ograničenom odgovornošću za građevinarstvo, Bjelovar</item>
    </izvorni_sadrzaj>
    <derivirana_varijabla naziv="DomainObject.Predmet.OstaliListFormatedWithAdressOIB_1">
      <item>Marijan Pavlek, OIB 28418317832, Jabučeta 58, 43000 Jabučeta punomoćnik sudionika u postupku MATEO jednostavno društvo s ograničenom odgovornošću za građevinarstvo, Bjelovar</item>
    </derivirana_varijabla>
  </DomainObject.Predmet.OstaliListFormatedWithAdressOIB>
  <DomainObject.Predmet.OstaliListNazivFormated>
    <izvorni_sadrzaj>
      <item>Marijan Pavlek</item>
    </izvorni_sadrzaj>
    <derivirana_varijabla naziv="DomainObject.Predmet.OstaliListNazivFormated_1">
      <item>Marijan Pavlek</item>
    </derivirana_varijabla>
  </DomainObject.Predmet.OstaliListNazivFormated>
  <DomainObject.Predmet.OstaliListNazivFormatedOIB>
    <izvorni_sadrzaj>
      <item>Marijan Pavlek, OIB 28418317832</item>
    </izvorni_sadrzaj>
    <derivirana_varijabla naziv="DomainObject.Predmet.OstaliListNazivFormatedOIB_1">
      <item>Marijan Pavlek, OIB 28418317832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MATEO jednostavno društvo s ograničenom odgovornošću za građevinarstvo, Bjelovar</izvorni_sadrzaj>
    <derivirana_varijabla naziv="DomainObject.Predmet.ProtustrankaIDrugi_1">MATEO jednostavno društvo s ograničenom odgovornošću za građevinarstvo,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MATEO jednostavno društvo s ograničenom odgovornošću za građevinarstvo, Bjelovar, OIB 22002520953, Miroslava Krleže 117, 43000 Bjelovar</izvorni_sadrzaj>
    <derivirana_varijabla naziv="DomainObject.Predmet.ProtustrankaIDrugiAdressOIB_1">MATEO jednostavno društvo s ograničenom odgovornošću za građevinarstvo, Bjelovar, OIB 22002520953, Miroslava Krleže 117,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MATEO jednostavno društvo s ograničenom odgovornošću za građevinarstvo, Bjelovar</item>
      <item>Marijan Pavlek</item>
    </izvorni_sadrzaj>
    <derivirana_varijabla naziv="DomainObject.Predmet.SudioniciListNaziv_1">
      <item>FINA, RC ZAGREB, Podružnica Bjelovar</item>
      <item>MATEO jednostavno društvo s ograničenom odgovornošću za građevinarstvo, Bjelovar</item>
      <item>Marijan Pavlek</item>
    </derivirana_varijabla>
  </DomainObject.Predmet.SudioniciListNaziv>
  <DomainObject.Predmet.SudioniciListAdressOIB>
    <izvorni_sadrzaj>
      <item>FINA, RC ZAGREB, Podružnica Bjelovar, OIB 85821130368, F. Supila 4,43000 Bjelovar</item>
      <item>MATEO jednostavno društvo s ograničenom odgovornošću za građevinarstvo, Bjelovar, OIB 22002520953, Miroslava Krleže 117,43000 Bjelovar</item>
      <item>Marijan Pavlek, OIB 28418317832, Jabučeta 58,43000 Jabučeta</item>
    </izvorni_sadrzaj>
    <derivirana_varijabla naziv="DomainObject.Predmet.SudioniciListAdressOIB_1">
      <item>FINA, RC ZAGREB, Podružnica Bjelovar, OIB 85821130368, F. Supila 4,43000 Bjelovar</item>
      <item>MATEO jednostavno društvo s ograničenom odgovornošću za građevinarstvo, Bjelovar, OIB 22002520953, Miroslava Krleže 117,43000 Bjelovar</item>
      <item>Marijan Pavlek, OIB 28418317832, Jabučeta 58,43000 Jabučeta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22002520953</item>
      <item>, OIB 28418317832</item>
    </izvorni_sadrzaj>
    <derivirana_varijabla naziv="DomainObject.Predmet.SudioniciListNazivOIB_1">
      <item>, OIB 85821130368</item>
      <item>, OIB 22002520953</item>
      <item>, OIB 28418317832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C6FC73-41B6-4B4A-BD19-DD03D94506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718</properties:Words>
  <properties:Characters>3921</properties:Characters>
  <properties:Lines>113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2016-02-17T10:45:00Z</dcterms:created>
  <dc:creator>553y7k3</dc:creator>
  <cp:lastModifiedBy>Miroslav Lovreković</cp:lastModifiedBy>
  <cp:lastPrinted>2016-02-17T10:53:00Z</cp:lastPrinted>
  <dcterms:modified xmlns:xsi="http://www.w3.org/2001/XMLSchema-instance" xsi:type="dcterms:W3CDTF">2016-02-17T10:54:00Z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