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2249" w14:paraId="2082249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D27A06">
        <w:t>tupka nad dužnikom VAROVIĆ</w:t>
      </w:r>
      <w:r w:rsidR="00076437">
        <w:t xml:space="preserve"> - </w:t>
      </w:r>
      <w:r w:rsidR="00D27A06">
        <w:t>d.o.o., Bana Jelačića 29, Ludbreg</w:t>
      </w:r>
      <w:r w:rsidR="003E0D32">
        <w:t>,</w:t>
      </w:r>
      <w:r w:rsidR="00D27A06">
        <w:t xml:space="preserve"> OIB: 51931283340</w:t>
      </w:r>
      <w:r w:rsidR="001B05AE">
        <w:t>,</w:t>
      </w:r>
      <w:r w:rsidR="00CA760E">
        <w:t xml:space="preserve"> </w:t>
      </w:r>
      <w:r w:rsidR="00F82D16">
        <w:t>dana</w:t>
      </w:r>
      <w:r w:rsidR="00057E88">
        <w:t xml:space="preserve"> 22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D27A06" w:rsidRPr="00D27A06">
        <w:t xml:space="preserve"> </w:t>
      </w:r>
      <w:r w:rsidR="00D27A06">
        <w:t>VAROVIĆ</w:t>
      </w:r>
      <w:r w:rsidR="00076437">
        <w:t xml:space="preserve"> -</w:t>
      </w:r>
      <w:r w:rsidR="00D27A06">
        <w:t xml:space="preserve"> d.o.o., Bana Jelačića 29, Ludbreg, OIB: 51931283340</w:t>
      </w:r>
      <w:r w:rsidR="00057E88">
        <w:rPr>
          <w:szCs w:val="24"/>
        </w:rPr>
        <w:t>, s danom 22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057E88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D27A06">
        <w:t>VAROVIĆ</w:t>
      </w:r>
      <w:r w:rsidR="00076437">
        <w:t xml:space="preserve"> -</w:t>
      </w:r>
      <w:r w:rsidR="00D27A06">
        <w:t xml:space="preserve"> d.o.o., Bana Jelačića 29, Ludbreg, OIB: 51931283340.</w:t>
      </w:r>
    </w:p>
    <w:p w:rsidRDefault="00D27A06" w:rsidP="00BD5D5B" w:rsidR="00D27A06">
      <w:pPr>
        <w:ind w:hanging="708" w:left="1413"/>
        <w:jc w:val="both"/>
      </w:pPr>
    </w:p>
    <w:p w:rsidRDefault="00BD5D5B" w:rsidP="00076437" w:rsidR="0007643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D27A06">
        <w:t xml:space="preserve">Ivan Prpić, </w:t>
      </w:r>
      <w:proofErr w:type="spellStart"/>
      <w:r w:rsidR="00D27A06">
        <w:t>Hruševečka</w:t>
      </w:r>
      <w:proofErr w:type="spellEnd"/>
      <w:r w:rsidR="00D27A06">
        <w:t xml:space="preserve"> ulica 11, Zagreb, OIB: 16795120342.</w:t>
      </w:r>
    </w:p>
    <w:p w:rsidRDefault="00076437" w:rsidP="00076437" w:rsidR="00076437">
      <w:pPr>
        <w:ind w:hanging="705" w:left="1410"/>
        <w:jc w:val="both"/>
      </w:pPr>
    </w:p>
    <w:p w:rsidRDefault="00BD5D5B" w:rsidP="00076437" w:rsidR="00213DB3" w:rsidRPr="00076437">
      <w:pPr>
        <w:ind w:hanging="705" w:left="1410"/>
        <w:jc w:val="both"/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D27A06" w:rsidRPr="00D27A06">
        <w:t xml:space="preserve"> </w:t>
      </w:r>
      <w:r w:rsidR="00D27A06">
        <w:t xml:space="preserve">VAROVIĆ </w:t>
      </w:r>
      <w:r w:rsidR="00076437">
        <w:t xml:space="preserve">- </w:t>
      </w:r>
      <w:r w:rsidR="00D27A06">
        <w:t>d.o.o., Bana Jelačića 29, Ludbreg, OIB: 51931283340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D27A06">
        <w:rPr>
          <w:szCs w:val="24"/>
        </w:rPr>
        <w:t>je dana 30.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057E88">
        <w:rPr>
          <w:szCs w:val="24"/>
        </w:rPr>
        <w:t xml:space="preserve"> 22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0B356B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057E88" w:rsidR="00E377C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E377C1" w:rsidP="00E377C1" w:rsidR="00E377C1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D27A06">
        <w:t>VAROVIĆ</w:t>
      </w:r>
      <w:r w:rsidR="00076437">
        <w:t xml:space="preserve"> -</w:t>
      </w:r>
      <w:r w:rsidR="00D27A06">
        <w:t xml:space="preserve"> d.o.o., Bana Jelačića 29, 42230 Ludbreg</w:t>
      </w:r>
    </w:p>
    <w:p w:rsidRDefault="00AC315C" w:rsidP="00057E88" w:rsidR="00AC315C" w:rsidRPr="00057E8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D27A06">
        <w:rPr>
          <w:szCs w:val="24"/>
        </w:rPr>
        <w:t xml:space="preserve">Jadranko </w:t>
      </w:r>
      <w:proofErr w:type="spellStart"/>
      <w:r w:rsidR="00D27A06">
        <w:rPr>
          <w:szCs w:val="24"/>
        </w:rPr>
        <w:t>Peica</w:t>
      </w:r>
      <w:proofErr w:type="spellEnd"/>
      <w:r w:rsidR="00D27A06">
        <w:rPr>
          <w:szCs w:val="24"/>
        </w:rPr>
        <w:t>, Koprivnica, Kneza Domagoja 88/a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3E0D32">
        <w:rPr>
          <w:szCs w:val="24"/>
        </w:rPr>
        <w:t>a Hrva</w:t>
      </w:r>
      <w:r w:rsidR="00057E88">
        <w:rPr>
          <w:szCs w:val="24"/>
        </w:rPr>
        <w:t>tska, Ispostava Varaždin, Varaždin</w:t>
      </w:r>
      <w:r w:rsidR="00670F24">
        <w:rPr>
          <w:szCs w:val="24"/>
        </w:rPr>
        <w:t xml:space="preserve">, </w:t>
      </w:r>
      <w:proofErr w:type="spellStart"/>
      <w:r w:rsidR="00057E88">
        <w:rPr>
          <w:szCs w:val="24"/>
        </w:rPr>
        <w:t>Graberje</w:t>
      </w:r>
      <w:proofErr w:type="spellEnd"/>
      <w:r w:rsidR="00057E88">
        <w:rPr>
          <w:szCs w:val="24"/>
        </w:rPr>
        <w:t xml:space="preserve"> </w:t>
      </w:r>
      <w:r w:rsidR="003E0D32">
        <w:rPr>
          <w:szCs w:val="24"/>
        </w:rPr>
        <w:t>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D27A06">
        <w:t xml:space="preserve">Ivan Prpić, </w:t>
      </w:r>
      <w:proofErr w:type="spellStart"/>
      <w:r w:rsidR="00D27A06">
        <w:t>Hruševečka</w:t>
      </w:r>
      <w:proofErr w:type="spellEnd"/>
      <w:r w:rsidR="00D27A06">
        <w:t xml:space="preserve"> ulica 11, 10000 Zagreb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7A646E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72A" w:rsidP="006E5853" w:rsidR="0007072A">
      <w:r>
        <w:separator/>
      </w:r>
    </w:p>
  </w:endnote>
  <w:endnote w:id="0" w:type="continuationSeparator">
    <w:p w:rsidRDefault="0007072A" w:rsidP="006E5853" w:rsidR="00070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72A" w:rsidP="006E5853" w:rsidR="0007072A">
      <w:r>
        <w:separator/>
      </w:r>
    </w:p>
  </w:footnote>
  <w:footnote w:id="0" w:type="continuationSeparator">
    <w:p w:rsidRDefault="0007072A" w:rsidP="006E5853" w:rsidR="00070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A06" w:rsidP="006E5853" w:rsidR="00BD5D5B">
    <w:pPr>
      <w:pStyle w:val="Zaglavlje"/>
      <w:jc w:val="right"/>
    </w:pPr>
    <w:r>
      <w:t>Poslovni broj: St-442/15-5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57E88"/>
    <w:rsid w:val="00066303"/>
    <w:rsid w:val="0007072A"/>
    <w:rsid w:val="00076437"/>
    <w:rsid w:val="000A16EA"/>
    <w:rsid w:val="000B356B"/>
    <w:rsid w:val="000E130B"/>
    <w:rsid w:val="00100876"/>
    <w:rsid w:val="001B05AE"/>
    <w:rsid w:val="001D29D2"/>
    <w:rsid w:val="00213DB3"/>
    <w:rsid w:val="002435BA"/>
    <w:rsid w:val="002439C7"/>
    <w:rsid w:val="00262923"/>
    <w:rsid w:val="002C5554"/>
    <w:rsid w:val="00335D24"/>
    <w:rsid w:val="00356B59"/>
    <w:rsid w:val="003828EB"/>
    <w:rsid w:val="003B48FF"/>
    <w:rsid w:val="003E0D32"/>
    <w:rsid w:val="00436A5A"/>
    <w:rsid w:val="004E2CB1"/>
    <w:rsid w:val="005371AA"/>
    <w:rsid w:val="00564CD4"/>
    <w:rsid w:val="005A3EFC"/>
    <w:rsid w:val="00667B21"/>
    <w:rsid w:val="00670F24"/>
    <w:rsid w:val="006842AE"/>
    <w:rsid w:val="006B07F7"/>
    <w:rsid w:val="006B087D"/>
    <w:rsid w:val="006E5853"/>
    <w:rsid w:val="00791A89"/>
    <w:rsid w:val="007A646E"/>
    <w:rsid w:val="007A6AF2"/>
    <w:rsid w:val="007D2555"/>
    <w:rsid w:val="00806A38"/>
    <w:rsid w:val="00842FEB"/>
    <w:rsid w:val="00850758"/>
    <w:rsid w:val="00865DDA"/>
    <w:rsid w:val="008C60D6"/>
    <w:rsid w:val="008D4E02"/>
    <w:rsid w:val="00915FC7"/>
    <w:rsid w:val="00A60097"/>
    <w:rsid w:val="00AC315C"/>
    <w:rsid w:val="00B12F61"/>
    <w:rsid w:val="00B327DC"/>
    <w:rsid w:val="00B72CD2"/>
    <w:rsid w:val="00B76A79"/>
    <w:rsid w:val="00BC4D7A"/>
    <w:rsid w:val="00BD5D5B"/>
    <w:rsid w:val="00BD7494"/>
    <w:rsid w:val="00CA760E"/>
    <w:rsid w:val="00CF5185"/>
    <w:rsid w:val="00D03264"/>
    <w:rsid w:val="00D25C15"/>
    <w:rsid w:val="00D27A06"/>
    <w:rsid w:val="00D463E2"/>
    <w:rsid w:val="00D4718D"/>
    <w:rsid w:val="00D907BF"/>
    <w:rsid w:val="00DD056A"/>
    <w:rsid w:val="00E21DDE"/>
    <w:rsid w:val="00E274EB"/>
    <w:rsid w:val="00E377C1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B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B2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B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B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B2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B2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B2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B2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St-442/2015-5</izvorni_sadrzaj>
    <derivirana_varijabla naziv="DomainObject.Oznaka_1">St-442/2015-5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VAROVIĆ - društvo s ograničenom odgovornošću za trgovinu i usluge zastupanog po punomoćniku Jadranko Peica</izvorni_sadrzaj>
    <derivirana_varijabla naziv="DomainObject.Predmet.ProtustrankaFormated_1">  VAROVIĆ - društvo s ograničenom odgovornošću za trgovinu i usluge zastupanog po punomoćniku Jadranko Peica</derivirana_varijabla>
  </DomainObject.Predmet.ProtustrankaFormated>
  <DomainObject.Predmet.ProtustrankaFormatedOIB>
    <izvorni_sadrzaj>  VAROVIĆ - društvo s ograničenom odgovornošću za trgovinu i usluge, OIB 51931283340 zastupanog po punomoćniku Jadranko Peica</izvorni_sadrzaj>
    <derivirana_varijabla naziv="DomainObject.Predmet.ProtustrankaFormatedOIB_1">  VAROVIĆ - društvo s ograničenom odgovornošću za trgovinu i usluge, OIB 51931283340 zastupanog po punomoćniku Jadranko Peica</derivirana_varijabla>
  </DomainObject.Predmet.ProtustrankaFormatedOIB>
  <DomainObject.Predmet.ProtustrankaFormatedWithAdress>
    <izvorni_sadrzaj> VAROVIĆ - društvo s ograničenom odgovornošću za trgovinu i usluge, Bana Jelačića 29, 42230 Ludbreg zastupanog po punomoćniku Jadranko Peica</izvorni_sadrzaj>
    <derivirana_varijabla naziv="DomainObject.Predmet.ProtustrankaFormatedWithAdress_1"> VAROVIĆ - društvo s ograničenom odgovornošću za trgovinu i usluge, Bana Jelačića 29, 42230 Ludbreg zastupanog po punomoćniku Jadranko Peica</derivirana_varijabla>
  </DomainObject.Predmet.ProtustrankaFormatedWithAdress>
  <DomainObject.Predmet.ProtustrankaFormatedWithAdressOIB>
    <izvorni_sadrzaj> VAROVIĆ - društvo s ograničenom odgovornošću za trgovinu i usluge, OIB 51931283340, Bana Jelačića 29, 42230 Ludbreg zastupanog po punomoćniku Jadranko Peica</izvorni_sadrzaj>
    <derivirana_varijabla naziv="DomainObject.Predmet.ProtustrankaFormatedWithAdressOIB_1"> VAROVIĆ - društvo s ograničenom odgovornošću za trgovinu i usluge, OIB 51931283340, Bana Jelačića 29, 42230 Ludbreg zastupanog po punomoćniku Jadranko Peica</derivirana_varijabla>
  </DomainObject.Predmet.ProtustrankaFormatedWithAdressOIB>
  <DomainObject.Predmet.ProtustrankaWithAdress>
    <izvorni_sadrzaj>VAROVIĆ - društvo s ograničenom odgovornošću za trgovinu i usluge Bana Jelačića 29, 42230 Ludbreg</izvorni_sadrzaj>
    <derivirana_varijabla naziv="DomainObject.Predmet.ProtustrankaWithAdress_1">VAROVIĆ - društvo s ograničenom odgovornošću za trgovinu i usluge Bana Jelačića 29, 42230 Ludbreg</derivirana_varijabla>
  </DomainObject.Predmet.ProtustrankaWithAdress>
  <DomainObject.Predmet.ProtustrankaWithAdressOIB>
    <izvorni_sadrzaj>VAROVIĆ - društvo s ograničenom odgovornošću za trgovinu i usluge, OIB 51931283340, Bana Jelačića 29, 42230 Ludbreg</izvorni_sadrzaj>
    <derivirana_varijabla naziv="DomainObject.Predmet.ProtustrankaWithAdressOIB_1">VAROVIĆ - društvo s ograničenom odgovornošću za trgovinu i usluge, OIB 51931283340, Bana Jelačića 29, 42230 Ludbreg</derivirana_varijabla>
  </DomainObject.Predmet.ProtustrankaWithAdressOIB>
  <DomainObject.Predmet.ProtustrankaNazivFormated>
    <izvorni_sadrzaj>VAROVIĆ - društvo s ograničenom odgovornošću za trgovinu i usluge</izvorni_sadrzaj>
    <derivirana_varijabla naziv="DomainObject.Predmet.ProtustrankaNazivFormated_1">VAROVIĆ - društvo s ograničenom odgovornošću za trgovinu i usluge</derivirana_varijabla>
  </DomainObject.Predmet.ProtustrankaNazivFormated>
  <DomainObject.Predmet.ProtustrankaNazivFormatedOIB>
    <izvorni_sadrzaj>VAROVIĆ - društvo s ograničenom odgovornošću za trgovinu i usluge, OIB 51931283340</izvorni_sadrzaj>
    <derivirana_varijabla naziv="DomainObject.Predmet.ProtustrankaNazivFormatedOIB_1">VAROVIĆ - društvo s ograničenom odgovornošću za trgovinu i usluge, OIB 51931283340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290345.82</izvorni_sadrzaj>
    <derivirana_varijabla naziv="DomainObject.Predmet.TrenutnaVrijednost_1">290345.82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VAROVIĆ - društvo s ograničenom odgovornošću za trgovinu i usluge zastupanog po punomoćniku Jadranko Peica</item>
    </izvorni_sadrzaj>
    <derivirana_varijabla naziv="DomainObject.Predmet.ProtuStrankaListFormated_1">
      <item>VAROVIĆ - društvo s ograničenom odgovornošću za trgovinu i usluge zastupanog po punomoćniku Jadranko Peica</item>
    </derivirana_varijabla>
  </DomainObject.Predmet.ProtuStrankaListFormated>
  <DomainObject.Predmet.ProtuStrankaListFormatedOIB>
    <izvorni_sadrzaj>
      <item>VAROVIĆ - društvo s ograničenom odgovornošću za trgovinu i usluge, OIB 51931283340 zastupanog po punomoćniku Jadranko Peica</item>
    </izvorni_sadrzaj>
    <derivirana_varijabla naziv="DomainObject.Predmet.ProtuStrankaListFormatedOIB_1">
      <item>VAROVIĆ - društvo s ograničenom odgovornošću za trgovinu i usluge, OIB 51931283340 zastupanog po punomoćniku Jadranko Peica</item>
    </derivirana_varijabla>
  </DomainObject.Predmet.ProtuStrankaListFormatedOIB>
  <DomainObject.Predmet.ProtuStrankaListFormatedWithAdress>
    <izvorni_sadrzaj>
      <item>VAROVIĆ - društvo s ograničenom odgovornošću za trgovinu i usluge, Bana Jelačića 29, 42230 Ludbreg zastupanog po punomoćniku Jadranko Peica</item>
    </izvorni_sadrzaj>
    <derivirana_varijabla naziv="DomainObject.Predmet.ProtuStrankaListFormatedWithAdress_1">
      <item>VAROVIĆ - društvo s ograničenom odgovornošću za trgovinu i usluge, Bana Jelačića 29, 42230 Ludbreg zastupanog po punomoćniku Jadranko Peica</item>
    </derivirana_varijabla>
  </DomainObject.Predmet.ProtuStrankaListFormatedWithAdress>
  <DomainObject.Predmet.ProtuStrankaListFormatedWithAdressOIB>
    <izvorni_sadrzaj>
      <item>VAROVIĆ - društvo s ograničenom odgovornošću za trgovinu i usluge, OIB 51931283340, Bana Jelačića 29, 42230 Ludbreg zastupanog po punomoćniku Jadranko Peica</item>
    </izvorni_sadrzaj>
    <derivirana_varijabla naziv="DomainObject.Predmet.ProtuStrankaListFormatedWithAdressOIB_1">
      <item>VAROVIĆ - društvo s ograničenom odgovornošću za trgovinu i usluge, OIB 51931283340, Bana Jelačića 29, 42230 Ludbreg zastupanog po punomoćniku Jadranko Peica</item>
    </derivirana_varijabla>
  </DomainObject.Predmet.ProtuStrankaListFormatedWithAdressOIB>
  <DomainObject.Predmet.ProtuStrankaListNazivFormated>
    <izvorni_sadrzaj>
      <item>VAROVIĆ - društvo s ograničenom odgovornošću za trgovinu i usluge</item>
    </izvorni_sadrzaj>
    <derivirana_varijabla naziv="DomainObject.Predmet.ProtuStrankaListNazivFormated_1">
      <item>VAROVIĆ - društvo s ograničenom odgovornošću za trgovinu i usluge</item>
    </derivirana_varijabla>
  </DomainObject.Predmet.ProtuStrankaListNazivFormated>
  <DomainObject.Predmet.ProtuStrankaListNazivFormatedOIB>
    <izvorni_sadrzaj>
      <item>VAROVIĆ - društvo s ograničenom odgovornošću za trgovinu i usluge, OIB 51931283340</item>
    </izvorni_sadrzaj>
    <derivirana_varijabla naziv="DomainObject.Predmet.ProtuStrankaListNazivFormatedOIB_1">
      <item>VAROVIĆ - društvo s ograničenom odgovornošću za trgovinu i usluge, OIB 51931283340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Jadranko Peica punomoćnik sudionika u postupku VAROVIĆ - društvo s ograničenom odgovornošću za trgovinu i usluge</item>
    </izvorni_sadrzaj>
    <derivirana_varijabla naziv="DomainObject.Predmet.OstaliListFormated_1">
      <item>E-oglasna ploča ovog suda</item>
      <item>Sudski registar, Trgovački sud u Varaždinu</item>
      <item>Jadranko Peica punomoćnik sudionika u postupku VAROVIĆ - društvo s ograničenom odgovornošću za trgovinu i usluge</item>
    </derivirana_varijabla>
  </DomainObject.Predmet.OstaliListFormated>
  <DomainObject.Predmet.OstaliListFormatedOIB>
    <izvorni_sadrzaj>
      <item>E-oglasna ploča ovog suda</item>
      <item>Sudski registar, Trgovački sud u Varaždinu</item>
      <item>Jadranko Peica, OIB 47521124217 punomoćnik sudionika u postupku VAROVIĆ - društvo s ograničenom odgovornošću za trgovinu i usluge</item>
    </izvorni_sadrzaj>
    <derivirana_varijabla naziv="DomainObject.Predmet.OstaliListFormatedOIB_1">
      <item>E-oglasna ploča ovog suda</item>
      <item>Sudski registar, Trgovački sud u Varaždinu</item>
      <item>Jadranko Peica, OIB 47521124217 punomoćnik sudionika u postupku VAROVIĆ - društvo s ograničenom odgovornošću za trgovinu i usluge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Jadranko Peica, Ulica Kneza Domagoja 88 A, 48000 Koprivnica punomoćnik sudionika u postupku VAROVIĆ - društvo s ograničenom odgovornošću za trgovinu i usluge</item>
    </izvorni_sadrzaj>
    <derivirana_varijabla naziv="DomainObject.Predmet.OstaliListFormatedWithAdress_1">
      <item>E-oglasna ploča ovog suda</item>
      <item>Sudski registar, Trgovački sud u Varaždinu</item>
      <item>Jadranko Peica, Ulica Kneza Domagoja 88 A, 48000 Koprivnica punomoćnik sudionika u postupku VAROVIĆ - društvo s ograničenom odgovornošću za trgovinu i usluge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Jadranko Peica, OIB 47521124217, Ulica Kneza Domagoja 88 A, 48000 Koprivnica punomoćnik sudionika u postupku VAROVIĆ - društvo s ograničenom odgovornošću za trgovinu i usluge</item>
    </izvorni_sadrzaj>
    <derivirana_varijabla naziv="DomainObject.Predmet.OstaliListFormatedWithAdressOIB_1">
      <item>E-oglasna ploča ovog suda</item>
      <item>Sudski registar, Trgovački sud u Varaždinu</item>
      <item>Jadranko Peica, OIB 47521124217, Ulica Kneza Domagoja 88 A, 48000 Koprivnica punomoćnik sudionika u postupku VAROVIĆ - društvo s ograničenom odgovornošću za trgovinu i usluge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Jadranko Peica</item>
    </izvorni_sadrzaj>
    <derivirana_varijabla naziv="DomainObject.Predmet.OstaliListNazivFormated_1">
      <item>E-oglasna ploča ovog suda</item>
      <item>Sudski registar, Trgovački sud u Varaždinu</item>
      <item>Jadranko Peica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Jadranko Peica, OIB 47521124217</item>
    </izvorni_sadrzaj>
    <derivirana_varijabla naziv="DomainObject.Predmet.OstaliListNazivFormatedOIB_1">
      <item>E-oglasna ploča ovog suda</item>
      <item>Sudski registar, Trgovački sud u Varaždinu</item>
      <item>Jadranko Peica, OIB 47521124217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St-442/2015-5</izvorni_sadrzaj>
    <derivirana_varijabla naziv="DomainObject.PoslovniBrojDokumenta_1">St-442/2015-5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VAROVIĆ - društvo s ograničenom odgovornošću za trgovinu i usluge</izvorni_sadrzaj>
    <derivirana_varijabla naziv="DomainObject.Predmet.ProtustrankaIDrugi_1">VAROVIĆ -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VAROVIĆ - društvo s ograničenom odgovornošću za trgovinu i usluge, OIB 51931283340, Bana Jelačića 29, 42230 Ludbreg</izvorni_sadrzaj>
    <derivirana_varijabla naziv="DomainObject.Predmet.ProtustrankaIDrugiAdressOIB_1">VAROVIĆ - društvo s ograničenom odgovornošću za trgovinu i usluge, OIB 51931283340, Bana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VAROVIĆ - društvo s ograničenom odgovornošću za trgovinu i usluge</item>
      <item>E-oglasna ploča ovog suda</item>
      <item>Sudski registar, Trgovački sud u Varaždinu</item>
      <item>Jadranko Peica</item>
    </izvorni_sadrzaj>
    <derivirana_varijabla naziv="DomainObject.Predmet.SudioniciListNaziv_1">
      <item>Financijska agencija</item>
      <item>VAROVIĆ - društvo s ograničenom odgovornošću za trgovinu i usluge</item>
      <item>E-oglasna ploča ovog suda</item>
      <item>Sudski registar, Trgovački sud u Varaždinu</item>
      <item>Jadranko Peica</item>
    </derivirana_varijabla>
  </DomainObject.Predmet.SudioniciListNaziv>
  <DomainObject.Predmet.SudioniciListAdressOIB>
    <izvorni_sadrzaj>
      <item>Financijska agencija, OIB 85821130368, A. Cesarca 2,42000 Varaždin</item>
      <item>VAROVIĆ - društvo s ograničenom odgovornošću za trgovinu i usluge, OIB 51931283340, Bana Jelačića 29,42230 Ludbreg</item>
      <item>E-oglasna ploča ovog suda</item>
      <item>Sudski registar, Trgovački sud u Varaždinu</item>
      <item>Jadranko Peica, OIB 47521124217, Ulica Kneza Domagoja 88 A,48000 Koprivnica</item>
    </izvorni_sadrzaj>
    <derivirana_varijabla naziv="DomainObject.Predmet.SudioniciListAdressOIB_1">
      <item>Financijska agencija, OIB 85821130368, A. Cesarca 2,42000 Varaždin</item>
      <item>VAROVIĆ - društvo s ograničenom odgovornošću za trgovinu i usluge, OIB 51931283340, Bana Jelačića 29,42230 Ludbreg</item>
      <item>E-oglasna ploča ovog suda</item>
      <item>Sudski registar, Trgovački sud u Varaždinu</item>
      <item>Jadranko Peica, OIB 47521124217, Ulica Kneza Domagoja 88 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51931283340</item>
      <item>, OIB null</item>
      <item>, OIB null</item>
      <item>, OIB 47521124217</item>
    </izvorni_sadrzaj>
    <derivirana_varijabla naziv="DomainObject.Predmet.SudioniciListNazivOIB_1">
      <item>, OIB 85821130368</item>
      <item>, OIB 51931283340</item>
      <item>, OIB null</item>
      <item>, OIB null</item>
      <item>, OIB 47521124217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2819</properties:Characters>
  <properties:Lines>85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2016-01-22T09:40:00Z</dcterms:created>
  <dc:creator>Ljubica Makovec</dc:creator>
  <cp:lastModifiedBy>Maja Marčec</cp:lastModifiedBy>
  <cp:lastPrinted>2016-01-21T09:45:00Z</cp:lastPrinted>
  <dcterms:modified xmlns:xsi="http://www.w3.org/2001/XMLSchema-instance" xsi:type="dcterms:W3CDTF">2016-01-22T12:05:00Z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