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56ce1" w14:paraId="a756ce1" w:rsidRDefault="00F6328A" w:rsidP="006D773C" w:rsidR="00F6328A" w:rsidRPr="006D773C">
      <w:pPr>
        <w:jc w:val="right"/>
        <w15:collapsed w:val="false"/>
        <w:rPr>
          <w:bCs/>
        </w:rPr>
      </w:pPr>
      <w:bookmarkStart w:name="_GoBack" w:id="0"/>
      <w:bookmarkEnd w:id="0"/>
      <w:r w:rsidRPr="006D773C">
        <w:tab/>
      </w:r>
      <w:r w:rsidRPr="006D773C">
        <w:tab/>
      </w:r>
      <w:r w:rsidRPr="006D773C">
        <w:tab/>
      </w:r>
      <w:r w:rsidRPr="006D773C">
        <w:tab/>
      </w:r>
      <w:r w:rsidRPr="006D773C">
        <w:tab/>
      </w:r>
      <w:r w:rsidR="006D2418" w:rsidRPr="006D773C">
        <w:t xml:space="preserve">         </w:t>
      </w:r>
      <w:r w:rsidRPr="006D773C">
        <w:t>Posl.br.</w:t>
      </w:r>
      <w:r w:rsidRPr="006D773C">
        <w:rPr>
          <w:bCs/>
        </w:rPr>
        <w:t xml:space="preserve"> </w:t>
      </w:r>
      <w:r w:rsidR="001F3A44" w:rsidRPr="006D773C">
        <w:rPr>
          <w:bCs/>
        </w:rPr>
        <w:t>1 St-</w:t>
      </w:r>
      <w:r w:rsidR="00D661C0">
        <w:rPr>
          <w:bCs/>
        </w:rPr>
        <w:t>182/18</w:t>
      </w:r>
      <w:r w:rsidR="00847492">
        <w:rPr>
          <w:bCs/>
        </w:rPr>
        <w:t>-</w:t>
      </w:r>
      <w:r w:rsidR="00830A23">
        <w:rPr>
          <w:bCs/>
        </w:rPr>
        <w:t>126</w:t>
      </w:r>
    </w:p>
    <w:p w:rsidRDefault="00666C9D" w:rsidP="00F6328A" w:rsidR="00666C9D" w:rsidRPr="006D773C">
      <w:pPr>
        <w:jc w:val="center"/>
        <w:rPr>
          <w:bCs/>
        </w:rPr>
      </w:pPr>
    </w:p>
    <w:p w:rsidRDefault="00F6328A" w:rsidP="00F6328A" w:rsidR="00F6328A">
      <w:pPr>
        <w:jc w:val="center"/>
        <w:rPr>
          <w:bCs/>
        </w:rPr>
      </w:pPr>
      <w:r w:rsidRPr="006D773C">
        <w:rPr>
          <w:bCs/>
        </w:rPr>
        <w:t>Z A P I S N I K</w:t>
      </w:r>
    </w:p>
    <w:p w:rsidRDefault="00D661C0" w:rsidP="00F6328A" w:rsidR="00484CF5">
      <w:pPr>
        <w:jc w:val="center"/>
        <w:rPr>
          <w:bCs/>
        </w:rPr>
      </w:pPr>
      <w:r>
        <w:rPr>
          <w:bCs/>
        </w:rPr>
        <w:t>4</w:t>
      </w:r>
      <w:r w:rsidR="009D3CCB">
        <w:rPr>
          <w:bCs/>
        </w:rPr>
        <w:t xml:space="preserve">. </w:t>
      </w:r>
      <w:r>
        <w:rPr>
          <w:bCs/>
        </w:rPr>
        <w:t>listopada</w:t>
      </w:r>
      <w:r w:rsidR="009D3CCB">
        <w:rPr>
          <w:bCs/>
        </w:rPr>
        <w:t xml:space="preserve"> 201</w:t>
      </w:r>
      <w:r>
        <w:rPr>
          <w:bCs/>
        </w:rPr>
        <w:t>8</w:t>
      </w:r>
      <w:r w:rsidR="00484CF5">
        <w:rPr>
          <w:bCs/>
        </w:rPr>
        <w:t xml:space="preserve">. </w:t>
      </w:r>
    </w:p>
    <w:p w:rsidRDefault="00484CF5" w:rsidP="00F6328A" w:rsidR="00484CF5" w:rsidRPr="006D773C">
      <w:pPr>
        <w:jc w:val="center"/>
        <w:rPr>
          <w:bCs/>
        </w:rPr>
      </w:pPr>
    </w:p>
    <w:p w:rsidRDefault="00D661C0" w:rsidP="00D661C0" w:rsidR="00D661C0" w:rsidRPr="00FD1DC8">
      <w:pPr>
        <w:jc w:val="both"/>
      </w:pPr>
      <w:r>
        <w:t>sa ročišta radi izjašnjavanja o vrijednosti imovine stečajnog dužnika</w:t>
      </w:r>
      <w:r w:rsidRPr="00FD1DC8">
        <w:t xml:space="preserve"> održana kod Trgovačkog suda u Zadru, u stečajnom postupku nad stečajnim dužnikom </w:t>
      </w:r>
      <w:r>
        <w:t xml:space="preserve">Stečajna masa iza </w:t>
      </w:r>
      <w:r w:rsidRPr="00257C7B">
        <w:t xml:space="preserve">PROJEKTNO </w:t>
      </w:r>
      <w:r>
        <w:t xml:space="preserve">DRUŠTVO d.o.o. u stečaju, Zadar, </w:t>
      </w:r>
      <w:proofErr w:type="spellStart"/>
      <w:r>
        <w:t>Grigora</w:t>
      </w:r>
      <w:proofErr w:type="spellEnd"/>
      <w:r>
        <w:t xml:space="preserve"> Viteza 6, OIB: </w:t>
      </w:r>
      <w:r w:rsidRPr="00214A7C">
        <w:t>53056475044</w:t>
      </w:r>
    </w:p>
    <w:p w:rsidRDefault="00D661C0" w:rsidP="00D661C0" w:rsidR="00D661C0" w:rsidRPr="00FD1DC8">
      <w:pPr>
        <w:jc w:val="both"/>
      </w:pPr>
    </w:p>
    <w:p w:rsidRDefault="00D661C0" w:rsidP="00D661C0" w:rsidR="00D661C0" w:rsidRPr="00FD1DC8">
      <w:pPr>
        <w:jc w:val="both"/>
      </w:pPr>
      <w:r w:rsidRPr="00FD1DC8">
        <w:t>Nazočni od suda:</w:t>
      </w:r>
    </w:p>
    <w:p w:rsidRDefault="00D661C0" w:rsidP="00D661C0" w:rsidR="00D661C0" w:rsidRPr="00FD1DC8">
      <w:pPr>
        <w:jc w:val="both"/>
      </w:pPr>
    </w:p>
    <w:p w:rsidRDefault="00D661C0" w:rsidP="00D661C0" w:rsidR="00D661C0" w:rsidRPr="00FD1DC8">
      <w:pPr>
        <w:jc w:val="both"/>
      </w:pPr>
      <w:r w:rsidRPr="00FD1DC8">
        <w:t>1.</w:t>
      </w:r>
      <w:r>
        <w:t xml:space="preserve"> Ardena Bajlo, sutkinja</w:t>
      </w:r>
    </w:p>
    <w:p w:rsidRDefault="00D661C0" w:rsidP="00D661C0" w:rsidR="00D661C0" w:rsidRPr="00FD1DC8">
      <w:pPr>
        <w:jc w:val="both"/>
      </w:pPr>
      <w:r w:rsidRPr="00FD1DC8">
        <w:t>2.</w:t>
      </w:r>
      <w:r>
        <w:t xml:space="preserve"> Ante </w:t>
      </w:r>
      <w:proofErr w:type="spellStart"/>
      <w:r>
        <w:t>Rubelj</w:t>
      </w:r>
      <w:proofErr w:type="spellEnd"/>
      <w:r w:rsidRPr="00FD1DC8">
        <w:t>, zapisničar</w:t>
      </w:r>
    </w:p>
    <w:p w:rsidRDefault="00D661C0" w:rsidP="00D661C0" w:rsidR="00D661C0" w:rsidRPr="00FD1DC8">
      <w:pPr>
        <w:jc w:val="both"/>
      </w:pPr>
    </w:p>
    <w:p w:rsidRDefault="00D661C0" w:rsidP="00D661C0" w:rsidR="00D661C0" w:rsidRPr="00FD1DC8">
      <w:pPr>
        <w:jc w:val="both"/>
      </w:pPr>
      <w:r w:rsidRPr="00FD1DC8">
        <w:t>Utvrđuje se da su na današnje ročište pristupili za vjerovnike:</w:t>
      </w:r>
    </w:p>
    <w:p w:rsidRDefault="00830A23" w:rsidP="00830A23" w:rsidR="00D661C0">
      <w:pPr>
        <w:pStyle w:val="Odlomakpopisa"/>
        <w:numPr>
          <w:ilvl w:val="0"/>
          <w:numId w:val="41"/>
        </w:numPr>
        <w:jc w:val="both"/>
      </w:pPr>
      <w:r>
        <w:t>nitko</w:t>
      </w:r>
    </w:p>
    <w:p w:rsidRDefault="00830A23" w:rsidP="00830A23" w:rsidR="00830A23" w:rsidRPr="00FD1DC8">
      <w:pPr>
        <w:pStyle w:val="Odlomakpopisa"/>
        <w:ind w:left="1440"/>
        <w:jc w:val="both"/>
      </w:pPr>
    </w:p>
    <w:p w:rsidRDefault="00D661C0" w:rsidP="00D661C0" w:rsidR="00D661C0" w:rsidRPr="00FD1DC8">
      <w:pPr>
        <w:jc w:val="both"/>
      </w:pPr>
      <w:r w:rsidRPr="00FD1DC8">
        <w:t xml:space="preserve">Početak u </w:t>
      </w:r>
      <w:r w:rsidR="00830A23">
        <w:t>8,46</w:t>
      </w:r>
      <w:r w:rsidRPr="00FD1DC8">
        <w:t xml:space="preserve"> sati.</w:t>
      </w:r>
    </w:p>
    <w:p w:rsidRDefault="00D661C0" w:rsidP="00D661C0" w:rsidR="00D661C0" w:rsidRPr="00FD1DC8">
      <w:pPr>
        <w:jc w:val="both"/>
      </w:pPr>
    </w:p>
    <w:p w:rsidRDefault="00D661C0" w:rsidP="00D661C0" w:rsidR="00D661C0">
      <w:pPr>
        <w:jc w:val="both"/>
      </w:pPr>
      <w:r w:rsidRPr="00FD1DC8">
        <w:t xml:space="preserve">Utvrđuje se da </w:t>
      </w:r>
      <w:r>
        <w:t>je</w:t>
      </w:r>
      <w:r w:rsidRPr="00FD1DC8">
        <w:t xml:space="preserve"> pristupio </w:t>
      </w:r>
      <w:r>
        <w:t>Ante Poljak</w:t>
      </w:r>
      <w:r w:rsidRPr="00FD1DC8">
        <w:t>, stečajni upravitelj.</w:t>
      </w:r>
    </w:p>
    <w:p w:rsidRDefault="00D661C0" w:rsidP="00D661C0" w:rsidR="00D661C0" w:rsidRPr="00FD1DC8">
      <w:pPr>
        <w:jc w:val="both"/>
      </w:pPr>
    </w:p>
    <w:p w:rsidRDefault="00D661C0" w:rsidP="00D661C0" w:rsidR="00D661C0">
      <w:pPr>
        <w:jc w:val="both"/>
      </w:pPr>
      <w:r w:rsidRPr="00FD1DC8">
        <w:t xml:space="preserve">Utvrđuje se da je oglas o održavanju današnjeg ročišta oglašen </w:t>
      </w:r>
      <w:r w:rsidR="00830A23">
        <w:t>na e-oglasnoj ploči suda dana 7</w:t>
      </w:r>
      <w:r>
        <w:t xml:space="preserve">. </w:t>
      </w:r>
      <w:r w:rsidR="00830A23">
        <w:t>rujna</w:t>
      </w:r>
      <w:r>
        <w:t xml:space="preserve"> 2018.</w:t>
      </w:r>
    </w:p>
    <w:p w:rsidRDefault="00D661C0" w:rsidP="00D661C0" w:rsidR="00D661C0">
      <w:pPr>
        <w:jc w:val="both"/>
      </w:pPr>
    </w:p>
    <w:p w:rsidRDefault="00D661C0" w:rsidP="00D661C0" w:rsidR="00D661C0">
      <w:pPr>
        <w:jc w:val="both"/>
      </w:pPr>
      <w:r>
        <w:t>Sudac utvrđuje da je riječ o prodaji nekretnina i to:</w:t>
      </w:r>
    </w:p>
    <w:p w:rsidRDefault="00D661C0" w:rsidP="00D661C0" w:rsidR="00D661C0">
      <w:pPr>
        <w:jc w:val="both"/>
      </w:pPr>
    </w:p>
    <w:p w:rsidRDefault="00D661C0" w:rsidP="00D661C0" w:rsidR="00D661C0">
      <w:pPr>
        <w:pStyle w:val="Odlomakpopisa"/>
        <w:numPr>
          <w:ilvl w:val="0"/>
          <w:numId w:val="40"/>
        </w:numPr>
        <w:contextualSpacing/>
        <w:jc w:val="both"/>
      </w:pPr>
      <w:r w:rsidRPr="006F1FF1">
        <w:t xml:space="preserve">kat. čest. </w:t>
      </w:r>
      <w:r>
        <w:t>2914</w:t>
      </w:r>
      <w:r w:rsidRPr="006F1FF1">
        <w:t>/</w:t>
      </w:r>
      <w:r>
        <w:t>2</w:t>
      </w:r>
      <w:r w:rsidRPr="006F1FF1">
        <w:t xml:space="preserve"> k.o. </w:t>
      </w:r>
      <w:r>
        <w:t>Zadar</w:t>
      </w:r>
      <w:r w:rsidRPr="006F1FF1">
        <w:t xml:space="preserve">, </w:t>
      </w:r>
      <w:proofErr w:type="spellStart"/>
      <w:r w:rsidRPr="006F1FF1">
        <w:t>zk</w:t>
      </w:r>
      <w:proofErr w:type="spellEnd"/>
      <w:r w:rsidRPr="006F1FF1">
        <w:t xml:space="preserve">. ul. </w:t>
      </w:r>
      <w:r>
        <w:t>8602,</w:t>
      </w:r>
      <w:r w:rsidRPr="006F1FF1">
        <w:t xml:space="preserve"> površine </w:t>
      </w:r>
      <w:r>
        <w:t>1210</w:t>
      </w:r>
      <w:r w:rsidRPr="006F1FF1">
        <w:t xml:space="preserve"> m2, u naravi </w:t>
      </w:r>
      <w:r>
        <w:t xml:space="preserve">pašnjak </w:t>
      </w:r>
    </w:p>
    <w:p w:rsidRDefault="00D661C0" w:rsidP="00D661C0" w:rsidR="00D661C0">
      <w:pPr>
        <w:pStyle w:val="Odlomakpopisa"/>
        <w:numPr>
          <w:ilvl w:val="0"/>
          <w:numId w:val="40"/>
        </w:numPr>
        <w:contextualSpacing/>
        <w:jc w:val="both"/>
      </w:pPr>
      <w:r w:rsidRPr="006F1FF1">
        <w:t xml:space="preserve">kat. čest. </w:t>
      </w:r>
      <w:r>
        <w:t>2914</w:t>
      </w:r>
      <w:r w:rsidRPr="006F1FF1">
        <w:t>/</w:t>
      </w:r>
      <w:r>
        <w:t>3</w:t>
      </w:r>
      <w:r w:rsidRPr="006F1FF1">
        <w:t xml:space="preserve"> k.o. </w:t>
      </w:r>
      <w:r>
        <w:t>Zadar</w:t>
      </w:r>
      <w:r w:rsidRPr="006F1FF1">
        <w:t xml:space="preserve">, </w:t>
      </w:r>
      <w:proofErr w:type="spellStart"/>
      <w:r w:rsidRPr="006F1FF1">
        <w:t>zk</w:t>
      </w:r>
      <w:proofErr w:type="spellEnd"/>
      <w:r w:rsidRPr="006F1FF1">
        <w:t xml:space="preserve">. ul. </w:t>
      </w:r>
      <w:r>
        <w:t>8603,</w:t>
      </w:r>
      <w:r w:rsidRPr="006F1FF1">
        <w:t xml:space="preserve"> površine </w:t>
      </w:r>
      <w:r>
        <w:t>1210</w:t>
      </w:r>
      <w:r w:rsidRPr="006F1FF1">
        <w:t xml:space="preserve"> m2, u naravi </w:t>
      </w:r>
      <w:r>
        <w:t>pašnjak</w:t>
      </w:r>
    </w:p>
    <w:p w:rsidRDefault="00D661C0" w:rsidP="00D661C0" w:rsidR="00D661C0">
      <w:pPr>
        <w:pStyle w:val="Odlomakpopisa"/>
        <w:numPr>
          <w:ilvl w:val="0"/>
          <w:numId w:val="40"/>
        </w:numPr>
        <w:contextualSpacing/>
        <w:jc w:val="both"/>
      </w:pPr>
      <w:r w:rsidRPr="006F1FF1">
        <w:t xml:space="preserve">kat. čest. </w:t>
      </w:r>
      <w:r>
        <w:t>2914</w:t>
      </w:r>
      <w:r w:rsidRPr="006F1FF1">
        <w:t>/</w:t>
      </w:r>
      <w:r>
        <w:t>6</w:t>
      </w:r>
      <w:r w:rsidRPr="006F1FF1">
        <w:t xml:space="preserve"> k.o. </w:t>
      </w:r>
      <w:r>
        <w:t>Zadar</w:t>
      </w:r>
      <w:r w:rsidRPr="006F1FF1">
        <w:t xml:space="preserve">, </w:t>
      </w:r>
      <w:proofErr w:type="spellStart"/>
      <w:r w:rsidRPr="006F1FF1">
        <w:t>zk</w:t>
      </w:r>
      <w:proofErr w:type="spellEnd"/>
      <w:r w:rsidRPr="006F1FF1">
        <w:t xml:space="preserve">. ul. </w:t>
      </w:r>
      <w:r>
        <w:t>10392,</w:t>
      </w:r>
      <w:r w:rsidRPr="006F1FF1">
        <w:t xml:space="preserve"> površine </w:t>
      </w:r>
      <w:r>
        <w:t>2032</w:t>
      </w:r>
      <w:r w:rsidRPr="006F1FF1">
        <w:t xml:space="preserve"> m2, u naravi </w:t>
      </w:r>
      <w:r>
        <w:t>pašnjak</w:t>
      </w:r>
    </w:p>
    <w:p w:rsidRDefault="00D661C0" w:rsidP="00D661C0" w:rsidR="00D661C0">
      <w:pPr>
        <w:pStyle w:val="Odlomakpopisa"/>
        <w:jc w:val="both"/>
      </w:pPr>
    </w:p>
    <w:p w:rsidRDefault="00D661C0" w:rsidP="00D661C0" w:rsidR="00D661C0" w:rsidRPr="001C3168">
      <w:pPr>
        <w:pStyle w:val="Odlomakpopisa"/>
        <w:ind w:left="1440"/>
        <w:jc w:val="both"/>
      </w:pPr>
    </w:p>
    <w:p w:rsidRDefault="00D661C0" w:rsidP="00D661C0" w:rsidR="00D661C0">
      <w:pPr>
        <w:jc w:val="both"/>
      </w:pPr>
      <w:r>
        <w:t xml:space="preserve">u vlasništvu stečajnog dužnika </w:t>
      </w:r>
      <w:r w:rsidRPr="007B4460">
        <w:t>na kojem je upisano razlučno pravo</w:t>
      </w:r>
      <w:r w:rsidR="00830A23">
        <w:t xml:space="preserve"> </w:t>
      </w:r>
      <w:proofErr w:type="spellStart"/>
      <w:r w:rsidR="00830A23">
        <w:t>ALPE</w:t>
      </w:r>
      <w:proofErr w:type="spellEnd"/>
      <w:r w:rsidR="00830A23">
        <w:t xml:space="preserve"> </w:t>
      </w:r>
      <w:proofErr w:type="spellStart"/>
      <w:r w:rsidR="00830A23">
        <w:t>ADRIA</w:t>
      </w:r>
      <w:proofErr w:type="spellEnd"/>
      <w:r w:rsidR="00830A23">
        <w:t xml:space="preserve"> POSLOVODSTVA d.o.o. Zagreb</w:t>
      </w:r>
      <w:r w:rsidRPr="007B4460">
        <w:t xml:space="preserve">, te da treba odrediti početnu cijenu za prodaju iste. </w:t>
      </w:r>
    </w:p>
    <w:p w:rsidRDefault="00D661C0" w:rsidP="00D661C0" w:rsidR="00D661C0">
      <w:pPr>
        <w:jc w:val="both"/>
      </w:pPr>
    </w:p>
    <w:p w:rsidRDefault="00830A23" w:rsidP="00D661C0" w:rsidR="00830A23">
      <w:pPr>
        <w:jc w:val="both"/>
      </w:pPr>
      <w:r>
        <w:t xml:space="preserve">Utvrđuje se da je 3. listopada u spis zaprimljen podnesak punomoćnika razlučnog vjerovnika </w:t>
      </w:r>
      <w:proofErr w:type="spellStart"/>
      <w:r>
        <w:t>ALPE</w:t>
      </w:r>
      <w:proofErr w:type="spellEnd"/>
      <w:r>
        <w:t xml:space="preserve"> </w:t>
      </w:r>
      <w:proofErr w:type="spellStart"/>
      <w:r>
        <w:t>ADRIA</w:t>
      </w:r>
      <w:proofErr w:type="spellEnd"/>
      <w:r>
        <w:t xml:space="preserve"> POSLOVODSTVA d.o.o. Zagreb koji predlaže jedinstvenu cijenu za sve tri nekretnine, a temeljem </w:t>
      </w:r>
      <w:proofErr w:type="spellStart"/>
      <w:r>
        <w:t>vještva</w:t>
      </w:r>
      <w:proofErr w:type="spellEnd"/>
      <w:r>
        <w:t xml:space="preserve"> sudskog vještaka Mirana Jurišića, a koja cijena iznosi 4.110.000,00 kuna.</w:t>
      </w:r>
    </w:p>
    <w:p w:rsidRDefault="00830A23" w:rsidP="00D661C0" w:rsidR="00830A23">
      <w:pPr>
        <w:jc w:val="both"/>
      </w:pPr>
    </w:p>
    <w:p w:rsidRDefault="00830A23" w:rsidP="00D661C0" w:rsidR="00830A23">
      <w:pPr>
        <w:jc w:val="both"/>
      </w:pPr>
      <w:r>
        <w:t>Stečajni upravitelj smatra prijedlog realnim i prihvatljivim. Ovo stoga što je izvršena i procjena po stalnom sudskom vještaku Mirku Čačiću koji je utvrdio približno istu cijenu i njegova vrijednost iznosi 3.779.016,60 kuna, pa stoga predlaže prihvatiti veću vrijednost. Posebno navodi da je suglasan s prijedlogom da se sve tri nekretnine prodaju kao jedinstvena cjelina što je i preduvjet utvrđene vrijednosti. U spis predaje primjerak elaborata o procjeni.</w:t>
      </w:r>
    </w:p>
    <w:p w:rsidRDefault="00D661C0" w:rsidP="00D661C0" w:rsidR="00D661C0" w:rsidRPr="00FD1DC8">
      <w:pPr>
        <w:jc w:val="both"/>
      </w:pPr>
    </w:p>
    <w:p w:rsidRDefault="00D661C0" w:rsidP="00D661C0" w:rsidR="00D661C0" w:rsidRPr="00FD1DC8">
      <w:pPr>
        <w:jc w:val="both"/>
      </w:pPr>
      <w:r w:rsidRPr="00FD1DC8">
        <w:t xml:space="preserve">Dovršeno u </w:t>
      </w:r>
      <w:r w:rsidR="00826807">
        <w:t>9,00</w:t>
      </w:r>
      <w:r w:rsidRPr="00FD1DC8">
        <w:t xml:space="preserve"> sati.</w:t>
      </w:r>
    </w:p>
    <w:p w:rsidRDefault="00D661C0" w:rsidP="00D661C0" w:rsidR="00D661C0" w:rsidRPr="00FD1DC8">
      <w:pPr>
        <w:jc w:val="both"/>
      </w:pPr>
    </w:p>
    <w:p w:rsidRDefault="00D661C0" w:rsidP="00D661C0" w:rsidR="00D661C0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>
        <w:tab/>
      </w:r>
      <w:r>
        <w:tab/>
        <w:t xml:space="preserve">     </w:t>
      </w:r>
      <w:r w:rsidRPr="00FD1DC8">
        <w:t>S</w:t>
      </w:r>
      <w:r>
        <w:t>UTKINJA</w:t>
      </w:r>
      <w:r w:rsidRPr="00FD1DC8">
        <w:tab/>
      </w:r>
      <w:r w:rsidRPr="00FD1DC8">
        <w:tab/>
      </w:r>
      <w:r>
        <w:t xml:space="preserve"> </w:t>
      </w:r>
      <w:r w:rsidRPr="00FD1DC8">
        <w:t>STEČAJNI UPRAVITELJ</w:t>
      </w:r>
    </w:p>
    <w:p w:rsidRDefault="00D661C0" w:rsidP="00D661C0" w:rsidR="00D661C0" w:rsidRPr="00FD1DC8">
      <w:pPr>
        <w:jc w:val="both"/>
      </w:pPr>
    </w:p>
    <w:p w:rsidRDefault="00D661C0" w:rsidP="00D661C0" w:rsidR="00D661C0" w:rsidRPr="00FD1DC8">
      <w:pPr>
        <w:jc w:val="both"/>
      </w:pPr>
    </w:p>
    <w:p w:rsidRDefault="00D661C0" w:rsidP="00D661C0" w:rsidR="00D661C0" w:rsidRPr="00FD1DC8">
      <w:pPr>
        <w:jc w:val="both"/>
      </w:pPr>
    </w:p>
    <w:p w:rsidRDefault="00D661C0" w:rsidP="00D661C0" w:rsidR="007E03BC" w:rsidRPr="00830A23">
      <w:pPr>
        <w:jc w:val="both"/>
      </w:pPr>
      <w:r w:rsidRPr="00FD1DC8">
        <w:t>VJEROVNICI</w:t>
      </w:r>
    </w:p>
    <w:sectPr w:rsidSect="00882B0B" w:rsidR="007E03BC" w:rsidRPr="00830A23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851" w:right="1021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6709" w:rsidR="00916709">
      <w:r>
        <w:separator/>
      </w:r>
    </w:p>
  </w:endnote>
  <w:endnote w:id="0" w:type="continuationSeparator">
    <w:p w:rsidRDefault="00916709" w:rsidR="00916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6709" w:rsidP="00F6328A" w:rsidR="0091670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6709" w:rsidP="00F6328A" w:rsidR="0091670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6709" w:rsidP="00F6328A" w:rsidR="00916709">
    <w:pPr>
      <w:pStyle w:val="Podnoje"/>
      <w:framePr w:y="1" w:xAlign="right" w:vAnchor="text" w:hAnchor="margin" w:wrap="around"/>
      <w:rPr>
        <w:rStyle w:val="Brojstranice"/>
      </w:rPr>
    </w:pPr>
  </w:p>
  <w:p w:rsidRDefault="00916709" w:rsidP="005973AD" w:rsidR="00916709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6709" w:rsidR="00916709">
      <w:r>
        <w:separator/>
      </w:r>
    </w:p>
  </w:footnote>
  <w:footnote w:id="0" w:type="continuationSeparator">
    <w:p w:rsidRDefault="00916709" w:rsidR="009167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6709" w:rsidP="007A1E4E" w:rsidR="009167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6709" w:rsidR="0091670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6709" w:rsidP="007A1E4E" w:rsidR="009167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0A2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6709" w:rsidP="00020988" w:rsidR="00916709" w:rsidRPr="006D773C">
    <w:pPr>
      <w:jc w:val="right"/>
      <w:rPr>
        <w:bCs/>
      </w:rPr>
    </w:pPr>
    <w:r w:rsidRPr="006D773C">
      <w:t>Posl.br.</w:t>
    </w:r>
    <w:r w:rsidRPr="006D773C">
      <w:rPr>
        <w:bCs/>
      </w:rPr>
      <w:t xml:space="preserve"> 1 St-</w:t>
    </w:r>
    <w:r w:rsidR="002E54BD">
      <w:rPr>
        <w:bCs/>
      </w:rPr>
      <w:t>23/15</w:t>
    </w:r>
    <w:r w:rsidR="008F2BD6">
      <w:rPr>
        <w:bCs/>
      </w:rPr>
      <w:t>-</w:t>
    </w:r>
    <w:r w:rsidR="00401AFD">
      <w:rPr>
        <w:bCs/>
      </w:rPr>
      <w:t>58</w:t>
    </w:r>
  </w:p>
  <w:p w:rsidRDefault="00916709" w:rsidP="00D154FA" w:rsidR="0091670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C02E1"/>
    <w:multiLevelType w:val="hybridMultilevel"/>
    <w:tmpl w:val="7428AABA"/>
    <w:lvl w:tplc="72CA1C6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E895A8A"/>
    <w:multiLevelType w:val="hybridMultilevel"/>
    <w:tmpl w:val="0F44FA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6">
    <w:nsid w:val="127F5648"/>
    <w:multiLevelType w:val="hybridMultilevel"/>
    <w:tmpl w:val="96C450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5FA4DAE"/>
    <w:multiLevelType w:val="hybridMultilevel"/>
    <w:tmpl w:val="3762F238"/>
    <w:lvl w:tplc="BB2CFB6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16C10C46"/>
    <w:multiLevelType w:val="hybridMultilevel"/>
    <w:tmpl w:val="956257BC"/>
    <w:lvl w:tplc="2A92688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196D16DE"/>
    <w:multiLevelType w:val="hybridMultilevel"/>
    <w:tmpl w:val="321A8BD8"/>
    <w:lvl w:tplc="85347F5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9B5738B"/>
    <w:multiLevelType w:val="hybridMultilevel"/>
    <w:tmpl w:val="8390A8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D102B6F"/>
    <w:multiLevelType w:val="hybridMultilevel"/>
    <w:tmpl w:val="5D724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1127955"/>
    <w:multiLevelType w:val="hybridMultilevel"/>
    <w:tmpl w:val="08F284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A552B3D"/>
    <w:multiLevelType w:val="hybridMultilevel"/>
    <w:tmpl w:val="35C29C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8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04A5289"/>
    <w:multiLevelType w:val="hybridMultilevel"/>
    <w:tmpl w:val="A358FD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31F2549C"/>
    <w:multiLevelType w:val="hybridMultilevel"/>
    <w:tmpl w:val="E0108394"/>
    <w:lvl w:tplc="C3D666AA" w:ilvl="0">
      <w:start w:val="3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7881311"/>
    <w:multiLevelType w:val="hybridMultilevel"/>
    <w:tmpl w:val="31503A60"/>
    <w:lvl w:tplc="A3A47D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C1778A6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73A51CF"/>
    <w:multiLevelType w:val="hybridMultilevel"/>
    <w:tmpl w:val="8E28370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497016DD"/>
    <w:multiLevelType w:val="hybridMultilevel"/>
    <w:tmpl w:val="CB4805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4D406840"/>
    <w:multiLevelType w:val="hybridMultilevel"/>
    <w:tmpl w:val="4B7EB730"/>
    <w:lvl w:tplc="03A8928A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6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7842E72"/>
    <w:multiLevelType w:val="hybridMultilevel"/>
    <w:tmpl w:val="50B819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F7E3ED0"/>
    <w:multiLevelType w:val="hybridMultilevel"/>
    <w:tmpl w:val="427AB3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2FC1EAC"/>
    <w:multiLevelType w:val="hybridMultilevel"/>
    <w:tmpl w:val="BA4A53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3EF0827"/>
    <w:multiLevelType w:val="hybridMultilevel"/>
    <w:tmpl w:val="DF9E6E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98F6026"/>
    <w:multiLevelType w:val="hybridMultilevel"/>
    <w:tmpl w:val="D7F8EA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AE803F9"/>
    <w:multiLevelType w:val="hybridMultilevel"/>
    <w:tmpl w:val="87EE29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81219FB"/>
    <w:multiLevelType w:val="hybridMultilevel"/>
    <w:tmpl w:val="818A14FA"/>
    <w:lvl w:tplc="D3BC74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BB1ACF"/>
    <w:multiLevelType w:val="hybridMultilevel"/>
    <w:tmpl w:val="30E294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CC322F4"/>
    <w:multiLevelType w:val="hybridMultilevel"/>
    <w:tmpl w:val="69A456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28"/>
  </w:num>
  <w:num w:numId="3">
    <w:abstractNumId w:val="36"/>
  </w:num>
  <w:num w:numId="4">
    <w:abstractNumId w:val="37"/>
  </w:num>
  <w:num w:numId="5">
    <w:abstractNumId w:val="13"/>
  </w:num>
  <w:num w:numId="6">
    <w:abstractNumId w:val="2"/>
  </w:num>
  <w:num w:numId="7">
    <w:abstractNumId w:val="40"/>
  </w:num>
  <w:num w:numId="8">
    <w:abstractNumId w:val="16"/>
  </w:num>
  <w:num w:numId="9">
    <w:abstractNumId w:val="22"/>
  </w:num>
  <w:num w:numId="10">
    <w:abstractNumId w:val="0"/>
  </w:num>
  <w:num w:numId="11">
    <w:abstractNumId w:val="15"/>
  </w:num>
  <w:num w:numId="12">
    <w:abstractNumId w:val="17"/>
  </w:num>
  <w:num w:numId="13">
    <w:abstractNumId w:val="26"/>
  </w:num>
  <w:num w:numId="14">
    <w:abstractNumId w:val="32"/>
  </w:num>
  <w:num w:numId="15">
    <w:abstractNumId w:val="38"/>
  </w:num>
  <w:num w:numId="16">
    <w:abstractNumId w:val="9"/>
  </w:num>
  <w:num w:numId="17">
    <w:abstractNumId w:val="34"/>
  </w:num>
  <w:num w:numId="18">
    <w:abstractNumId w:val="6"/>
  </w:num>
  <w:num w:numId="19">
    <w:abstractNumId w:val="7"/>
  </w:num>
  <w:num w:numId="20">
    <w:abstractNumId w:val="14"/>
  </w:num>
  <w:num w:numId="21">
    <w:abstractNumId w:val="12"/>
  </w:num>
  <w:num w:numId="22">
    <w:abstractNumId w:val="23"/>
  </w:num>
  <w:num w:numId="23">
    <w:abstractNumId w:val="10"/>
  </w:num>
  <w:num w:numId="24">
    <w:abstractNumId w:val="39"/>
  </w:num>
  <w:num w:numId="25">
    <w:abstractNumId w:val="29"/>
  </w:num>
  <w:num w:numId="26">
    <w:abstractNumId w:val="31"/>
  </w:num>
  <w:num w:numId="27">
    <w:abstractNumId w:val="30"/>
  </w:num>
  <w:num w:numId="28">
    <w:abstractNumId w:val="1"/>
  </w:num>
  <w:num w:numId="29">
    <w:abstractNumId w:val="11"/>
  </w:num>
  <w:num w:numId="30">
    <w:abstractNumId w:val="3"/>
  </w:num>
  <w:num w:numId="31">
    <w:abstractNumId w:val="19"/>
  </w:num>
  <w:num w:numId="32">
    <w:abstractNumId w:val="8"/>
  </w:num>
  <w:num w:numId="33">
    <w:abstractNumId w:val="27"/>
  </w:num>
  <w:num w:numId="34">
    <w:abstractNumId w:val="20"/>
  </w:num>
  <w:num w:numId="35">
    <w:abstractNumId w:val="33"/>
  </w:num>
  <w:num w:numId="36">
    <w:abstractNumId w:val="24"/>
  </w:num>
  <w:num w:numId="37">
    <w:abstractNumId w:val="21"/>
  </w:num>
  <w:num w:numId="38">
    <w:abstractNumId w:val="4"/>
  </w:num>
  <w:num w:numId="39">
    <w:abstractNumId w:val="35"/>
  </w:num>
  <w:num w:numId="40">
    <w:abstractNumId w:val="18"/>
  </w:num>
  <w:num w:numId="41">
    <w:abstractNumId w:val="2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28A"/>
    <w:rsid w:val="00007F6C"/>
    <w:rsid w:val="00020773"/>
    <w:rsid w:val="00020988"/>
    <w:rsid w:val="00020FF9"/>
    <w:rsid w:val="00021117"/>
    <w:rsid w:val="000218D4"/>
    <w:rsid w:val="00021EC1"/>
    <w:rsid w:val="0002543A"/>
    <w:rsid w:val="00026F5D"/>
    <w:rsid w:val="00033D76"/>
    <w:rsid w:val="000354AD"/>
    <w:rsid w:val="00036365"/>
    <w:rsid w:val="00040755"/>
    <w:rsid w:val="000411FC"/>
    <w:rsid w:val="00042BB4"/>
    <w:rsid w:val="00052C7C"/>
    <w:rsid w:val="00053C72"/>
    <w:rsid w:val="00053DB1"/>
    <w:rsid w:val="00055ECA"/>
    <w:rsid w:val="00055F9B"/>
    <w:rsid w:val="00057153"/>
    <w:rsid w:val="000635BC"/>
    <w:rsid w:val="00063EC2"/>
    <w:rsid w:val="000745D8"/>
    <w:rsid w:val="00083699"/>
    <w:rsid w:val="00094A6B"/>
    <w:rsid w:val="000A089E"/>
    <w:rsid w:val="000A44C5"/>
    <w:rsid w:val="000A45E6"/>
    <w:rsid w:val="000A5BE2"/>
    <w:rsid w:val="000B5009"/>
    <w:rsid w:val="000B695B"/>
    <w:rsid w:val="000B7EBA"/>
    <w:rsid w:val="000C0597"/>
    <w:rsid w:val="000D0305"/>
    <w:rsid w:val="000D2BBE"/>
    <w:rsid w:val="000D4CD5"/>
    <w:rsid w:val="000E6BEA"/>
    <w:rsid w:val="000E77C6"/>
    <w:rsid w:val="000F29D4"/>
    <w:rsid w:val="000F4AE4"/>
    <w:rsid w:val="00104D9A"/>
    <w:rsid w:val="001070EA"/>
    <w:rsid w:val="00111F14"/>
    <w:rsid w:val="00112177"/>
    <w:rsid w:val="00114B97"/>
    <w:rsid w:val="001171F7"/>
    <w:rsid w:val="00124589"/>
    <w:rsid w:val="00125016"/>
    <w:rsid w:val="00126262"/>
    <w:rsid w:val="0013006B"/>
    <w:rsid w:val="00130263"/>
    <w:rsid w:val="00131890"/>
    <w:rsid w:val="0013350C"/>
    <w:rsid w:val="00135D10"/>
    <w:rsid w:val="00136059"/>
    <w:rsid w:val="00140320"/>
    <w:rsid w:val="0014621C"/>
    <w:rsid w:val="001505CA"/>
    <w:rsid w:val="00150B52"/>
    <w:rsid w:val="00151361"/>
    <w:rsid w:val="00156468"/>
    <w:rsid w:val="00161E6E"/>
    <w:rsid w:val="001745F3"/>
    <w:rsid w:val="0017576C"/>
    <w:rsid w:val="001772B4"/>
    <w:rsid w:val="00181233"/>
    <w:rsid w:val="00182382"/>
    <w:rsid w:val="001910EF"/>
    <w:rsid w:val="00194142"/>
    <w:rsid w:val="00194860"/>
    <w:rsid w:val="001A1865"/>
    <w:rsid w:val="001A385D"/>
    <w:rsid w:val="001A6C3A"/>
    <w:rsid w:val="001B0471"/>
    <w:rsid w:val="001B1652"/>
    <w:rsid w:val="001B50E8"/>
    <w:rsid w:val="001B5D10"/>
    <w:rsid w:val="001D2C10"/>
    <w:rsid w:val="001D602F"/>
    <w:rsid w:val="001F1768"/>
    <w:rsid w:val="001F3A44"/>
    <w:rsid w:val="001F488C"/>
    <w:rsid w:val="001F74CC"/>
    <w:rsid w:val="002232DF"/>
    <w:rsid w:val="002254BB"/>
    <w:rsid w:val="00227503"/>
    <w:rsid w:val="00227C13"/>
    <w:rsid w:val="00231F50"/>
    <w:rsid w:val="002342AD"/>
    <w:rsid w:val="00234D7D"/>
    <w:rsid w:val="00235D8C"/>
    <w:rsid w:val="002442A8"/>
    <w:rsid w:val="00245474"/>
    <w:rsid w:val="0025323A"/>
    <w:rsid w:val="0025422F"/>
    <w:rsid w:val="00254D34"/>
    <w:rsid w:val="00255229"/>
    <w:rsid w:val="00256631"/>
    <w:rsid w:val="00266A1A"/>
    <w:rsid w:val="002707BF"/>
    <w:rsid w:val="00274AE2"/>
    <w:rsid w:val="00281785"/>
    <w:rsid w:val="002829C4"/>
    <w:rsid w:val="00282A95"/>
    <w:rsid w:val="00290E87"/>
    <w:rsid w:val="0029369A"/>
    <w:rsid w:val="00293D06"/>
    <w:rsid w:val="00294EEF"/>
    <w:rsid w:val="0029565D"/>
    <w:rsid w:val="002A589B"/>
    <w:rsid w:val="002B127B"/>
    <w:rsid w:val="002B2AB3"/>
    <w:rsid w:val="002B4F38"/>
    <w:rsid w:val="002B69E8"/>
    <w:rsid w:val="002C193F"/>
    <w:rsid w:val="002C6155"/>
    <w:rsid w:val="002E07F7"/>
    <w:rsid w:val="002E4344"/>
    <w:rsid w:val="002E54BD"/>
    <w:rsid w:val="002F144A"/>
    <w:rsid w:val="00304EC4"/>
    <w:rsid w:val="003053AA"/>
    <w:rsid w:val="003060B0"/>
    <w:rsid w:val="003144E3"/>
    <w:rsid w:val="003204E7"/>
    <w:rsid w:val="003258CB"/>
    <w:rsid w:val="00344642"/>
    <w:rsid w:val="00345C9D"/>
    <w:rsid w:val="0035114F"/>
    <w:rsid w:val="00352849"/>
    <w:rsid w:val="00353D6B"/>
    <w:rsid w:val="003618AB"/>
    <w:rsid w:val="0036361C"/>
    <w:rsid w:val="0038395C"/>
    <w:rsid w:val="00385E73"/>
    <w:rsid w:val="00386C43"/>
    <w:rsid w:val="003879A1"/>
    <w:rsid w:val="00391E29"/>
    <w:rsid w:val="00392FDC"/>
    <w:rsid w:val="0039650F"/>
    <w:rsid w:val="0039653D"/>
    <w:rsid w:val="003978D7"/>
    <w:rsid w:val="00397B00"/>
    <w:rsid w:val="003A254B"/>
    <w:rsid w:val="003A3E0B"/>
    <w:rsid w:val="003A3F9F"/>
    <w:rsid w:val="003B1A79"/>
    <w:rsid w:val="003B64AA"/>
    <w:rsid w:val="003B71A9"/>
    <w:rsid w:val="003C5DB1"/>
    <w:rsid w:val="003C7D82"/>
    <w:rsid w:val="003D1C88"/>
    <w:rsid w:val="003D253A"/>
    <w:rsid w:val="003D3DA8"/>
    <w:rsid w:val="003D4AB4"/>
    <w:rsid w:val="003D7506"/>
    <w:rsid w:val="003D7B4D"/>
    <w:rsid w:val="003E040E"/>
    <w:rsid w:val="003E77E4"/>
    <w:rsid w:val="003F3E7C"/>
    <w:rsid w:val="003F43B1"/>
    <w:rsid w:val="0040191A"/>
    <w:rsid w:val="00401AFD"/>
    <w:rsid w:val="00406F02"/>
    <w:rsid w:val="004111F5"/>
    <w:rsid w:val="00413264"/>
    <w:rsid w:val="0041393C"/>
    <w:rsid w:val="004248D6"/>
    <w:rsid w:val="00430363"/>
    <w:rsid w:val="00430449"/>
    <w:rsid w:val="00431E52"/>
    <w:rsid w:val="00435883"/>
    <w:rsid w:val="00436B20"/>
    <w:rsid w:val="004408B8"/>
    <w:rsid w:val="00443B92"/>
    <w:rsid w:val="004457A0"/>
    <w:rsid w:val="00446DC1"/>
    <w:rsid w:val="004471D7"/>
    <w:rsid w:val="00451CD0"/>
    <w:rsid w:val="00461C7B"/>
    <w:rsid w:val="00463175"/>
    <w:rsid w:val="004669DC"/>
    <w:rsid w:val="004676B3"/>
    <w:rsid w:val="00470FC3"/>
    <w:rsid w:val="004718D6"/>
    <w:rsid w:val="004768A9"/>
    <w:rsid w:val="00483798"/>
    <w:rsid w:val="00484A86"/>
    <w:rsid w:val="00484CF5"/>
    <w:rsid w:val="00492D2C"/>
    <w:rsid w:val="00495B65"/>
    <w:rsid w:val="00495C91"/>
    <w:rsid w:val="0049604D"/>
    <w:rsid w:val="004973EF"/>
    <w:rsid w:val="004A05BC"/>
    <w:rsid w:val="004A076F"/>
    <w:rsid w:val="004A3CD5"/>
    <w:rsid w:val="004A6D86"/>
    <w:rsid w:val="004A7281"/>
    <w:rsid w:val="004C17E4"/>
    <w:rsid w:val="004C79A1"/>
    <w:rsid w:val="004D56E1"/>
    <w:rsid w:val="004D7E9C"/>
    <w:rsid w:val="004F2642"/>
    <w:rsid w:val="004F514D"/>
    <w:rsid w:val="004F7CC5"/>
    <w:rsid w:val="00505953"/>
    <w:rsid w:val="005070AC"/>
    <w:rsid w:val="00510822"/>
    <w:rsid w:val="00513737"/>
    <w:rsid w:val="00520AC6"/>
    <w:rsid w:val="00535C4F"/>
    <w:rsid w:val="00544253"/>
    <w:rsid w:val="00547AF5"/>
    <w:rsid w:val="005564CE"/>
    <w:rsid w:val="00557D21"/>
    <w:rsid w:val="00557DBE"/>
    <w:rsid w:val="00562A79"/>
    <w:rsid w:val="0056502B"/>
    <w:rsid w:val="00570069"/>
    <w:rsid w:val="0057162C"/>
    <w:rsid w:val="0057214C"/>
    <w:rsid w:val="005757CE"/>
    <w:rsid w:val="0058153F"/>
    <w:rsid w:val="005818AD"/>
    <w:rsid w:val="00581BCB"/>
    <w:rsid w:val="0058288B"/>
    <w:rsid w:val="005829F5"/>
    <w:rsid w:val="00582EDB"/>
    <w:rsid w:val="00583824"/>
    <w:rsid w:val="005846BA"/>
    <w:rsid w:val="005900E5"/>
    <w:rsid w:val="00593010"/>
    <w:rsid w:val="005973AD"/>
    <w:rsid w:val="005A6F9B"/>
    <w:rsid w:val="005A7505"/>
    <w:rsid w:val="005B1F1E"/>
    <w:rsid w:val="005B4CD7"/>
    <w:rsid w:val="005B5AF6"/>
    <w:rsid w:val="005C0C08"/>
    <w:rsid w:val="005C3770"/>
    <w:rsid w:val="005D046C"/>
    <w:rsid w:val="005D274B"/>
    <w:rsid w:val="005E0FAF"/>
    <w:rsid w:val="005E31A2"/>
    <w:rsid w:val="005E3879"/>
    <w:rsid w:val="005F0432"/>
    <w:rsid w:val="005F4324"/>
    <w:rsid w:val="005F618F"/>
    <w:rsid w:val="00602A82"/>
    <w:rsid w:val="006038DA"/>
    <w:rsid w:val="00606075"/>
    <w:rsid w:val="00610F28"/>
    <w:rsid w:val="00612BA9"/>
    <w:rsid w:val="00615378"/>
    <w:rsid w:val="0062111E"/>
    <w:rsid w:val="00621452"/>
    <w:rsid w:val="006241B9"/>
    <w:rsid w:val="00625BFD"/>
    <w:rsid w:val="00625DA4"/>
    <w:rsid w:val="00631702"/>
    <w:rsid w:val="0064044B"/>
    <w:rsid w:val="00642AFB"/>
    <w:rsid w:val="00647EAC"/>
    <w:rsid w:val="00650DDC"/>
    <w:rsid w:val="006559B1"/>
    <w:rsid w:val="00662ECB"/>
    <w:rsid w:val="00666C9D"/>
    <w:rsid w:val="006723F2"/>
    <w:rsid w:val="006744BA"/>
    <w:rsid w:val="00674715"/>
    <w:rsid w:val="006777D6"/>
    <w:rsid w:val="0068201B"/>
    <w:rsid w:val="006844BF"/>
    <w:rsid w:val="00686314"/>
    <w:rsid w:val="006868EE"/>
    <w:rsid w:val="006A16A4"/>
    <w:rsid w:val="006A316F"/>
    <w:rsid w:val="006A3CE1"/>
    <w:rsid w:val="006A6144"/>
    <w:rsid w:val="006B4A2D"/>
    <w:rsid w:val="006C0E95"/>
    <w:rsid w:val="006C1CBA"/>
    <w:rsid w:val="006C4C21"/>
    <w:rsid w:val="006C4D8C"/>
    <w:rsid w:val="006C5286"/>
    <w:rsid w:val="006C5B95"/>
    <w:rsid w:val="006D0841"/>
    <w:rsid w:val="006D21F5"/>
    <w:rsid w:val="006D2418"/>
    <w:rsid w:val="006D41E9"/>
    <w:rsid w:val="006D42F7"/>
    <w:rsid w:val="006D608D"/>
    <w:rsid w:val="006D773C"/>
    <w:rsid w:val="006D7C58"/>
    <w:rsid w:val="006E4E2E"/>
    <w:rsid w:val="006F016D"/>
    <w:rsid w:val="006F7386"/>
    <w:rsid w:val="00700C36"/>
    <w:rsid w:val="00711320"/>
    <w:rsid w:val="00715E27"/>
    <w:rsid w:val="00716FAC"/>
    <w:rsid w:val="00722866"/>
    <w:rsid w:val="007239BD"/>
    <w:rsid w:val="0072482E"/>
    <w:rsid w:val="00727756"/>
    <w:rsid w:val="00731781"/>
    <w:rsid w:val="007336B9"/>
    <w:rsid w:val="00733C67"/>
    <w:rsid w:val="00735961"/>
    <w:rsid w:val="00735C8C"/>
    <w:rsid w:val="00737517"/>
    <w:rsid w:val="00737945"/>
    <w:rsid w:val="00741619"/>
    <w:rsid w:val="0074710D"/>
    <w:rsid w:val="00747D36"/>
    <w:rsid w:val="007553CE"/>
    <w:rsid w:val="00766B7A"/>
    <w:rsid w:val="00771D25"/>
    <w:rsid w:val="0078413B"/>
    <w:rsid w:val="007842D8"/>
    <w:rsid w:val="0078519E"/>
    <w:rsid w:val="00793487"/>
    <w:rsid w:val="00793616"/>
    <w:rsid w:val="00794545"/>
    <w:rsid w:val="007954A9"/>
    <w:rsid w:val="007A1A72"/>
    <w:rsid w:val="007A1E4E"/>
    <w:rsid w:val="007A3646"/>
    <w:rsid w:val="007A622E"/>
    <w:rsid w:val="007A71B4"/>
    <w:rsid w:val="007B2CAF"/>
    <w:rsid w:val="007B4460"/>
    <w:rsid w:val="007C023A"/>
    <w:rsid w:val="007D0A76"/>
    <w:rsid w:val="007D6724"/>
    <w:rsid w:val="007E03BC"/>
    <w:rsid w:val="007E1067"/>
    <w:rsid w:val="007E33AF"/>
    <w:rsid w:val="007E5003"/>
    <w:rsid w:val="007E66E3"/>
    <w:rsid w:val="007E6E5B"/>
    <w:rsid w:val="00803772"/>
    <w:rsid w:val="0081480F"/>
    <w:rsid w:val="00826431"/>
    <w:rsid w:val="00826807"/>
    <w:rsid w:val="008278C0"/>
    <w:rsid w:val="00830A23"/>
    <w:rsid w:val="00834395"/>
    <w:rsid w:val="0083691C"/>
    <w:rsid w:val="00845508"/>
    <w:rsid w:val="00847492"/>
    <w:rsid w:val="00853AF4"/>
    <w:rsid w:val="00857300"/>
    <w:rsid w:val="008721BC"/>
    <w:rsid w:val="008723DE"/>
    <w:rsid w:val="00872C6A"/>
    <w:rsid w:val="00872DAA"/>
    <w:rsid w:val="008734C2"/>
    <w:rsid w:val="00877C56"/>
    <w:rsid w:val="00881451"/>
    <w:rsid w:val="0088213C"/>
    <w:rsid w:val="00882B0B"/>
    <w:rsid w:val="00883375"/>
    <w:rsid w:val="00885E18"/>
    <w:rsid w:val="00887049"/>
    <w:rsid w:val="00895E74"/>
    <w:rsid w:val="00897347"/>
    <w:rsid w:val="008A5BB7"/>
    <w:rsid w:val="008B353C"/>
    <w:rsid w:val="008B7CD1"/>
    <w:rsid w:val="008C0574"/>
    <w:rsid w:val="008C20B5"/>
    <w:rsid w:val="008C40C3"/>
    <w:rsid w:val="008C49D1"/>
    <w:rsid w:val="008D0F73"/>
    <w:rsid w:val="008D28C0"/>
    <w:rsid w:val="008D795F"/>
    <w:rsid w:val="008D7A10"/>
    <w:rsid w:val="008F2BD6"/>
    <w:rsid w:val="008F4BC8"/>
    <w:rsid w:val="008F509F"/>
    <w:rsid w:val="008F65C5"/>
    <w:rsid w:val="009062F6"/>
    <w:rsid w:val="00910864"/>
    <w:rsid w:val="00913B3B"/>
    <w:rsid w:val="009141AD"/>
    <w:rsid w:val="00916709"/>
    <w:rsid w:val="0092530C"/>
    <w:rsid w:val="00931960"/>
    <w:rsid w:val="009321F3"/>
    <w:rsid w:val="009332E0"/>
    <w:rsid w:val="00935658"/>
    <w:rsid w:val="00941683"/>
    <w:rsid w:val="0094179E"/>
    <w:rsid w:val="00942EAD"/>
    <w:rsid w:val="00943DAC"/>
    <w:rsid w:val="00944F3D"/>
    <w:rsid w:val="009526CC"/>
    <w:rsid w:val="009601B1"/>
    <w:rsid w:val="009613A0"/>
    <w:rsid w:val="0097068E"/>
    <w:rsid w:val="00970989"/>
    <w:rsid w:val="00971689"/>
    <w:rsid w:val="00973306"/>
    <w:rsid w:val="0098035D"/>
    <w:rsid w:val="009811E1"/>
    <w:rsid w:val="009825F9"/>
    <w:rsid w:val="00983B02"/>
    <w:rsid w:val="00986742"/>
    <w:rsid w:val="00996D68"/>
    <w:rsid w:val="00996E8C"/>
    <w:rsid w:val="00997D6F"/>
    <w:rsid w:val="009A243F"/>
    <w:rsid w:val="009A6CE7"/>
    <w:rsid w:val="009B3769"/>
    <w:rsid w:val="009B69FC"/>
    <w:rsid w:val="009C364F"/>
    <w:rsid w:val="009C42BB"/>
    <w:rsid w:val="009C76E8"/>
    <w:rsid w:val="009C7BC8"/>
    <w:rsid w:val="009D0F51"/>
    <w:rsid w:val="009D3CCB"/>
    <w:rsid w:val="009D52FC"/>
    <w:rsid w:val="009E0351"/>
    <w:rsid w:val="009E7AF7"/>
    <w:rsid w:val="009E7BC1"/>
    <w:rsid w:val="009F04D8"/>
    <w:rsid w:val="009F10BF"/>
    <w:rsid w:val="009F1212"/>
    <w:rsid w:val="009F1F5D"/>
    <w:rsid w:val="009F64B2"/>
    <w:rsid w:val="00A00B13"/>
    <w:rsid w:val="00A00D65"/>
    <w:rsid w:val="00A052AD"/>
    <w:rsid w:val="00A12DBE"/>
    <w:rsid w:val="00A1558B"/>
    <w:rsid w:val="00A156EA"/>
    <w:rsid w:val="00A169ED"/>
    <w:rsid w:val="00A24CB2"/>
    <w:rsid w:val="00A25558"/>
    <w:rsid w:val="00A40221"/>
    <w:rsid w:val="00A404B3"/>
    <w:rsid w:val="00A44164"/>
    <w:rsid w:val="00A44908"/>
    <w:rsid w:val="00A44DB6"/>
    <w:rsid w:val="00A47E0E"/>
    <w:rsid w:val="00A50BF4"/>
    <w:rsid w:val="00A529D0"/>
    <w:rsid w:val="00A53501"/>
    <w:rsid w:val="00A56267"/>
    <w:rsid w:val="00A57DC7"/>
    <w:rsid w:val="00A60FE7"/>
    <w:rsid w:val="00A6336B"/>
    <w:rsid w:val="00A63816"/>
    <w:rsid w:val="00A7460B"/>
    <w:rsid w:val="00A7503B"/>
    <w:rsid w:val="00A75CD8"/>
    <w:rsid w:val="00A771ED"/>
    <w:rsid w:val="00A81320"/>
    <w:rsid w:val="00A838CA"/>
    <w:rsid w:val="00A854A0"/>
    <w:rsid w:val="00A85AAA"/>
    <w:rsid w:val="00A9513A"/>
    <w:rsid w:val="00A95FF8"/>
    <w:rsid w:val="00AA0CBA"/>
    <w:rsid w:val="00AA1E83"/>
    <w:rsid w:val="00AB2F43"/>
    <w:rsid w:val="00AB3CA8"/>
    <w:rsid w:val="00AB41C2"/>
    <w:rsid w:val="00AC23F3"/>
    <w:rsid w:val="00AC462A"/>
    <w:rsid w:val="00AC61DA"/>
    <w:rsid w:val="00AC68F3"/>
    <w:rsid w:val="00AD2291"/>
    <w:rsid w:val="00AD243C"/>
    <w:rsid w:val="00AD3EC9"/>
    <w:rsid w:val="00AD484B"/>
    <w:rsid w:val="00AD50EE"/>
    <w:rsid w:val="00AD60E5"/>
    <w:rsid w:val="00AD6A28"/>
    <w:rsid w:val="00AE196D"/>
    <w:rsid w:val="00AF1C12"/>
    <w:rsid w:val="00AF47E1"/>
    <w:rsid w:val="00AF553E"/>
    <w:rsid w:val="00AF7313"/>
    <w:rsid w:val="00B00B06"/>
    <w:rsid w:val="00B01E32"/>
    <w:rsid w:val="00B04E90"/>
    <w:rsid w:val="00B05CC1"/>
    <w:rsid w:val="00B06B5A"/>
    <w:rsid w:val="00B1218F"/>
    <w:rsid w:val="00B12334"/>
    <w:rsid w:val="00B140ED"/>
    <w:rsid w:val="00B15787"/>
    <w:rsid w:val="00B22014"/>
    <w:rsid w:val="00B23BAE"/>
    <w:rsid w:val="00B273E5"/>
    <w:rsid w:val="00B30A85"/>
    <w:rsid w:val="00B31693"/>
    <w:rsid w:val="00B34728"/>
    <w:rsid w:val="00B416CB"/>
    <w:rsid w:val="00B47A41"/>
    <w:rsid w:val="00B510C8"/>
    <w:rsid w:val="00B513A8"/>
    <w:rsid w:val="00B54C33"/>
    <w:rsid w:val="00B64D20"/>
    <w:rsid w:val="00B6560A"/>
    <w:rsid w:val="00B70ED6"/>
    <w:rsid w:val="00B725E9"/>
    <w:rsid w:val="00B75660"/>
    <w:rsid w:val="00B80C4A"/>
    <w:rsid w:val="00B8391D"/>
    <w:rsid w:val="00B84AAF"/>
    <w:rsid w:val="00B90C51"/>
    <w:rsid w:val="00B90D1C"/>
    <w:rsid w:val="00B920E7"/>
    <w:rsid w:val="00B923F2"/>
    <w:rsid w:val="00BA50FA"/>
    <w:rsid w:val="00BA5B55"/>
    <w:rsid w:val="00BB3AC6"/>
    <w:rsid w:val="00BB4AB8"/>
    <w:rsid w:val="00BB61EB"/>
    <w:rsid w:val="00BC37A9"/>
    <w:rsid w:val="00BC3F26"/>
    <w:rsid w:val="00BC6A4E"/>
    <w:rsid w:val="00BD2010"/>
    <w:rsid w:val="00BD3142"/>
    <w:rsid w:val="00BD4831"/>
    <w:rsid w:val="00BE0B59"/>
    <w:rsid w:val="00BE1409"/>
    <w:rsid w:val="00BF5C18"/>
    <w:rsid w:val="00BF73B2"/>
    <w:rsid w:val="00C03BF9"/>
    <w:rsid w:val="00C045DD"/>
    <w:rsid w:val="00C10A53"/>
    <w:rsid w:val="00C24759"/>
    <w:rsid w:val="00C24A51"/>
    <w:rsid w:val="00C27EF5"/>
    <w:rsid w:val="00C326E5"/>
    <w:rsid w:val="00C32A3F"/>
    <w:rsid w:val="00C3352F"/>
    <w:rsid w:val="00C45BEE"/>
    <w:rsid w:val="00C478A6"/>
    <w:rsid w:val="00C47E71"/>
    <w:rsid w:val="00C51A4B"/>
    <w:rsid w:val="00C551A9"/>
    <w:rsid w:val="00C61131"/>
    <w:rsid w:val="00C61A45"/>
    <w:rsid w:val="00C62F30"/>
    <w:rsid w:val="00C6768B"/>
    <w:rsid w:val="00C72B58"/>
    <w:rsid w:val="00C72F5A"/>
    <w:rsid w:val="00C81241"/>
    <w:rsid w:val="00C81D50"/>
    <w:rsid w:val="00C87EE5"/>
    <w:rsid w:val="00C9077B"/>
    <w:rsid w:val="00C941A2"/>
    <w:rsid w:val="00CA55D8"/>
    <w:rsid w:val="00CA6DC5"/>
    <w:rsid w:val="00CA7AB7"/>
    <w:rsid w:val="00CB20C4"/>
    <w:rsid w:val="00CB4F05"/>
    <w:rsid w:val="00CB7CDF"/>
    <w:rsid w:val="00CC2593"/>
    <w:rsid w:val="00CC4049"/>
    <w:rsid w:val="00CC73BF"/>
    <w:rsid w:val="00CC7B27"/>
    <w:rsid w:val="00CD2861"/>
    <w:rsid w:val="00CD3984"/>
    <w:rsid w:val="00CD44CC"/>
    <w:rsid w:val="00CD471E"/>
    <w:rsid w:val="00CD50CD"/>
    <w:rsid w:val="00CD5BE1"/>
    <w:rsid w:val="00CD78E3"/>
    <w:rsid w:val="00CE2C2C"/>
    <w:rsid w:val="00CE4CCB"/>
    <w:rsid w:val="00CE7CE5"/>
    <w:rsid w:val="00D005A4"/>
    <w:rsid w:val="00D03790"/>
    <w:rsid w:val="00D07467"/>
    <w:rsid w:val="00D154FA"/>
    <w:rsid w:val="00D15E54"/>
    <w:rsid w:val="00D26D61"/>
    <w:rsid w:val="00D3093E"/>
    <w:rsid w:val="00D32296"/>
    <w:rsid w:val="00D41098"/>
    <w:rsid w:val="00D4168B"/>
    <w:rsid w:val="00D45D25"/>
    <w:rsid w:val="00D55592"/>
    <w:rsid w:val="00D57A3B"/>
    <w:rsid w:val="00D6470E"/>
    <w:rsid w:val="00D661C0"/>
    <w:rsid w:val="00D765FC"/>
    <w:rsid w:val="00D83A63"/>
    <w:rsid w:val="00D85646"/>
    <w:rsid w:val="00D86144"/>
    <w:rsid w:val="00D92227"/>
    <w:rsid w:val="00D93E72"/>
    <w:rsid w:val="00D9465D"/>
    <w:rsid w:val="00DA716F"/>
    <w:rsid w:val="00DA7D90"/>
    <w:rsid w:val="00DA7E79"/>
    <w:rsid w:val="00DB21D1"/>
    <w:rsid w:val="00DB6D26"/>
    <w:rsid w:val="00DB6E9C"/>
    <w:rsid w:val="00DC4EF3"/>
    <w:rsid w:val="00DC74B1"/>
    <w:rsid w:val="00DD0DFF"/>
    <w:rsid w:val="00DD4E4E"/>
    <w:rsid w:val="00DD70D8"/>
    <w:rsid w:val="00DE40DC"/>
    <w:rsid w:val="00DF3494"/>
    <w:rsid w:val="00E02D9D"/>
    <w:rsid w:val="00E04068"/>
    <w:rsid w:val="00E06331"/>
    <w:rsid w:val="00E102C5"/>
    <w:rsid w:val="00E109E7"/>
    <w:rsid w:val="00E1297A"/>
    <w:rsid w:val="00E264C5"/>
    <w:rsid w:val="00E264D1"/>
    <w:rsid w:val="00E33D16"/>
    <w:rsid w:val="00E369E6"/>
    <w:rsid w:val="00E40627"/>
    <w:rsid w:val="00E47BDB"/>
    <w:rsid w:val="00E47C30"/>
    <w:rsid w:val="00E51E33"/>
    <w:rsid w:val="00E72C8B"/>
    <w:rsid w:val="00E75081"/>
    <w:rsid w:val="00E774F2"/>
    <w:rsid w:val="00E80238"/>
    <w:rsid w:val="00E80E56"/>
    <w:rsid w:val="00E81520"/>
    <w:rsid w:val="00E86B94"/>
    <w:rsid w:val="00E911C4"/>
    <w:rsid w:val="00E95E99"/>
    <w:rsid w:val="00EB268D"/>
    <w:rsid w:val="00EB545D"/>
    <w:rsid w:val="00EC0171"/>
    <w:rsid w:val="00EC2726"/>
    <w:rsid w:val="00EC3EC3"/>
    <w:rsid w:val="00EC47B8"/>
    <w:rsid w:val="00EC77EF"/>
    <w:rsid w:val="00ED0534"/>
    <w:rsid w:val="00ED52FE"/>
    <w:rsid w:val="00EE01B5"/>
    <w:rsid w:val="00EE0421"/>
    <w:rsid w:val="00EE1930"/>
    <w:rsid w:val="00EF576C"/>
    <w:rsid w:val="00F00045"/>
    <w:rsid w:val="00F02EAC"/>
    <w:rsid w:val="00F04266"/>
    <w:rsid w:val="00F14D00"/>
    <w:rsid w:val="00F159C5"/>
    <w:rsid w:val="00F17BD9"/>
    <w:rsid w:val="00F207C7"/>
    <w:rsid w:val="00F25089"/>
    <w:rsid w:val="00F265DA"/>
    <w:rsid w:val="00F30FD7"/>
    <w:rsid w:val="00F34C39"/>
    <w:rsid w:val="00F41D67"/>
    <w:rsid w:val="00F463E1"/>
    <w:rsid w:val="00F55FDC"/>
    <w:rsid w:val="00F56439"/>
    <w:rsid w:val="00F57F96"/>
    <w:rsid w:val="00F6328A"/>
    <w:rsid w:val="00F67C42"/>
    <w:rsid w:val="00F7742F"/>
    <w:rsid w:val="00F80803"/>
    <w:rsid w:val="00FA4E22"/>
    <w:rsid w:val="00FB030E"/>
    <w:rsid w:val="00FB0436"/>
    <w:rsid w:val="00FB22F7"/>
    <w:rsid w:val="00FC2AF3"/>
    <w:rsid w:val="00FC3D53"/>
    <w:rsid w:val="00FD0567"/>
    <w:rsid w:val="00FD570E"/>
    <w:rsid w:val="00FE2E87"/>
    <w:rsid w:val="00FE5D01"/>
    <w:rsid w:val="00FE79E6"/>
    <w:rsid w:val="00FE7C34"/>
    <w:rsid w:val="00FF0508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28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F6328A"/>
    <w:pPr>
      <w:ind w:firstLine="708"/>
      <w:jc w:val="both"/>
    </w:pPr>
    <w:rPr>
      <w:rFonts w:cs="Arial" w:hAnsi="Arial" w:ascii="Arial"/>
    </w:rPr>
  </w:style>
  <w:style w:styleId="Podnoje" w:type="paragraph">
    <w:name w:val="footer"/>
    <w:basedOn w:val="Normal"/>
    <w:rsid w:val="00F632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6328A"/>
  </w:style>
  <w:style w:styleId="Tekstbalonia" w:type="paragraph">
    <w:name w:val="Balloon Text"/>
    <w:basedOn w:val="Normal"/>
    <w:semiHidden/>
    <w:rsid w:val="00CC73B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973AD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5D274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uiPriority w:val="99"/>
    <w:unhideWhenUsed/>
    <w:rsid w:val="009E7BC1"/>
    <w:rPr>
      <w:color w:val="0000FF"/>
      <w:u w:val="single"/>
    </w:rPr>
  </w:style>
  <w:style w:styleId="SlijeenaHiperveza" w:type="character">
    <w:name w:val="FollowedHyperlink"/>
    <w:uiPriority w:val="99"/>
    <w:unhideWhenUsed/>
    <w:rsid w:val="009E7BC1"/>
    <w:rPr>
      <w:color w:val="800080"/>
      <w:u w:val="single"/>
    </w:rPr>
  </w:style>
  <w:style w:styleId="Odlomakpopisa" w:type="paragraph">
    <w:name w:val="List Paragraph"/>
    <w:basedOn w:val="Normal"/>
    <w:uiPriority w:val="34"/>
    <w:qFormat/>
    <w:rsid w:val="0098035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407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7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7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7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7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2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F6328A"/>
    <w:pPr>
      <w:ind w:firstLine="708"/>
      <w:jc w:val="both"/>
    </w:pPr>
    <w:rPr>
      <w:rFonts w:ascii="Arial" w:cs="Arial" w:hAnsi="Arial"/>
    </w:rPr>
  </w:style>
  <w:style w:styleId="Podnoje" w:type="paragraph">
    <w:name w:val="footer"/>
    <w:basedOn w:val="Normal"/>
    <w:rsid w:val="00F632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6328A"/>
  </w:style>
  <w:style w:styleId="Tekstbalonia" w:type="paragraph">
    <w:name w:val="Balloon Text"/>
    <w:basedOn w:val="Normal"/>
    <w:semiHidden/>
    <w:rsid w:val="00CC73B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973AD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5D274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uiPriority w:val="99"/>
    <w:unhideWhenUsed/>
    <w:rsid w:val="009E7BC1"/>
    <w:rPr>
      <w:color w:val="0000FF"/>
      <w:u w:val="single"/>
    </w:rPr>
  </w:style>
  <w:style w:styleId="SlijeenaHiperveza" w:type="character">
    <w:name w:val="FollowedHyperlink"/>
    <w:uiPriority w:val="99"/>
    <w:unhideWhenUsed/>
    <w:rsid w:val="009E7BC1"/>
    <w:rPr>
      <w:color w:val="800080"/>
      <w:u w:val="single"/>
    </w:rPr>
  </w:style>
  <w:style w:styleId="Odlomakpopisa" w:type="paragraph">
    <w:name w:val="List Paragraph"/>
    <w:basedOn w:val="Normal"/>
    <w:uiPriority w:val="34"/>
    <w:qFormat/>
    <w:rsid w:val="0098035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407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7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7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7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7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16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7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89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6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9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631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9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650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609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41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8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604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445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5283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788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733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576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8655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498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563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621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14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16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957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694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761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696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556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39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75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818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4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81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933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17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492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090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5900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06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580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857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13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559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6148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443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244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601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705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460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8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listopada 2018.</izvorni_sadrzaj>
    <derivirana_varijabla naziv="DomainObject.StvarniPocetakDatum_1">4. listopada 2018.</derivirana_varijabla>
  </DomainObject.StvarniPocetakDatum>
  <DomainObject.StvarniZavrsetakDatum>
    <izvorni_sadrzaj>4. listopada 2018.</izvorni_sadrzaj>
    <derivirana_varijabla naziv="DomainObject.StvarniZavrsetakDatum_1">4. listopada 2018.</derivirana_varijabla>
  </DomainObject.StvarniZavrsetakDatum>
  <DomainObject.PlaniraniZavrsetakDatum>
    <izvorni_sadrzaj>4. listopada 2018.</izvorni_sadrzaj>
    <derivirana_varijabla naziv="DomainObject.PlaniraniZavrsetakDatum_1">4. listopada 2018.</derivirana_varijabla>
  </DomainObject.PlaniraniZavrsetakDatum>
  <DomainObject.PlaniraniPocetakDatum>
    <izvorni_sadrzaj>4. listopada 2018.</izvorni_sadrzaj>
    <derivirana_varijabla naziv="DomainObject.PlaniraniPocetakDatum_1">4. listopada 2018.</derivirana_varijabla>
  </DomainObject.PlaniraniPocetakDatum>
  <DomainObject.StvarniPocetakVrijeme>
    <izvorni_sadrzaj>08:46</izvorni_sadrzaj>
    <derivirana_varijabla naziv="DomainObject.StvarniPocetakVrijeme_1">08:46</derivirana_varijabla>
  </DomainObject.StvarniPocetakVrijeme>
  <DomainObject.StvarniZavrsetakVrijeme>
    <izvorni_sadrzaj>09:00</izvorni_sadrzaj>
    <derivirana_varijabla naziv="DomainObject.StvarniZavrsetakVrijeme_1">09:00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listopada 2018.</izvorni_sadrzaj>
    <derivirana_varijabla naziv="DomainObject.Zapisnik.DatumKreiranja_1">4.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St-182/2018-10</izvorni_sadrzaj>
    <derivirana_varijabla naziv="DomainObject.Zapisnik.Oznaka_1">St-182/2018-10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2018.</izvorni_sadrzaj>
    <derivirana_varijabla naziv="DomainObject.Predmet.DatumOsnivanja_1">30.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St-182/2018</izvorni_sadrzaj>
    <derivirana_varijabla naziv="DomainObject.Predmet.OznakaBroj_1">St-182/2018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PROJEKTNO DRUŠTVO d.o.o. za poslovanje nekretninama i gradnju "u stečaju"</izvorni_sadrzaj>
    <derivirana_varijabla naziv="DomainObject.Predmet.ProtustrankaFormated_1">  Stečajna masa iza PROJEKTNO DRUŠTVO d.o.o. za poslovanje nekretninama i gradnju "u stečaju"</derivirana_varijabla>
  </DomainObject.Predmet.ProtustrankaFormated>
  <DomainObject.Predmet.ProtustrankaFormatedOIB>
    <izvorni_sadrzaj>  Stečajna masa iza PROJEKTNO DRUŠTVO d.o.o. za poslovanje nekretninama i gradnju "u stečaju", OIB 53056475044</izvorni_sadrzaj>
    <derivirana_varijabla naziv="DomainObject.Predmet.ProtustrankaFormatedOIB_1">  Stečajna masa iza PROJEKTNO DRUŠTVO d.o.o. za poslovanje nekretninama i gradnju "u stečaju", OIB 53056475044</derivirana_varijabla>
  </DomainObject.Predmet.ProtustrankaFormatedOIB>
  <DomainObject.Predmet.ProtustrankaFormatedWithAdress>
    <izvorni_sadrzaj> Stečajna masa iza PROJEKTNO DRUŠTVO d.o.o. za poslovanje nekretninama i gradnju "u stečaju", Grigora Viteza 6, 23000 Zadar</izvorni_sadrzaj>
    <derivirana_varijabla naziv="DomainObject.Predmet.ProtustrankaFormatedWithAdress_1"> Stečajna masa iza PROJEKTNO DRUŠTVO d.o.o. za poslovanje nekretninama i gradnju "u stečaju", Grigora Viteza 6, 23000 Zadar</derivirana_varijabla>
  </DomainObject.Predmet.ProtustrankaFormatedWithAdress>
  <DomainObject.Predmet.ProtustrankaFormatedWithAdressOIB>
    <izvorni_sadrzaj> Stečajna masa iza PROJEKTNO DRUŠTVO d.o.o. za poslovanje nekretninama i gradnju "u stečaju", OIB 53056475044, Grigora Viteza 6, 23000 Zadar</izvorni_sadrzaj>
    <derivirana_varijabla naziv="DomainObject.Predmet.ProtustrankaFormatedWithAdressOIB_1"> Stečajna masa iza PROJEKTNO DRUŠTVO d.o.o. za poslovanje nekretninama i gradnju "u stečaju", OIB 53056475044, Grigora Viteza 6, 23000 Zadar</derivirana_varijabla>
  </DomainObject.Predmet.ProtustrankaFormatedWithAdressOIB>
  <DomainObject.Predmet.ProtustrankaWithAdress>
    <izvorni_sadrzaj>Stečajna masa iza PROJEKTNO DRUŠTVO d.o.o. za poslovanje nekretninama i gradnju "u stečaju" Grigora Viteza 6, 23000 Zadar</izvorni_sadrzaj>
    <derivirana_varijabla naziv="DomainObject.Predmet.ProtustrankaWithAdress_1">Stečajna masa iza PROJEKTNO DRUŠTVO d.o.o. za poslovanje nekretninama i gradnju "u stečaju" Grigora Viteza 6, 23000 Zadar</derivirana_varijabla>
  </DomainObject.Predmet.ProtustrankaWithAdress>
  <DomainObject.Predmet.ProtustrankaWithAdressOIB>
    <izvorni_sadrzaj>Stečajna masa iza PROJEKTNO DRUŠTVO d.o.o. za poslovanje nekretninama i gradnju "u stečaju", OIB 53056475044, Grigora Viteza 6, 23000 Zadar</izvorni_sadrzaj>
    <derivirana_varijabla naziv="DomainObject.Predmet.ProtustrankaWithAdressOIB_1">Stečajna masa iza PROJEKTNO DRUŠTVO d.o.o. za poslovanje nekretninama i gradnju "u stečaju", OIB 53056475044, Grigora Viteza 6, 23000 Zadar</derivirana_varijabla>
  </DomainObject.Predmet.ProtustrankaWithAdressOIB>
  <DomainObject.Predmet.ProtustrankaNazivFormated>
    <izvorni_sadrzaj>Stečajna masa iza PROJEKTNO DRUŠTVO d.o.o. za poslovanje nekretninama i gradnju "u stečaju"</izvorni_sadrzaj>
    <derivirana_varijabla naziv="DomainObject.Predmet.ProtustrankaNazivFormated_1">Stečajna masa iza PROJEKTNO DRUŠTVO d.o.o. za poslovanje nekretninama i gradnju "u stečaju"</derivirana_varijabla>
  </DomainObject.Predmet.ProtustrankaNazivFormated>
  <DomainObject.Predmet.ProtustrankaNazivFormatedOIB>
    <izvorni_sadrzaj>Stečajna masa iza PROJEKTNO DRUŠTVO d.o.o. za poslovanje nekretninama i gradnju "u stečaju", OIB 53056475044</izvorni_sadrzaj>
    <derivirana_varijabla naziv="DomainObject.Predmet.ProtustrankaNazivFormatedOIB_1">Stečajna masa iza PROJEKTNO DRUŠTVO d.o.o. za poslovanje nekretninama i gradnju "u stečaju", OIB 53056475044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PODRUČNI URED ZADAR, Služba za ovrhu; ALPE ADRIA POSLOVODSTVO d.o.o. za promet nekretninama; Tomislav Bakić</izvorni_sadrzaj>
    <derivirana_varijabla naziv="DomainObject.Predmet.StrankaFormated_1">  MF, POREZNA UPRAVA, PODRUČNI URED ZADAR, Služba za ovrhu; ALPE ADRIA POSLOVODSTVO d.o.o. za promet nekretninama; Tomislav Bakić</derivirana_varijabla>
  </DomainObject.Predmet.StrankaFormated>
  <DomainObject.Predmet.StrankaFormatedOIB>
    <izvorni_sadrzaj>  MF, POREZNA UPRAVA, PODRUČNI URED ZADAR, Služba za ovrhu, OIB 18683136487; ALPE ADRIA POSLOVODSTVO d.o.o. za promet nekretninama; Tomislav Bakić, OIB 44223918661</izvorni_sadrzaj>
    <derivirana_varijabla naziv="DomainObject.Predmet.StrankaFormatedOIB_1">  MF, POREZNA UPRAVA, PODRUČNI URED ZADAR, Služba za ovrhu, OIB 18683136487; ALPE ADRIA POSLOVODSTVO d.o.o. za promet nekretninama; Tomislav Bakić, OIB 44223918661</derivirana_varijabla>
  </DomainObject.Predmet.StrankaFormatedOIB>
  <DomainObject.Predmet.StrankaFormatedWithAdress>
    <izvorni_sadrzaj> MF, POREZNA UPRAVA, PODRUČNI URED ZADAR, Služba za ovrhu; ALPE ADRIA POSLOVODSTVO d.o.o. za promet nekretninama; Tomislav Bakić, Sv. Vinka Paulskog 16, 23000 Zadar</izvorni_sadrzaj>
    <derivirana_varijabla naziv="DomainObject.Predmet.StrankaFormatedWithAdress_1"> MF, POREZNA UPRAVA, PODRUČNI URED ZADAR, Služba za ovrhu; ALPE ADRIA POSLOVODSTVO d.o.o. za promet nekretninama; Tomislav Bakić, Sv. Vinka Paulskog 16, 23000 Zadar</derivirana_varijabla>
  </DomainObject.Predmet.StrankaFormatedWithAdress>
  <DomainObject.Predmet.StrankaFormatedWithAdressOIB>
    <izvorni_sadrzaj> MF, POREZNA UPRAVA, PODRUČNI URED ZADAR, Služba za ovrhu, OIB 18683136487; ALPE ADRIA POSLOVODSTVO d.o.o. za promet nekretninama; Tomislav Bakić, OIB 44223918661, Sv. Vinka Paulskog 16, 23000 Zadar</izvorni_sadrzaj>
    <derivirana_varijabla naziv="DomainObject.Predmet.StrankaFormatedWithAdressOIB_1"> MF, POREZNA UPRAVA, PODRUČNI URED ZADAR, Služba za ovrhu, OIB 18683136487; ALPE ADRIA POSLOVODSTVO d.o.o. za promet nekretninama; Tomislav Bakić, OIB 44223918661, Sv. Vinka Paulskog 16, 23000 Zadar</derivirana_varijabla>
  </DomainObject.Predmet.StrankaFormatedWithAdressOIB>
  <DomainObject.Predmet.StrankaWithAdress>
    <izvorni_sadrzaj>MF, POREZNA UPRAVA, PODRUČNI URED ZADAR, Služba za ovrhu ,ALPE ADRIA POSLOVODSTVO d.o.o. za promet nekretninama ,Tomislav Bakić Sv. Vinka Paulskog 16,23000 Zadar</izvorni_sadrzaj>
    <derivirana_varijabla naziv="DomainObject.Predmet.StrankaWithAdress_1">MF, POREZNA UPRAVA, PODRUČNI URED ZADAR, Služba za ovrhu ,ALPE ADRIA POSLOVODSTVO d.o.o. za promet nekretninama ,Tomislav Bakić Sv. Vinka Paulskog 16,23000 Zadar</derivirana_varijabla>
  </DomainObject.Predmet.StrankaWithAdress>
  <DomainObject.Predmet.StrankaWithAdressOIB>
    <izvorni_sadrzaj>MF, POREZNA UPRAVA, PODRUČNI URED ZADAR, Služba za ovrhu, OIB 18683136487,ALPE ADRIA POSLOVODSTVO d.o.o. za promet nekretninama,Tomislav Bakić, OIB 44223918661, Sv. Vinka Paulskog 16,23000 Zadar</izvorni_sadrzaj>
    <derivirana_varijabla naziv="DomainObject.Predmet.StrankaWithAdressOIB_1">MF, POREZNA UPRAVA, PODRUČNI URED ZADAR, Služba za ovrhu, OIB 18683136487,ALPE ADRIA POSLOVODSTVO d.o.o. za promet nekretninama,Tomislav Bakić, OIB 44223918661, Sv. Vinka Paulskog 16,23000 Zadar</derivirana_varijabla>
  </DomainObject.Predmet.StrankaWithAdressOIB>
  <DomainObject.Predmet.StrankaNazivFormated>
    <izvorni_sadrzaj>MF, POREZNA UPRAVA, PODRUČNI URED ZADAR, Služba za ovrhu,ALPE ADRIA POSLOVODSTVO d.o.o. za promet nekretninama,Tomislav Bakić</izvorni_sadrzaj>
    <derivirana_varijabla naziv="DomainObject.Predmet.StrankaNazivFormated_1">MF, POREZNA UPRAVA, PODRUČNI URED ZADAR, Služba za ovrhu,ALPE ADRIA POSLOVODSTVO d.o.o. za promet nekretninama,Tomislav Bakić</derivirana_varijabla>
  </DomainObject.Predmet.StrankaNazivFormated>
  <DomainObject.Predmet.StrankaNazivFormatedOIB>
    <izvorni_sadrzaj>MF, POREZNA UPRAVA, PODRUČNI URED ZADAR, Služba za ovrhu, OIB 18683136487,ALPE ADRIA POSLOVODSTVO d.o.o. za promet nekretninama,Tomislav Bakić, OIB 44223918661</izvorni_sadrzaj>
    <derivirana_varijabla naziv="DomainObject.Predmet.StrankaNazivFormatedOIB_1">MF, POREZNA UPRAVA, PODRUČNI URED ZADAR, Služba za ovrhu, OIB 18683136487,ALPE ADRIA POSLOVODSTVO d.o.o. za promet nekretninama,Tomislav Bakić, OIB 44223918661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MF, POREZNA UPRAVA, PODRUČNI URED ZADAR, Služba za ovrhu</item>
      <item>ALPE ADRIA POSLOVODSTVO d.o.o. za promet nekretninama</item>
      <item>Tomislav Bakić</item>
    </izvorni_sadrzaj>
    <derivirana_varijabla naziv="DomainObject.Predmet.StrankaListFormated_1">
      <item>MF, POREZNA UPRAVA, PODRUČNI URED ZADAR, Služba za ovrhu</item>
      <item>ALPE ADRIA POSLOVODSTVO d.o.o. za promet nekretninama</item>
      <item>Tomislav Bakić</item>
    </derivirana_varijabla>
  </DomainObject.Predmet.StrankaListFormated>
  <DomainObject.Predmet.StrankaListFormatedOIB>
    <izvorni_sadrzaj>
      <item>MF, POREZNA UPRAVA, PODRUČNI URED ZADAR, Služba za ovrhu, OIB 18683136487</item>
      <item>ALPE ADRIA POSLOVODSTVO d.o.o. za promet nekretninama</item>
      <item>Tomislav Bakić, OIB 44223918661</item>
    </izvorni_sadrzaj>
    <derivirana_varijabla naziv="DomainObject.Predmet.StrankaListFormatedOIB_1">
      <item>MF, POREZNA UPRAVA, PODRUČNI URED ZADAR, Služba za ovrhu, OIB 18683136487</item>
      <item>ALPE ADRIA POSLOVODSTVO d.o.o. za promet nekretninama</item>
      <item>Tomislav Bakić, OIB 44223918661</item>
    </derivirana_varijabla>
  </DomainObject.Predmet.StrankaListFormatedOIB>
  <DomainObject.Predmet.StrankaListFormatedWithAdress>
    <izvorni_sadrzaj>
      <item>MF, POREZNA UPRAVA, PODRUČNI URED ZADAR, Služba za ovrhu</item>
      <item>ALPE ADRIA POSLOVODSTVO d.o.o. za promet nekretninama</item>
      <item>Tomislav Bakić, Sv. Vinka Paulskog 16, 23000 Zadar</item>
    </izvorni_sadrzaj>
    <derivirana_varijabla naziv="DomainObject.Predmet.StrankaListFormatedWithAdress_1">
      <item>MF, POREZNA UPRAVA, PODRUČNI URED ZADAR, Služba za ovrhu</item>
      <item>ALPE ADRIA POSLOVODSTVO d.o.o. za promet nekretninama</item>
      <item>Tomislav Bakić, Sv. Vinka Paulskog 16, 23000 Zadar</item>
    </derivirana_varijabla>
  </DomainObject.Predmet.StrankaListFormatedWithAdress>
  <DomainObject.Predmet.StrankaListFormatedWithAdressOIB>
    <izvorni_sadrzaj>
      <item>MF, POREZNA UPRAVA, PODRUČNI URED ZADAR, Služba za ovrhu, OIB 18683136487</item>
      <item>ALPE ADRIA POSLOVODSTVO d.o.o. za promet nekretninama</item>
      <item>Tomislav Bakić, OIB 44223918661, Sv. Vinka Paulskog 16, 23000 Zadar</item>
    </izvorni_sadrzaj>
    <derivirana_varijabla naziv="DomainObject.Predmet.StrankaListFormatedWithAdressOIB_1">
      <item>MF, POREZNA UPRAVA, PODRUČNI URED ZADAR, Služba za ovrhu, OIB 18683136487</item>
      <item>ALPE ADRIA POSLOVODSTVO d.o.o. za promet nekretninama</item>
      <item>Tomislav Bakić, OIB 44223918661, Sv. Vinka Paulskog 16, 23000 Zadar</item>
    </derivirana_varijabla>
  </DomainObject.Predmet.StrankaListFormatedWithAdressOIB>
  <DomainObject.Predmet.StrankaListNazivFormated>
    <izvorni_sadrzaj>
      <item>MF, POREZNA UPRAVA, PODRUČNI URED ZADAR, Služba za ovrhu</item>
      <item>ALPE ADRIA POSLOVODSTVO d.o.o. za promet nekretninama</item>
      <item>Tomislav Bakić</item>
    </izvorni_sadrzaj>
    <derivirana_varijabla naziv="DomainObject.Predmet.StrankaListNazivFormated_1">
      <item>MF, POREZNA UPRAVA, PODRUČNI URED ZADAR, Služba za ovrhu</item>
      <item>ALPE ADRIA POSLOVODSTVO d.o.o. za promet nekretninama</item>
      <item>Tomislav Bakić</item>
    </derivirana_varijabla>
  </DomainObject.Predmet.StrankaListNazivFormated>
  <DomainObject.Predmet.StrankaListNazivFormatedOIB>
    <izvorni_sadrzaj>
      <item>MF, POREZNA UPRAVA, PODRUČNI URED ZADAR, Služba za ovrhu, OIB 18683136487</item>
      <item>ALPE ADRIA POSLOVODSTVO d.o.o. za promet nekretninama</item>
      <item>Tomislav Bakić, OIB 44223918661</item>
    </izvorni_sadrzaj>
    <derivirana_varijabla naziv="DomainObject.Predmet.StrankaListNazivFormatedOIB_1">
      <item>MF, POREZNA UPRAVA, PODRUČNI URED ZADAR, Služba za ovrhu, OIB 18683136487</item>
      <item>ALPE ADRIA POSLOVODSTVO d.o.o. za promet nekretninama</item>
      <item>Tomislav Bakić, OIB 44223918661</item>
    </derivirana_varijabla>
  </DomainObject.Predmet.StrankaListNazivFormatedOIB>
  <DomainObject.Predmet.ProtuStrankaListFormated>
    <izvorni_sadrzaj>
      <item>Stečajna masa iza PROJEKTNO DRUŠTVO d.o.o. za poslovanje nekretninama i gradnju "u stečaju"</item>
    </izvorni_sadrzaj>
    <derivirana_varijabla naziv="DomainObject.Predmet.ProtuStrankaListFormated_1">
      <item>Stečajna masa iza PROJEKTNO DRUŠTVO d.o.o. za poslovanje nekretninama i gradnju "u stečaju"</item>
    </derivirana_varijabla>
  </DomainObject.Predmet.ProtuStrankaListFormated>
  <DomainObject.Predmet.ProtuStrankaListFormatedOIB>
    <izvorni_sadrzaj>
      <item>Stečajna masa iza PROJEKTNO DRUŠTVO d.o.o. za poslovanje nekretninama i gradnju "u stečaju", OIB 53056475044</item>
    </izvorni_sadrzaj>
    <derivirana_varijabla naziv="DomainObject.Predmet.ProtuStrankaListFormatedOIB_1">
      <item>Stečajna masa iza PROJEKTNO DRUŠTVO d.o.o. za poslovanje nekretninama i gradnju "u stečaju", OIB 53056475044</item>
    </derivirana_varijabla>
  </DomainObject.Predmet.ProtuStrankaListFormatedOIB>
  <DomainObject.Predmet.ProtuStrankaListFormatedWithAdress>
    <izvorni_sadrzaj>
      <item>Stečajna masa iza PROJEKTNO DRUŠTVO d.o.o. za poslovanje nekretninama i gradnju "u stečaju", Grigora Viteza 6, 23000 Zadar</item>
    </izvorni_sadrzaj>
    <derivirana_varijabla naziv="DomainObject.Predmet.ProtuStrankaListFormatedWithAdress_1">
      <item>Stečajna masa iza PROJEKTNO DRUŠTVO d.o.o. za poslovanje nekretninama i gradnju "u stečaju", Grigora Viteza 6, 23000 Zadar</item>
    </derivirana_varijabla>
  </DomainObject.Predmet.ProtuStrankaListFormatedWithAdress>
  <DomainObject.Predmet.ProtuStrankaListFormatedWithAdressOIB>
    <izvorni_sadrzaj>
      <item>Stečajna masa iza PROJEKTNO DRUŠTVO d.o.o. za poslovanje nekretninama i gradnju "u stečaju", OIB 53056475044, Grigora Viteza 6, 23000 Zadar</item>
    </izvorni_sadrzaj>
    <derivirana_varijabla naziv="DomainObject.Predmet.ProtuStrankaListFormatedWithAdressOIB_1">
      <item>Stečajna masa iza PROJEKTNO DRUŠTVO d.o.o. za poslovanje nekretninama i gradnju "u stečaju", OIB 53056475044, Grigora Viteza 6, 23000 Zadar</item>
    </derivirana_varijabla>
  </DomainObject.Predmet.ProtuStrankaListFormatedWithAdressOIB>
  <DomainObject.Predmet.ProtuStrankaListNazivFormated>
    <izvorni_sadrzaj>
      <item>Stečajna masa iza PROJEKTNO DRUŠTVO d.o.o. za poslovanje nekretninama i gradnju "u stečaju"</item>
    </izvorni_sadrzaj>
    <derivirana_varijabla naziv="DomainObject.Predmet.ProtuStrankaListNazivFormated_1">
      <item>Stečajna masa iza PROJEKTNO DRUŠTVO d.o.o. za poslovanje nekretninama i gradnju "u stečaju"</item>
    </derivirana_varijabla>
  </DomainObject.Predmet.ProtuStrankaListNazivFormated>
  <DomainObject.Predmet.ProtuStrankaListNazivFormatedOIB>
    <izvorni_sadrzaj>
      <item>Stečajna masa iza PROJEKTNO DRUŠTVO d.o.o. za poslovanje nekretninama i gradnju "u stečaju", OIB 53056475044</item>
    </izvorni_sadrzaj>
    <derivirana_varijabla naziv="DomainObject.Predmet.ProtuStrankaListNazivFormatedOIB_1">
      <item>Stečajna masa iza PROJEKTNO DRUŠTVO d.o.o. za poslovanje nekretninama i gradnju "u stečaju", OIB 53056475044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St-182/2018-10</izvorni_sadrzaj>
    <derivirana_varijabla naziv="DomainObject.PoslovniBrojDokumenta_1">St-182/2018-10</derivirana_varijabla>
  </DomainObject.PoslovniBrojDokumenta>
  <DomainObject.Predmet.StrankaIDrugi>
    <izvorni_sadrzaj>MF, POREZNA UPRAVA, PODRUČNI URED ZADAR, Služba za ovrhu i dr.</izvorni_sadrzaj>
    <derivirana_varijabla naziv="DomainObject.Predmet.StrankaIDrugi_1">MF, POREZNA UPRAVA, PODRUČNI URED ZADAR, Služba za ovrhu i dr.</derivirana_varijabla>
  </DomainObject.Predmet.StrankaIDrugi>
  <DomainObject.Predmet.ProtustrankaIDrugi>
    <izvorni_sadrzaj>Stečajna masa iza PROJEKTNO DRUŠTVO d.o.o. za poslovanje nekretninama i gradnju "u stečaju"</izvorni_sadrzaj>
    <derivirana_varijabla naziv="DomainObject.Predmet.ProtustrankaIDrugi_1">Stečajna masa iza PROJEKTNO DRUŠTVO d.o.o. za poslovanje nekretninama i gradnju "u stečaju"</derivirana_varijabla>
  </DomainObject.Predmet.ProtustrankaIDrugi>
  <DomainObject.Predmet.StrankaIDrugiAdressOIB>
    <izvorni_sadrzaj>MF, POREZNA UPRAVA, PODRUČNI URED ZADAR, Služba za ovrhu, OIB 18683136487 i dr.</izvorni_sadrzaj>
    <derivirana_varijabla naziv="DomainObject.Predmet.StrankaIDrugiAdressOIB_1">MF, POREZNA UPRAVA, PODRUČNI URED ZADAR, Služba za ovrhu, OIB 18683136487 i dr.</derivirana_varijabla>
  </DomainObject.Predmet.StrankaIDrugiAdressOIB>
  <DomainObject.Predmet.ProtustrankaIDrugiAdressOIB>
    <izvorni_sadrzaj>Stečajna masa iza PROJEKTNO DRUŠTVO d.o.o. za poslovanje nekretninama i gradnju "u stečaju", OIB 53056475044, Grigora Viteza 6, 23000 Zadar</izvorni_sadrzaj>
    <derivirana_varijabla naziv="DomainObject.Predmet.ProtustrankaIDrugiAdressOIB_1">Stečajna masa iza PROJEKTNO DRUŠTVO d.o.o. za poslovanje nekretninama i gradnju "u stečaju", OIB 53056475044, Grigora Viteza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PROJEKTNO DRUŠTVO d.o.o. za poslovanje nekretninama i gradnju "u stečaju"</item>
      <item>MF, POREZNA UPRAVA, PODRUČNI URED ZADAR, Služba za ovrhu</item>
      <item>ALPE ADRIA POSLOVODSTVO d.o.o. za promet nekretninama</item>
      <item>Tomislav Bakić</item>
    </izvorni_sadrzaj>
    <derivirana_varijabla naziv="DomainObject.Predmet.SudioniciListNaziv_1">
      <item>Stečajna masa iza PROJEKTNO DRUŠTVO d.o.o. za poslovanje nekretninama i gradnju "u stečaju"</item>
      <item>MF, POREZNA UPRAVA, PODRUČNI URED ZADAR, Služba za ovrhu</item>
      <item>ALPE ADRIA POSLOVODSTVO d.o.o. za promet nekretninama</item>
      <item>Tomislav Bakić</item>
    </derivirana_varijabla>
  </DomainObject.Predmet.SudioniciListNaziv>
  <DomainObject.Predmet.SudioniciListAdressOIB>
    <izvorni_sadrzaj>
      <item>Stečajna masa iza PROJEKTNO DRUŠTVO d.o.o. za poslovanje nekretninama i gradnju "u stečaju", OIB 53056475044, Grigora Viteza 6,23000 Zadar</item>
      <item>MF, POREZNA UPRAVA, PODRUČNI URED ZADAR, Služba za ovrhu, OIB 18683136487</item>
      <item>ALPE ADRIA POSLOVODSTVO d.o.o. za promet nekretninama</item>
      <item>Tomislav Bakić, OIB 44223918661, Sv. Vinka Paulskog 16,23000 Zadar</item>
    </izvorni_sadrzaj>
    <derivirana_varijabla naziv="DomainObject.Predmet.SudioniciListAdressOIB_1">
      <item>Stečajna masa iza PROJEKTNO DRUŠTVO d.o.o. za poslovanje nekretninama i gradnju "u stečaju", OIB 53056475044, Grigora Viteza 6,23000 Zadar</item>
      <item>MF, POREZNA UPRAVA, PODRUČNI URED ZADAR, Služba za ovrhu, OIB 18683136487</item>
      <item>ALPE ADRIA POSLOVODSTVO d.o.o. za promet nekretninama</item>
      <item>Tomislav Bakić, OIB 44223918661, Sv. Vinka Paulskog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53056475044</item>
      <item>, OIB 18683136487</item>
      <item>, OIB null</item>
      <item>, OIB 44223918661</item>
    </izvorni_sadrzaj>
    <derivirana_varijabla naziv="DomainObject.Predmet.SudioniciListNazivOIB_1">
      <item>, OIB 53056475044</item>
      <item>, OIB 18683136487</item>
      <item>, OIB null</item>
      <item>, OIB 44223918661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FFB68A-BD5A-44A7-BEDC-F6E80A9D89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297</properties:Words>
  <properties:Characters>1610</properties:Characters>
  <properties:Lines>52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 HRVATSKA</vt:lpstr>
    </vt:vector>
  </properties:TitlesOfParts>
  <properties:LinksUpToDate>false</properties:LinksUpToDate>
  <properties:CharactersWithSpaces>1912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2018-10-04T06:02:00Z</dcterms:created>
  <dc:creator>Ardena Bajlo</dc:creator>
  <cp:lastModifiedBy>wsadmin</cp:lastModifiedBy>
  <cp:lastPrinted>2017-02-08T12:00:00Z</cp:lastPrinted>
  <dcterms:modified xmlns:xsi="http://www.w3.org/2001/XMLSchema-instance" xsi:type="dcterms:W3CDTF">2018-10-04T08:11:00Z</dcterms:modified>
  <cp:revision>6</cp:revision>
  <dc:title>REPUBLIKA 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St-182/2018-10 / Zapisnik - Ročište (1St- 182-18  projektno društvo d.o.o. 4.10.2018..- ročište radi izjašnjavanja o vrijednosti pokretnine.docx)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