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f052" w14:paraId="af2f052" w:rsidRDefault="00AB4602" w:rsidP="006040F1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  <w:r w:rsidRPr="006040F1">
        <w:rPr>
          <w:rFonts w:cs="Times New Roman" w:eastAsia="Times New Roman"/>
          <w:noProof/>
          <w:lang w:eastAsia="hr-HR"/>
        </w:rPr>
        <w:t xml:space="preserve">      5 St-35/2014-216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040F1" w:rsidP="006040F1" w:rsid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040F1">
        <w:rPr>
          <w:rFonts w:cs="Times New Roman" w:eastAsia="Times New Roman"/>
          <w:noProof/>
          <w:lang w:eastAsia="hr-HR"/>
        </w:rPr>
        <w:t>R E P U B L I K A  H R V A T S K A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040F1">
        <w:rPr>
          <w:rFonts w:cs="Times New Roman" w:eastAsia="Times New Roman"/>
          <w:noProof/>
          <w:lang w:eastAsia="hr-HR"/>
        </w:rPr>
        <w:t>R J E Š E N J E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040F1">
        <w:rPr>
          <w:rFonts w:cs="Times New Roman" w:eastAsia="Times New Roman"/>
          <w:noProof/>
          <w:lang w:eastAsia="hr-HR"/>
        </w:rPr>
        <w:t xml:space="preserve">TRGOVAČKI SUD U BJELOVARU, po stečajnom sucu Mariji Petrina Kubica, u stečajnom postupku nad dužnikom </w:t>
      </w:r>
      <w:r w:rsidRPr="006040F1">
        <w:rPr>
          <w:rFonts w:cs="Times New Roman" w:eastAsia="Times New Roman"/>
          <w:lang w:eastAsia="hr-HR"/>
        </w:rPr>
        <w:t>SILOSI VTC d</w:t>
      </w:r>
      <w:r w:rsidRPr="006040F1">
        <w:rPr>
          <w:rFonts w:cs="Times New Roman" w:eastAsia="Times New Roman"/>
          <w:szCs w:val="20"/>
          <w:lang w:eastAsia="hr-HR" w:val="en-GB"/>
        </w:rPr>
        <w:t>.</w:t>
      </w:r>
      <w:proofErr w:type="spellStart"/>
      <w:r w:rsidRPr="006040F1">
        <w:rPr>
          <w:rFonts w:cs="Times New Roman" w:eastAsia="Times New Roman"/>
          <w:szCs w:val="20"/>
          <w:lang w:eastAsia="hr-HR" w:val="en-GB"/>
        </w:rPr>
        <w:t>o.o</w:t>
      </w:r>
      <w:proofErr w:type="spellEnd"/>
      <w:r w:rsidRPr="006040F1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6040F1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6040F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040F1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6040F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040F1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6040F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040F1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6040F1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040F1">
        <w:rPr>
          <w:rFonts w:cs="Times New Roman" w:eastAsia="Times New Roman"/>
          <w:szCs w:val="20"/>
          <w:lang w:eastAsia="hr-HR" w:val="en-GB"/>
        </w:rPr>
        <w:t>Virovitica</w:t>
      </w:r>
      <w:proofErr w:type="spellEnd"/>
      <w:r w:rsidRPr="006040F1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040F1">
        <w:rPr>
          <w:rFonts w:cs="Times New Roman" w:eastAsia="Times New Roman"/>
          <w:szCs w:val="20"/>
          <w:lang w:eastAsia="hr-HR" w:val="en-GB"/>
        </w:rPr>
        <w:t>Stjepana</w:t>
      </w:r>
      <w:proofErr w:type="spellEnd"/>
      <w:r w:rsidRPr="006040F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040F1">
        <w:rPr>
          <w:rFonts w:cs="Times New Roman" w:eastAsia="Times New Roman"/>
          <w:szCs w:val="20"/>
          <w:lang w:eastAsia="hr-HR" w:val="en-GB"/>
        </w:rPr>
        <w:t>Radića</w:t>
      </w:r>
      <w:proofErr w:type="spellEnd"/>
      <w:r w:rsidRPr="006040F1">
        <w:rPr>
          <w:rFonts w:cs="Times New Roman" w:eastAsia="Times New Roman"/>
          <w:szCs w:val="20"/>
          <w:lang w:eastAsia="hr-HR" w:val="en-GB"/>
        </w:rPr>
        <w:t xml:space="preserve"> 132, OIB: 51317208222</w:t>
      </w:r>
      <w:r w:rsidRPr="006040F1">
        <w:rPr>
          <w:rFonts w:cs="Times New Roman" w:eastAsia="Times New Roman"/>
          <w:noProof/>
          <w:szCs w:val="20"/>
          <w:lang w:eastAsia="hr-HR"/>
        </w:rPr>
        <w:t xml:space="preserve">, 16. svibnja 2017. </w:t>
      </w:r>
      <w:r w:rsidRPr="006040F1">
        <w:rPr>
          <w:rFonts w:cs="Times New Roman" w:eastAsia="Times New Roman"/>
          <w:noProof/>
          <w:lang w:eastAsia="hr-HR"/>
        </w:rPr>
        <w:t xml:space="preserve"> 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6040F1">
        <w:rPr>
          <w:rFonts w:cs="Times New Roman" w:eastAsia="Times New Roman"/>
          <w:noProof/>
          <w:lang w:eastAsia="hr-HR" w:val="en-GB"/>
        </w:rPr>
        <w:t>r i j e š i o  j e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6040F1">
        <w:rPr>
          <w:rFonts w:cs="Times New Roman" w:eastAsia="Times New Roman"/>
          <w:noProof/>
          <w:lang w:eastAsia="hr-HR" w:val="en-GB"/>
        </w:rPr>
        <w:t xml:space="preserve">Ispravlja se i dopunjuje tablica stečajnog suca o ispitanim tražbinama od 24. rujna 2014. i rješenje o utvrđenim tražbinama br. St-35/2014-39 od 24. rujna 2014. tako da sada glasi: </w:t>
      </w:r>
    </w:p>
    <w:tbl>
      <w:tblPr>
        <w:tblW w:type="dxa" w:w="564"/>
        <w:tblInd w:type="dxa" w:w="-743"/>
        <w:tblLayout w:type="fixed"/>
        <w:tblLook w:val="04A0" w:noVBand="1" w:noHBand="0" w:lastColumn="0" w:firstColumn="1" w:lastRow="0" w:firstRow="1"/>
      </w:tblPr>
      <w:tblGrid>
        <w:gridCol w:w="564"/>
      </w:tblGrid>
      <w:tr w:rsidTr="006040F1" w:rsidR="006040F1" w:rsidRPr="006040F1">
        <w:trPr>
          <w:trHeight w:val="312"/>
        </w:trPr>
        <w:tc>
          <w:tcPr>
            <w:tcW w:type="dxa" w:w="567"/>
            <w:noWrap/>
            <w:vAlign w:val="bottom"/>
            <w:hideMark/>
          </w:tcPr>
          <w:p w:rsidRDefault="006040F1" w:rsidP="006040F1" w:rsidR="006040F1" w:rsidRPr="006040F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 w:val="en-GB"/>
        </w:rPr>
      </w:pPr>
      <w:r w:rsidRPr="006040F1">
        <w:rPr>
          <w:rFonts w:cs="Times New Roman" w:eastAsia="Times New Roman"/>
          <w:noProof/>
          <w:lang w:eastAsia="hr-HR" w:val="en-GB"/>
        </w:rPr>
        <w:t>I viši isplatni red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 w:val="en-GB"/>
        </w:rPr>
      </w:pPr>
    </w:p>
    <w:tbl>
      <w:tblPr>
        <w:tblW w:type="dxa" w:w="9504"/>
        <w:tblInd w:type="dxa" w:w="-176"/>
        <w:tblLayout w:type="fixed"/>
        <w:tblLook w:val="04A0" w:noVBand="1" w:noHBand="0" w:lastColumn="0" w:firstColumn="1" w:lastRow="0" w:firstRow="1"/>
      </w:tblPr>
      <w:tblGrid>
        <w:gridCol w:w="710"/>
        <w:gridCol w:w="2553"/>
        <w:gridCol w:w="1702"/>
        <w:gridCol w:w="1419"/>
        <w:gridCol w:w="1674"/>
        <w:gridCol w:w="1446"/>
      </w:tblGrid>
      <w:tr w:rsidTr="006040F1" w:rsidR="006040F1" w:rsidRPr="006040F1">
        <w:trPr>
          <w:trHeight w:val="792"/>
        </w:trPr>
        <w:tc>
          <w:tcPr>
            <w:tcW w:type="dxa" w:w="71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R.</w:t>
            </w:r>
          </w:p>
          <w:p w:rsidRDefault="006040F1" w:rsidP="006040F1" w:rsidR="006040F1" w:rsidRPr="006040F1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BR.</w:t>
            </w:r>
          </w:p>
        </w:tc>
        <w:tc>
          <w:tcPr>
            <w:tcW w:type="dxa" w:w="255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VJEROVNIK                          ADRESA            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IZNOS TRAŽBINE U KN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ISPLATA OD AGENCIJE            </w:t>
            </w:r>
          </w:p>
        </w:tc>
        <w:tc>
          <w:tcPr>
            <w:tcW w:type="dxa" w:w="1673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DJELOMIČNO NAMIRENJE OD </w:t>
            </w:r>
          </w:p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10%</w:t>
            </w:r>
          </w:p>
        </w:tc>
        <w:tc>
          <w:tcPr>
            <w:tcW w:type="dxa" w:w="144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PREOSTALE TRAŽBINE</w:t>
            </w:r>
          </w:p>
        </w:tc>
      </w:tr>
      <w:tr w:rsidTr="006040F1" w:rsidR="006040F1" w:rsidRPr="006040F1">
        <w:trPr>
          <w:trHeight w:val="300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BRUTO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040F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BRUTO</w:t>
            </w:r>
          </w:p>
        </w:tc>
        <w:tc>
          <w:tcPr>
            <w:tcW w:type="dxa" w:w="167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    BRUTO</w:t>
            </w:r>
          </w:p>
        </w:tc>
        <w:tc>
          <w:tcPr>
            <w:tcW w:type="dxa" w:w="14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BRUTO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Baniček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Izidor, Stari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Rezovac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37, Virovitica, OIB: 70142118930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59.461,03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16.974,26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5.946,10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36.540,67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Acman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Ivan, Virovitica, Antunovac 14 , OIB: 28388474129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62.476,22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17.260,18</w:t>
            </w:r>
          </w:p>
        </w:tc>
        <w:tc>
          <w:tcPr>
            <w:tcW w:type="dxa" w:w="1673"/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6.247,62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38.968,42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Aragović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Mladen, Virovitica,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Gundulićeva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69, OIB: 38030067979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67.290,65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17.385,95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6.729,06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43.185,64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Balog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Davor, Virovitica, 30. svibnja 97, OIB: 16149453832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74.399,11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19.026,36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7.439,91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47.932,84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Bandić Jadranka, Virovitica, E. Kvaternika 1, OIB: 74388016053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65.033,67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17.396,63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6.503,36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41.133,68</w:t>
            </w:r>
          </w:p>
        </w:tc>
      </w:tr>
      <w:tr w:rsidTr="006040F1" w:rsidR="006040F1" w:rsidRPr="006040F1">
        <w:trPr>
          <w:trHeight w:val="576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Bauman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Ivan, Lukač, Lukač 67, OIB: 22895995977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26.506,29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11.752,58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2.650,63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12.103,08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Bauman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Jurica, Lukač, Lukač 67, OIB: 86286339026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29.709,03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11.752,58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2.970,90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14.985,55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8.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Bauman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Marijo, Lukač, Lukač 33, OIB: 73707481902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24.756,38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11.870,48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2.475,63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10.410,27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Benko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Ivica, Virovitica, Slavonska 11, OIB: 68300755814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66.953,90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18.431,20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6.695,39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41.698,64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Berda Ivan, Virovitica, Petra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Berislavića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43, OIB: 90232176572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69.226,75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18.332,59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6.922,67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43.971,49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Berdin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Jadranka, Virovitica, Ivana Zajca, OIB: 23516786659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66.153,51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18.440,89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6.615,35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41.097,27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Bertić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Dragutin, Lukač, Lukač 61A, OIB: 85733960502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67.626,47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18.767,65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6.762,64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42.096,18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Biondić Pero, Virovitica, Zagorska 25, OIB: 14943095304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64.958,66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18.007,23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6.495,86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40.455,57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Biondić Zdravko, Virovitica, Podravska 74, OIB: 18859480680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67.710,18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18.364,09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6.771,01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42.575,08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Blažević Dražen, Gornje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Bazje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146A, Lukač, OIB: 67174480909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56.562,16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15.870,75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5.656,21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35.035,20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Blažević Miroslav, Virovitica, Golo Brdo 41, OIB: 67521442060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69.477,37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18.970,17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6.947,73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43.559,47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Borovčak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Zlatko, Lukač, Lukač 55, OIB: 24787835626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75.884,29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18.939,55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7.588,42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49.356,32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Borovec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Zlatko, Donji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Meljani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16 A, Slatina, OIB: 34438715437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67.045,57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17.864,17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6.704,55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42.476,85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Borovec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Željka, Virovitica, Podravska 41, OIB: 78444507416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64.471,85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17.238,90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6.447,18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40.785,77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Buzuk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Ivan, Suhopolje, Braće Radića 7, OIB: 15325679316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78.997,57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19.388,38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7.899,75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51.709,44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Colarić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Stjepan,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Cabuna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 Damira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Babuka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77, OIB: 74166320272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68.105,48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17.156,19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6.810,54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44.138,75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Devčić Renata, Virovitica,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J.J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Strossmayera 185, OIB: 30750090229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65.406,98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18.158,67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6.540,69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40.707,62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Dželajlija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Borivoj, Suhopolje, Vukovarska 109, OIB: 21314021929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61.173,62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16.828,79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6.117,36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38.227,47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24.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Gal Ana,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Špišić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Bukovica, Kolodvorska 50, OIB: 41735379052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73.052,16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19.129,44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7.305,21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46.617,51</w:t>
            </w:r>
          </w:p>
        </w:tc>
      </w:tr>
      <w:tr w:rsidTr="006040F1" w:rsidR="006040F1" w:rsidRPr="006040F1">
        <w:trPr>
          <w:trHeight w:val="576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Godeč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Željko, Virovitica, Bečka 71, OIB: 55648202125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38.480,20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10.551,47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3.848,02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24.080,71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Graša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Zvonko, Virovitica, S. Radića 143, OIB: 31712245802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70.265,46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18.874,90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7.026,54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44.364,02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Gubo Željko, Suhopolje, A. Stepinca 19, OIB:05384297498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32.703,82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10.551,47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3.270,38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18.881,97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Hasanac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Fanika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Suhopolje, K. Tomislava 172, OIB: 21994909758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64.914,36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17.720,89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6.491,43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40.702,04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Hodak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Vlado, Virovitica, Sjevernjak 59, OIB : 18298439380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66.218,37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17.919,82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6.621,83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41.676,72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Horvat Stjepan, Virovitica, Zagrebačka 49, OIB: 51679170353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64.004,51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17.802,79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6.400,45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39.801,27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Horvatinčić Branko, Virovitica, Moslavačka 59, OIB: 54165843798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64.352,72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16.755,60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6.435,27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41.161,85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Horvatinčić Stjepan, Virovitica, Moslavačka 61, OIB: 99681982745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68.691,85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18.875,77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6.869,18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42.946,90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Ilakovac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Tomica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Virovitica, Slavonska 78, OIB: 28336503822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65.990,56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18.452,47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6.599,05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40.939,04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Ivačić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Dubravka, Virovitica, M. Krleže, OIB: 63861994640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24.307,40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11.870,48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2.430,74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10.006,18</w:t>
            </w:r>
          </w:p>
        </w:tc>
      </w:tr>
      <w:tr w:rsidTr="006040F1" w:rsidR="006040F1" w:rsidRPr="006040F1">
        <w:trPr>
          <w:trHeight w:val="699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Ivačić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Vesna, Virovitica, Sv. Trojstva 16, OIB: 90816785809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67.320,16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17.755,18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6.732,01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42.832,97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Jagetić Roland, Virovitica, Golo Brdo, Vinogradska 20, OIB: 53199300863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62.168,96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16.543,92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6.216,89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39.408,15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Jurić Zlatko, Virovitica, Petra Preradovića 53, OIB: 60574524959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82.032,35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20.243,89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8.203,23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53.585,23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Kapoli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Josip, Virovitica, S. Radića 94, OIB: 48044919930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74.003,35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19.469,59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7.400,33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47.133,43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Kaselj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Antun, Gradina,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Gradinski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lug 2B, OIB: 96829390800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62.385,90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17.196,66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6.238,59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38.950,65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40.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Kolarek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Andrija, Virovitica,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Čemernica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Zagrebačka 43a, OIB: 33249211264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74.857,73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19.506,88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7.485,77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47.865,08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Kolarek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Stjepan, Virovitica,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Čemernica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Zagrebačka 3, OIB: 06914850977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67.035,89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18.348,31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6.703,59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41.983,99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Korač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Renata, Virovitica, Moslavačka 48, OIB: 32513444505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76.150,45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19.389,83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7.615,04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49.145,58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Kovač Snježana, Virovitica, Ivana Zajca 8, OIB: 10378239359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77.057,24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19.817,40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7.705,72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49.524,12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Kovačević Stjepan, Gradina,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Gradinski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lug 44, OIB: 74344092379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100.981,10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21.006,37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10.098,11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69.876,62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Kovačić Stjepan, Virovitica,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Čemernica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Zagrebačka 58, OIB: 72084198982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77.514,47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19.677,19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7.751,44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50.085,84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Kovačić Tomislav , Virovitica, Vinogradska 19, OIB: 71016311246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113.670,11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23.793,59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11.367,01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78.509,51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Kožar Slavko, Suhopolje, Bana J. Jelačića 8, OIB:78434902453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64.134,10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17.413,84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6.413,41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40.306,85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Križanec Josip,  Virovitica,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Korija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Đ.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Basaričeka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75437293558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67.744,53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18.366,30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6.774,45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42.603,78</w:t>
            </w:r>
          </w:p>
        </w:tc>
      </w:tr>
      <w:tr w:rsidTr="006040F1" w:rsidR="006040F1" w:rsidRPr="006040F1">
        <w:trPr>
          <w:trHeight w:val="681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Kružić Zvonko, Virovitica,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M.Krleže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71, OIB: 98811275426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64.274,15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16.810,90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6.427,41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41.035,84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Kuzmić Bernarda, Lukač, Lukač 14, OIB: 46791767478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66.261,47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18.242,74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6.626,14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41.392,59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Kuzmić Ladislav, Lukač, Lukač 14, OIB: 38326424617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97.991,34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22.157,64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9.799,13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66.034,57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Lokaj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Davorin, Virovitica,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J.Runjanina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12, OIB:03778636583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58.408,53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17.030,10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5.840,85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35.537,58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Lončarić Tomas, Virovitica, Markovac 48, OIB: 80651904279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62.218,05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17.296,71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6.221,80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38.699,54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Lukić Dubravko, Virovitica,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Čemernica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J.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Bendaka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17, OIB: 02131365260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57.212,22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16.403,61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5.721,22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35.087,39</w:t>
            </w:r>
          </w:p>
        </w:tc>
      </w:tr>
      <w:tr w:rsidTr="006040F1" w:rsidR="006040F1" w:rsidRPr="006040F1">
        <w:trPr>
          <w:trHeight w:val="66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55.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Ljubanović Tomo, Virovitica, J.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Bendaka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13, OIB: 99842797403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63.095,96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17.435,70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6.309,59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39.350,67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Mađarević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Ivan, Virovitica, Franje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Fujsa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13, OIB: 94533304133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64.816,41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17.865,61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6.481,64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40.469,16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Mađarević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Josip, Virovitica,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Rezovački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put 80, OIB: 70830187055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86.401,16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20.859,58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8.640,11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56.901,47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Majetić Tomislav, Virovitica, S. Radića, OIB: 52760200607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65.037,52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17.698,07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6.503,75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40.835,70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Mališ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Zoran, Suhopolje,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Kapan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63, OIB: 70826889422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70.599,13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18.207,14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7.059,91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45.332,08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Mandić Vlatka, Lukač, Lukač 120, OIB: 54353395674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64.849,23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17.377,44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6.484,92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40.986,87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Mihelčić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Mirjana, Virovitica, M. Krleže 22, OIB: 17379392529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64.819,97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17.907,43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6.481,99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40.430,55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Mikulić Zlata, Suhopolje, Kralja Tomislava, OIB: 17174405141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23.286,52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10.549,56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2.328,65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10.408,31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Novak Željko, Suhopolje, Borova 21, OIB: 90932411818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77.141,10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19.651,60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7.714,11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49.775,39</w:t>
            </w:r>
          </w:p>
        </w:tc>
      </w:tr>
      <w:tr w:rsidTr="006040F1" w:rsidR="006040F1" w:rsidRPr="006040F1">
        <w:trPr>
          <w:trHeight w:val="681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Njegač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Ivan, Virovitica, 30. svibnja 170, OIB: 75923154312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66.437,16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18.509,14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6.643,71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53.767,31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Oklopčić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Mladen , Virovitica, A. Augustinčića 25, OIB: 92099349845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78.920,16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19.092,99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7.892,01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51.935,16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Penava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Mirko,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Cabuna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D.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Babuka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18, Suhopolje, OIB: 78871467056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68.183,52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18.483,54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6.818,35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42.881,63</w:t>
            </w:r>
          </w:p>
        </w:tc>
      </w:tr>
      <w:tr w:rsidTr="006040F1" w:rsidR="006040F1" w:rsidRPr="006040F1">
        <w:trPr>
          <w:trHeight w:val="681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Peraić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Dragan, Suhopolje, Borova 113, OIB: 85033165857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74.431,19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19.392,28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7.443,11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47.595,80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Pilinger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Miroslav, Virovitica, Novi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Rezovac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50, OIB: 67491895708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67.288,44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17.034,80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6.728,84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43.524,80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Pleša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Boris, Virovitica, Zagrebačka 17, OIB: 21742517843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76.923,35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19.542,76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7.692,33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49.688,26</w:t>
            </w:r>
          </w:p>
        </w:tc>
      </w:tr>
      <w:tr w:rsidTr="006040F1" w:rsidR="006040F1" w:rsidRPr="006040F1">
        <w:trPr>
          <w:trHeight w:val="576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Prša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Zvonimir,Virovitica, Iločka 10,OIB:31025930391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1.150,00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10.350,00</w:t>
            </w:r>
          </w:p>
        </w:tc>
      </w:tr>
      <w:tr w:rsidTr="006040F1" w:rsidR="006040F1" w:rsidRPr="006040F1">
        <w:trPr>
          <w:trHeight w:val="576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71.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Puž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Judith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Suhopolje, Braće Radić 1, OIB:29778027741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26.993,44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10.549,56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2.699,34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13.744,54</w:t>
            </w:r>
          </w:p>
        </w:tc>
      </w:tr>
      <w:tr w:rsidTr="006040F1" w:rsidR="006040F1" w:rsidRPr="006040F1">
        <w:trPr>
          <w:trHeight w:val="66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Rengel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Suzana, Virovitica, Hrv. Žrtava 70, OIB: 82316263035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56.728,55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16.359,44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5.672,85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34.696,26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Ribić Ivana, Virovitica, Zlatnog Polja 132, OIB: 18128006878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69.569,03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18.354,82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6.956,90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44.257,31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Rihter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Maja, Virovitica, Trg A. Starčevića 6, OIB: 15415390669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63.805,08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17.172,12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6.380,50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40.252,46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Salopek Aleksandra, Virovitica, ZNG 12, OIB: 24980478365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64.702,62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17.672,20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6.470,26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40.560,16</w:t>
            </w:r>
          </w:p>
        </w:tc>
      </w:tr>
      <w:tr w:rsidTr="006040F1" w:rsidR="006040F1" w:rsidRPr="006040F1">
        <w:trPr>
          <w:trHeight w:val="66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Sekereš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Vlado, Virovitica, V. Bukovca 11, OIB: 75590309379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78.734,65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20.019,94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7.873,46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50.841,25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Simeunović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Josipa, Virovitica, A.K.Miošića 20, OIB:12406663011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1.150,00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50.893,64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Smetiško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Zdravko, Virovitica, Zlatnog polja 163, OIB:64242439395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56.548,49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5.654,85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50.893,64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Smutni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Josip, Virovitica, Novi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Rezovac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37, OIB:29144413610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19.058,82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1.905,88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17.152,94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Sokač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Ivan, Virovitica, Slavonska 65, OIB:74244465448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99.691,21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22.451,27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9.969,12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67.270,82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Solar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Milan, Suhopolje, Vladimira Nazora 56, OIB:05416281005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72.953,60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18.263,47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7.295,36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47.394,77</w:t>
            </w:r>
          </w:p>
        </w:tc>
      </w:tr>
      <w:tr w:rsidTr="006040F1" w:rsidR="006040F1" w:rsidRPr="006040F1">
        <w:trPr>
          <w:trHeight w:val="66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82.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Stanec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Saša, Virovitica, Novi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Rezovac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11, OIB: 83118976715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80.427,70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19.900,94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8.042,77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52.483,99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Šabanagić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Romana, Suhopolje,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Kapan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5, OIB:58778083041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23.994,76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10.549,56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2.399,47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11.045,73</w:t>
            </w:r>
          </w:p>
        </w:tc>
      </w:tr>
      <w:tr w:rsidTr="006040F1" w:rsidR="006040F1" w:rsidRPr="006040F1">
        <w:trPr>
          <w:trHeight w:val="576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84.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Šanjug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Igor, Lukač, Lukač 154, OIB: 99477215940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28.374,85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11.752,58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2.837,48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13.784,79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Švarbić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Damir, Virovitica, Vinka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Belobrka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72, OIB: 17576553974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64.700,85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17.888,60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6.470,09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40.342,16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Švast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Sanja, Virovitica, Hrvatskih žrtava 52, OIB: 56648111606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74.116,30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19.088,59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7.411,63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47.616,08</w:t>
            </w:r>
          </w:p>
        </w:tc>
      </w:tr>
      <w:tr w:rsidTr="006040F1" w:rsidR="006040F1" w:rsidRPr="006040F1">
        <w:trPr>
          <w:trHeight w:val="27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Terihaj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Goran, Virovitica, Novi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Rezovac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154, </w:t>
            </w: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OIB:44770098416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lastRenderedPageBreak/>
              <w:t>67.793,43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18.392,11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6.779,34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42.621,98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88.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Tkalčec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Alen, Virovitica, Stari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Rezovac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21, OIB: 84167380357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80.023,79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19.580,47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8.002,38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52.440,94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Tuba Goran,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Špišić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Bukovica, Mali Zagreb 4, OIB: 39854684834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69.582,53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18.372,45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6.958,25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44.251,83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Valenteković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Jadranka, Virovitica, Moslavačka 7, OIB: 05165366995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65.151,07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18.096,19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6.515,11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40.539,77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91.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Valentić Ivica, Virovitica, Stari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Rezovac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65, OIB: 89548331933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70.792,04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18.026,95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7.079,20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45.685,89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92.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Viljevac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Marina, Gradina, Brezovica, S. Radića 79, OIB:00302258014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51.322,47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5.132,25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46.190,22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Vist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Dražen, Virovitica, Sv.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Đurađ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Mlinska 13, OIB:63440261792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66.115,66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17.533,32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6.611,56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41.970,78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Vist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Nataša, Virovitica, Sv.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Đurađ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Mlinska 13, OIB:42345016782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63.443,55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17.128,85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6.344,35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39.970,35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Vizek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Danijel, Virovitica, M. Gupca 114 , OIB: 19008117649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70.683,98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18.742,31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7.068,39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44.873,28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Volenik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Marijan, Virovitica, A. Cesarca 40, OIB:75125829079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58.925,34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16.696,91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5.892,53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36.335,90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97.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Vranek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Mladen, Virovitica, T. Ujevića 36, OIB: 00399007163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103.395,05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22.868,25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10.339,50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70.187,30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98.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Vukelić Tomislav, Suhopolje,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S.Radića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4, Borova, OIB: 08600607211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73.983,54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19.177,32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7.398,35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47.407,87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Vukušić Mate, Virovitica, Vinka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Belobrka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72, OIB: 50956278871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94.329,54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21.360,93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9.432,95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63.535,66</w:t>
            </w:r>
          </w:p>
        </w:tc>
      </w:tr>
      <w:tr w:rsidTr="006040F1" w:rsidR="006040F1" w:rsidRPr="006040F1">
        <w:trPr>
          <w:trHeight w:val="8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Žagar Vlado, Virovitica,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Rezovac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Pešta 14, OIB:76363608322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67.472,01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6040F1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17.839,30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6.747,20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42.885,51</w:t>
            </w:r>
          </w:p>
        </w:tc>
      </w:tr>
      <w:tr w:rsidTr="006040F1" w:rsidR="006040F1" w:rsidRPr="006040F1">
        <w:trPr>
          <w:trHeight w:val="144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101.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Agencija za osiguranje radničkih potraživanja u slučaju stečaja poslodavca, Zagreb, </w:t>
            </w:r>
            <w:proofErr w:type="spellStart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Frankopanska</w:t>
            </w:r>
            <w:proofErr w:type="spellEnd"/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11, OIB: 04323472109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040F1" w:rsidP="006040F1" w:rsidR="006040F1" w:rsidRPr="006040F1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1.682.600,07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168.260,00</w:t>
            </w:r>
          </w:p>
        </w:tc>
        <w:tc>
          <w:tcPr>
            <w:tcW w:type="dxa" w:w="14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40F1" w:rsidP="006040F1" w:rsidR="006040F1" w:rsidRPr="006040F1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6040F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1.514.340,07</w:t>
            </w:r>
          </w:p>
        </w:tc>
      </w:tr>
    </w:tbl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040F1" w:rsidP="006040F1" w:rsidR="0060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6040F1" w:rsidP="006040F1" w:rsidR="0060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6040F1">
        <w:rPr>
          <w:rFonts w:cs="Times New Roman" w:eastAsia="Times New Roman"/>
          <w:noProof/>
          <w:lang w:eastAsia="hr-HR" w:val="en-GB"/>
        </w:rPr>
        <w:t>Obrazloženje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 w:val="en-GB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40F1">
        <w:rPr>
          <w:rFonts w:cs="Times New Roman" w:eastAsia="Times New Roman"/>
          <w:lang w:eastAsia="hr-HR"/>
        </w:rPr>
        <w:t xml:space="preserve">Podneskom od 13. studenog 2014. Agencija za osiguranje radničkih potraživanja u slučaju stečaja poslodavca, Zagreb, </w:t>
      </w:r>
      <w:proofErr w:type="spellStart"/>
      <w:r w:rsidRPr="006040F1">
        <w:rPr>
          <w:rFonts w:cs="Times New Roman" w:eastAsia="Times New Roman"/>
          <w:lang w:eastAsia="hr-HR"/>
        </w:rPr>
        <w:t>Frankopanska</w:t>
      </w:r>
      <w:proofErr w:type="spellEnd"/>
      <w:r w:rsidRPr="006040F1">
        <w:rPr>
          <w:rFonts w:cs="Times New Roman" w:eastAsia="Times New Roman"/>
          <w:lang w:eastAsia="hr-HR"/>
        </w:rPr>
        <w:t xml:space="preserve"> 11 (dalje: Agencija), izvijestila je ovaj sud da je temeljem izvršnih rješenja u upravnom postupku izvršila uplate osiguranih radničkih potraživanja, za vjerovnike I višeg isplatnog reda navedene u popisu, u ukupnom iznosu od 1.682.600,07 kn. Agencija je predložila da sud izvrši ispravak tablice ispitanih tražbina te utvrdi postojanje tražbine Agencije u navedenom iznosu.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40F1">
        <w:rPr>
          <w:rFonts w:cs="Times New Roman" w:eastAsia="Times New Roman"/>
          <w:lang w:eastAsia="hr-HR"/>
        </w:rPr>
        <w:t xml:space="preserve">U podnesku zaprimljenom 14. ožujka 2017. stečajni upravitelj je dostavio ispravak tablice I višeg isplatnog reda (list 810-816), kojom je potvrdio navode Agencije o isplati iznosa od 1.682.600,07 kn, uz napomenu da je Agenciji djelomičnom diobom, izvršenom nakon unovčenja imovine stečajnog dužnika, izvršena isplata 10% tražbine odnosno isplaćen iznos od 168.260,00 kn, tako da je preostalo potraživanje Agencije u iznosu od 1.514.340,07 kn.      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40F1">
        <w:rPr>
          <w:rFonts w:cs="Times New Roman" w:eastAsia="Times New Roman"/>
          <w:lang w:eastAsia="hr-HR"/>
        </w:rPr>
        <w:t xml:space="preserve">Navode Agencije potvrđuju i rješenja o utvrđenom pravu na isplatu potraživanja i potvrde o zaprimljenoj uplati (list 278-375).  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40F1">
        <w:rPr>
          <w:rFonts w:cs="Times New Roman" w:eastAsia="Times New Roman"/>
          <w:lang w:eastAsia="hr-HR"/>
        </w:rPr>
        <w:t>Temeljem čl.21. Zakona o osiguranju potraživanja radnika u slučaju stečaja poslodavca ("Narodne novine" broj 86/08, 80/13 i 82/15), na Agenciju su s danom isplate prešla sva procesna prava stečajnih vjerovnika te je u odnosu na radnike, kojima je potraživanje djelomično podmireno isplatom Agencije i djelomičnom diobom od 10%, izvršen ispravak iznosa preostale tražbine, a Agencija je utvrđena stečajnim vjerovnikom I višeg isplatnog reda za ukupan iznos potraživanja od 1.682.600,07 kn, od čega je odbijen isplaćeni iznos od 168.260,00 kn i preostalo je potraživanje od 1.514.340,07 kn.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6040F1">
        <w:rPr>
          <w:rFonts w:cs="Times New Roman" w:eastAsia="Times New Roman"/>
          <w:noProof/>
          <w:lang w:eastAsia="hr-HR" w:val="en-GB"/>
        </w:rPr>
        <w:t>U Bjelovaru, 16. svibnja 2017.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6040F1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STEČAJNI SUDAC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  <w:r w:rsidRPr="006040F1">
        <w:rPr>
          <w:rFonts w:cs="Times New Roman" w:eastAsia="Times New Roman"/>
          <w:noProof/>
          <w:lang w:eastAsia="hr-HR" w:val="en-GB"/>
        </w:rPr>
        <w:t>MARIJA PETRINA KUBICA v.r.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6040F1" w:rsidP="006040F1" w:rsidR="006040F1" w:rsidRPr="006040F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040F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040F1" w:rsidP="006040F1" w:rsidR="006040F1" w:rsidRPr="006040F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040F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040F1" w:rsidP="006040F1" w:rsidR="006040F1" w:rsidRPr="006040F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040F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ind w:firstLine="4820" w:left="5245"/>
        <w:rPr>
          <w:rFonts w:cs="Times New Roman" w:eastAsia="Times New Roman"/>
          <w:noProof/>
          <w:lang w:eastAsia="hr-HR" w:val="en-GB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040F1" w:rsidP="006040F1" w:rsidR="006040F1" w:rsidRPr="006040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40F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6040F1" w:rsidR="00AE649C" w:rsidRPr="00B76F3C">
      <w:headerReference w:type="default" r:id="rId11"/>
      <w:pgSz w:code="9" w:h="16839" w:w="11907"/>
      <w:pgMar w:gutter="0" w:footer="1134" w:header="1134" w:left="1417" w:bottom="70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0F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33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St-35/2014-217</izvorni_sadrzaj>
    <derivirana_varijabla naziv="DomainObject.Oznaka_1">St-35/2014-217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St-35/2014</izvorni_sadrzaj>
    <derivirana_varijabla naziv="DomainObject.Predmet.OznakaBroj_1">St-35/2014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SILOSI VTC društvo s ograničenom odgovornošću za proizvodnju i trgovinu VIROVITICA</izvorni_sadrzaj>
    <derivirana_varijabla naziv="DomainObject.Predmet.StrankaFormated_1">  SILOSI VTC društvo s ograničenom odgovornošću za proizvodnju i trgovinu VIROVITICA</derivirana_varijabla>
  </DomainObject.Predmet.StrankaFormated>
  <DomainObject.Predmet.StrankaFormatedOIB>
    <izvorni_sadrzaj>  SILOSI VTC društvo s ograničenom odgovornošću za proizvodnju i trgovinu VIROVITICA, OIB 51317208222</izvorni_sadrzaj>
    <derivirana_varijabla naziv="DomainObject.Predmet.StrankaFormatedOIB_1">  SILOSI VTC društvo s ograničenom odgovornošću za proizvodnju i trgovinu VIROVITICA, OIB 51317208222</derivirana_varijabla>
  </DomainObject.Predmet.StrankaFormatedOIB>
  <DomainObject.Predmet.StrankaFormatedWithAdress>
    <izvorni_sadrzaj> SILOSI VTC društvo s ograničenom odgovornošću za proizvodnju i trgovinu VIROVITICA, Stjepana Radića 132, 33000 Virovitica</izvorni_sadrzaj>
    <derivirana_varijabla naziv="DomainObject.Predmet.StrankaFormatedWithAdress_1"> SILOSI VTC društvo s ograničenom odgovornošću za proizvodnju i trgovinu VIROVITICA, Stjepana Radića 132, 33000 Virovitica</derivirana_varijabla>
  </DomainObject.Predmet.StrankaFormatedWithAdress>
  <DomainObject.Predmet.StrankaFormatedWithAdressOIB>
    <izvorni_sadrzaj> SILOSI VTC društvo s ograničenom odgovornošću za proizvodnju i trgovinu VIROVITICA, OIB 51317208222, Stjepana Radića 132, 33000 Virovitica</izvorni_sadrzaj>
    <derivirana_varijabla naziv="DomainObject.Predmet.StrankaFormatedWithAdressOIB_1"> SILOSI VTC društvo s ograničenom odgovornošću za proizvodnju i trgovinu VIROVITICA, OIB 51317208222, Stjepana Radića 132, 33000 Virovitica</derivirana_varijabla>
  </DomainObject.Predmet.StrankaFormatedWithAdressOIB>
  <DomainObject.Predmet.StrankaWithAdress>
    <izvorni_sadrzaj>SILOSI VTC društvo s ograničenom odgovornošću za proizvodnju i trgovinu VIROVITICA Stjepana Radića 132,33000 Virovitica</izvorni_sadrzaj>
    <derivirana_varijabla naziv="DomainObject.Predmet.StrankaWithAdress_1">SILOSI VTC društvo s ograničenom odgovornošću za proizvodnju i trgovinu VIROVITICA Stjepana Radića 132,33000 Virovitica</derivirana_varijabla>
  </DomainObject.Predmet.StrankaWithAdress>
  <DomainObject.Predmet.StrankaWithAdressOIB>
    <izvorni_sadrzaj>SILOSI VTC društvo s ograničenom odgovornošću za proizvodnju i trgovinu VIROVITICA, OIB 51317208222, Stjepana Radića 132,33000 Virovitica</izvorni_sadrzaj>
    <derivirana_varijabla naziv="DomainObject.Predmet.StrankaWithAdressOIB_1">SILOSI VTC društvo s ograničenom odgovornošću za proizvodnju i trgovinu VIROVITICA, OIB 51317208222, Stjepana Radića 132,33000 Virovitica</derivirana_varijabla>
  </DomainObject.Predmet.StrankaWithAdressOIB>
  <DomainObject.Predmet.StrankaNazivFormated>
    <izvorni_sadrzaj>SILOSI VTC društvo s ograničenom odgovornošću za proizvodnju i trgovinu VIROVITICA</izvorni_sadrzaj>
    <derivirana_varijabla naziv="DomainObject.Predmet.StrankaNazivFormated_1">SILOSI VTC društvo s ograničenom odgovornošću za proizvodnju i trgovinu VIROVITICA</derivirana_varijabla>
  </DomainObject.Predmet.StrankaNazivFormated>
  <DomainObject.Predmet.StrankaNazivFormatedOIB>
    <izvorni_sadrzaj>SILOSI VTC društvo s ograničenom odgovornošću za proizvodnju i trgovinu VIROVITICA, OIB 51317208222</izvorni_sadrzaj>
    <derivirana_varijabla naziv="DomainObject.Predmet.StrankaNazivFormatedOIB_1">SILOSI VTC društvo s ograničenom odgovornošću za proizvodnju i trgovinu VIROVITICA, OIB 51317208222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SILOSI VTC društvo s ograničenom odgovornošću za proizvodnju i trgovinu VIROVITICA</item>
    </izvorni_sadrzaj>
    <derivirana_varijabla naziv="DomainObject.Predmet.StrankaListFormated_1">
      <item>SILOSI VTC društvo s ograničenom odgovornošću za proizvodnju i trgovinu VIROVITICA</item>
    </derivirana_varijabla>
  </DomainObject.Predmet.StrankaListFormated>
  <DomainObject.Predmet.StrankaListFormatedOIB>
    <izvorni_sadrzaj>
      <item>SILOSI VTC društvo s ograničenom odgovornošću za proizvodnju i trgovinu VIROVITICA, OIB 51317208222</item>
    </izvorni_sadrzaj>
    <derivirana_varijabla naziv="DomainObject.Predmet.StrankaListFormatedOIB_1">
      <item>SILOSI VTC društvo s ograničenom odgovornošću za proizvodnju i trgovinu VIROVITICA, OIB 51317208222</item>
    </derivirana_varijabla>
  </DomainObject.Predmet.StrankaListFormatedOIB>
  <DomainObject.Predmet.StrankaListFormatedWithAdress>
    <izvorni_sadrzaj>
      <item>SILOSI VTC društvo s ograničenom odgovornošću za proizvodnju i trgovinu VIROVITICA, Stjepana Radića 132, 33000 Virovitica</item>
    </izvorni_sadrzaj>
    <derivirana_varijabla naziv="DomainObject.Predmet.StrankaListFormatedWithAdress_1">
      <item>SILOSI VTC društvo s ograničenom odgovornošću za proizvodnju i trgovinu VIROVITICA, Stjepana Radića 132, 33000 Virovitica</item>
    </derivirana_varijabla>
  </DomainObject.Predmet.StrankaListFormatedWithAdress>
  <DomainObject.Predmet.StrankaListFormatedWithAdressOIB>
    <izvorni_sadrzaj>
      <item>SILOSI VTC društvo s ograničenom odgovornošću za proizvodnju i trgovinu VIROVITICA, OIB 51317208222, Stjepana Radića 132, 33000 Virovitica</item>
    </izvorni_sadrzaj>
    <derivirana_varijabla naziv="DomainObject.Predmet.StrankaListFormatedWithAdressOIB_1">
      <item>SILOSI VTC društvo s ograničenom odgovornošću za proizvodnju i trgovinu VIROVITICA, OIB 51317208222, Stjepana Radića 132, 33000 Virovitica</item>
    </derivirana_varijabla>
  </DomainObject.Predmet.StrankaListFormatedWithAdressOIB>
  <DomainObject.Predmet.StrankaListNazivFormated>
    <izvorni_sadrzaj>
      <item>SILOSI VTC društvo s ograničenom odgovornošću za proizvodnju i trgovinu VIROVITICA</item>
    </izvorni_sadrzaj>
    <derivirana_varijabla naziv="DomainObject.Predmet.StrankaListNazivFormated_1">
      <item>SILOSI VTC društvo s ograničenom odgovornošću za proizvodnju i trgovinu VIROVITICA</item>
    </derivirana_varijabla>
  </DomainObject.Predmet.StrankaListNazivFormated>
  <DomainObject.Predmet.StrankaListNazivFormatedOIB>
    <izvorni_sadrzaj>
      <item>SILOSI VTC društvo s ograničenom odgovornošću za proizvodnju i trgovinu VIROVITICA, OIB 51317208222</item>
    </izvorni_sadrzaj>
    <derivirana_varijabla naziv="DomainObject.Predmet.StrankaListNazivFormatedOIB_1">
      <item>SILOSI VTC društvo s ograničenom odgovornošću za proizvodnju i trgovinu VIROVITICA, OIB 51317208222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Formated_1"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Formated>
  <DomainObject.Predmet.OstaliListFormatedOIB>
    <izvorni_sadrzaj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FormatedOIB_1"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FormatedOIB>
  <DomainObject.Predmet.OstaliListFormatedWithAdress>
    <izvorni_sadrzaj>
      <item>Mario Mikolaš</item>
      <item>Hypo Alpe-Adria-Bank d.d.Zagreb, Slavonska avenija 6, 10000 Zagreb</item>
      <item>Porezna uprava, Područni ured Virovitica</item>
      <item>Zlatko Borovec</item>
      <item>Franjo Otročak,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izvorni_sadrzaj>
    <derivirana_varijabla naziv="DomainObject.Predmet.OstaliListFormatedWithAdress_1">
      <item>Mario Mikolaš</item>
      <item>Hypo Alpe-Adria-Bank d.d.Zagreb, Slavonska avenija 6, 10000 Zagreb</item>
      <item>Porezna uprava, Područni ured Virovitica</item>
      <item>Zlatko Borovec</item>
      <item>Franjo Otročak,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derivirana_varijabla>
  </DomainObject.Predmet.OstaliListFormatedWithAdress>
  <DomainObject.Predmet.OstaliListFormatedWithAdressOIB>
    <izvorni_sadrzaj>
      <item>Mario Mikolaš, OIB 55102778565</item>
      <item>Hypo Alpe-Adria-Bank d.d.Zagreb, Slavonska avenija 6, 10000 Zagreb</item>
      <item>Porezna uprava, Područni ured Virovitica</item>
      <item>Zlatko Borovec</item>
      <item>Franjo Otročak, OIB 42279189814,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izvorni_sadrzaj>
    <derivirana_varijabla naziv="DomainObject.Predmet.OstaliListFormatedWithAdressOIB_1">
      <item>Mario Mikolaš, OIB 55102778565</item>
      <item>Hypo Alpe-Adria-Bank d.d.Zagreb, Slavonska avenija 6, 10000 Zagreb</item>
      <item>Porezna uprava, Područni ured Virovitica</item>
      <item>Zlatko Borovec</item>
      <item>Franjo Otročak, OIB 42279189814,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derivirana_varijabla>
  </DomainObject.Predmet.OstaliListFormatedWithAdressOIB>
  <DomainObject.Predmet.OstaliListNazivFormated>
    <izvorni_sadrzaj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NazivFormated_1"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NazivFormated>
  <DomainObject.Predmet.OstaliListNazivFormatedOIB>
    <izvorni_sadrzaj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NazivFormatedOIB_1"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St-35/2014-217</izvorni_sadrzaj>
    <derivirana_varijabla naziv="DomainObject.PoslovniBrojDokumenta_1">St-35/2014-217</derivirana_varijabla>
  </DomainObject.PoslovniBrojDokumenta>
  <DomainObject.Predmet.StrankaIDrugi>
    <izvorni_sadrzaj>SILOSI VTC društvo s ograničenom odgovornošću za proizvodnju i trgovinu VIROVITICA</izvorni_sadrzaj>
    <derivirana_varijabla naziv="DomainObject.Predmet.StrankaIDrugi_1">SILOSI VTC društvo s ograničenom odgovornošću za proizvodnju i trgovinu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SILOSI VTC društvo s ograničenom odgovornošću za proizvodnju i trgovinu VIROVITICA, OIB 51317208222, Stjepana Radića 132, 33000 Virovitica</izvorni_sadrzaj>
    <derivirana_varijabla naziv="DomainObject.Predmet.StrankaIDrugiAdressOIB_1">SILOSI VTC društvo s ograničenom odgovornošću za proizvodnju i trgovinu VIROVITICA, OIB 51317208222, Stjepana Radića 132,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SILOSI VTC društvo s ograničenom odgovornošću za proizvodnju i trgovinu VIROVITICA</item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SudioniciListNaziv_1">
      <item>SILOSI VTC društvo s ograničenom odgovornošću za proizvodnju i trgovinu VIROVITICA</item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SudioniciListNaziv>
  <DomainObject.Predmet.SudioniciListAdressOIB>
    <izvorni_sadrzaj>
      <item>SILOSI VTC društvo s ograničenom odgovornošću za proizvodnju i trgovinu VIROVITICA, OIB 51317208222, Stjepana Radića 132,33000 Virovitica</item>
      <item>Mario Mikolaš, OIB 55102778565</item>
      <item>Hypo Alpe-Adria-Bank d.d.Zagreb, Slavonska avenija 6,10000 Zagreb</item>
      <item>Porezna uprava, Područni ured Virovitica</item>
      <item>Zlatko Borovec</item>
      <item>Franjo Otročak, OIB 42279189814, Lukač 24,33406 Lukač</item>
      <item>Hrvatska banka za obnovu i razvitak d.d. Zagreb, Strossmayerov trg 9,10000 Zagreb</item>
      <item>Slatinska banka d.d. Slatina</item>
      <item>ŽDO Bjelovar</item>
      <item>računovodstvo suda</item>
      <item>H-ABDUCO d.o.o. Zagreb, Slavonska avenija 6A,10000 Zagreb</item>
      <item>PLIN VTC d.o.o., Ferde Rusana 2,33000 Virovitica</item>
    </izvorni_sadrzaj>
    <derivirana_varijabla naziv="DomainObject.Predmet.SudioniciListAdressOIB_1">
      <item>SILOSI VTC društvo s ograničenom odgovornošću za proizvodnju i trgovinu VIROVITICA, OIB 51317208222, Stjepana Radića 132,33000 Virovitica</item>
      <item>Mario Mikolaš, OIB 55102778565</item>
      <item>Hypo Alpe-Adria-Bank d.d.Zagreb, Slavonska avenija 6,10000 Zagreb</item>
      <item>Porezna uprava, Područni ured Virovitica</item>
      <item>Zlatko Borovec</item>
      <item>Franjo Otročak, OIB 42279189814, Lukač 24,33406 Lukač</item>
      <item>Hrvatska banka za obnovu i razvitak d.d. Zagreb, Strossmayerov trg 9,10000 Zagreb</item>
      <item>Slatinska banka d.d. Slatina</item>
      <item>ŽDO Bjelovar</item>
      <item>računovodstvo suda</item>
      <item>H-ABDUCO d.o.o. Zagreb, Slavonska avenija 6A,10000 Zagreb</item>
      <item>PLIN VTC d.o.o., Ferde Rusana 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662F4-B372-4141-A473-4459CE78B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1710</properties:Words>
  <properties:Characters>11503</properties:Characters>
  <properties:Lines>905</properties:Lines>
  <properties:Paragraphs>636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2017-05-16T10:28:00Z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St-35/2014-217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