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0d07" w14:paraId="1e30d07"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0C82">
        <w:rPr>
          <w:b/>
        </w:rPr>
        <w:t>1</w:t>
      </w:r>
      <w:r w:rsidR="00CD24BE">
        <w:rPr>
          <w:b/>
        </w:rPr>
        <w:t>500</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451E27" w:rsidP="00451E27" w:rsidR="00451E27">
      <w:pPr>
        <w:jc w:val="both"/>
      </w:pPr>
    </w:p>
    <w:p w:rsidRDefault="007454FA" w:rsidP="00451E27" w:rsidR="007454FA" w:rsidRPr="00A27FE8">
      <w:pPr>
        <w:jc w:val="both"/>
      </w:pPr>
    </w:p>
    <w:p w:rsidRDefault="00451E27" w:rsidP="00E77074" w:rsidR="00E5213D"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E77074" w:rsidR="00511804">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CD24BE" w:rsidRPr="00CD24BE">
        <w:t>ALBANO d.o.o. za ugostiteljstvo i turizam, Split, Vukovarska 139, MBS: 060225951, OIB: 62011508882</w:t>
      </w:r>
      <w:r w:rsidR="00451E27" w:rsidRPr="00A27FE8">
        <w:t xml:space="preserve">, dana </w:t>
      </w:r>
      <w:r w:rsidR="00087C49">
        <w:t>11</w:t>
      </w:r>
      <w:r w:rsidR="00CD578D">
        <w:t xml:space="preserve">. </w:t>
      </w:r>
      <w:r w:rsidR="00CD24BE">
        <w:t>siječ</w:t>
      </w:r>
      <w:r w:rsidR="00CD578D">
        <w:t>nj</w:t>
      </w:r>
      <w:r w:rsidR="00185D34">
        <w:t>a</w:t>
      </w:r>
      <w:r w:rsidR="00451E27" w:rsidRPr="00A27FE8">
        <w:t xml:space="preserve"> 201</w:t>
      </w:r>
      <w:r w:rsidR="00CD24BE">
        <w:t>8</w:t>
      </w:r>
      <w:r w:rsidR="00451E27" w:rsidRPr="00A27FE8">
        <w:t xml:space="preserve">.g. </w:t>
      </w: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CD24BE" w:rsidRPr="00CD24BE">
        <w:t>ALBANO d.o.o. za ugostiteljstvo i turizam, Split, Vukovarska 139, MBS: 060225951, OIB: 62011508882</w:t>
      </w:r>
      <w:r w:rsidR="00E77074">
        <w:t>,</w:t>
      </w:r>
      <w:r w:rsidR="00215FAF">
        <w:t xml:space="preserve"> </w:t>
      </w:r>
      <w:r w:rsidR="00511804">
        <w:t xml:space="preserve">dana </w:t>
      </w:r>
      <w:r w:rsidR="00087C49">
        <w:t>11</w:t>
      </w:r>
      <w:r w:rsidR="00CD24BE" w:rsidRPr="00CD24BE">
        <w:t>. siječnja 2018</w:t>
      </w:r>
      <w:r w:rsidR="00F95D23">
        <w:t xml:space="preserve">. godine u </w:t>
      </w:r>
      <w:r w:rsidR="0052468A">
        <w:t>1</w:t>
      </w:r>
      <w:r w:rsidR="00087C49">
        <w:t>4</w:t>
      </w:r>
      <w:r w:rsidR="009247F2" w:rsidRPr="00A27FE8">
        <w:t>,</w:t>
      </w:r>
      <w:r w:rsidR="00CD24BE">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CD24BE" w:rsidRPr="00CD24BE">
        <w:t>Maroje Raguž, Zagreb, Badalićeva 21, OIB: 15457175002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CD24BE" w:rsidRPr="00CD24BE">
        <w:t>ALBANO d.o.o. za ugostiteljstvo i turizam, Split, Vukovarska 139, MBS: 060225951, OIB: 62011508882</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E86A86" w:rsidP="00451E27" w:rsidR="00E86A86" w:rsidRPr="00A27FE8">
      <w:pPr>
        <w:jc w:val="both"/>
      </w:pP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CD24BE" w:rsidP="00CD24BE" w:rsidR="00CD24BE">
      <w:pPr>
        <w:ind w:firstLine="708"/>
        <w:jc w:val="both"/>
      </w:pPr>
      <w:r>
        <w:t xml:space="preserve">Predlagatelj Financijska agencija, RC Split je prijedlogom zaprimljenim na Trgovačkom sudu u Splitu, dana 24. lipnja 2015. godine predložio otvaranje stečajnog postupka nad dužnikom ALBANO d.o.o. za ugostiteljstvo i turizam, Split, </w:t>
      </w:r>
      <w:r>
        <w:lastRenderedPageBreak/>
        <w:t>Vukovarska 139, MBS: 060225951, OIB: 62011508882. U prijedlogu se u bitnome navodi da temeljem čl. 444. st. 2. SZ-a podnosi prijedlog, te da na dan 01.09.2015.g. dužnik ima u očevidniku redoslijeda osnova za plaćanje evidentirane osnove za plaćanje u neprekinutom razdoblju od 2009 dana u ukupnom iznosu od 617.388,09 kuna u koji iznos je uračunata kamata i naknada predlagatelja za provedbu ovrhe na novčanim sredstvima. Navodi se da dužnik ima dva zaposlena, te da nema otvoren račun kod banke.</w:t>
      </w:r>
    </w:p>
    <w:p w:rsidRDefault="00CD24BE" w:rsidP="00CD24BE" w:rsidR="00CD24BE">
      <w:pPr>
        <w:ind w:firstLine="708"/>
        <w:jc w:val="both"/>
      </w:pPr>
    </w:p>
    <w:p w:rsidRDefault="00CD24BE" w:rsidP="00CD24BE" w:rsidR="00CD24BE">
      <w:pPr>
        <w:ind w:firstLine="708"/>
        <w:jc w:val="both"/>
      </w:pPr>
      <w:r>
        <w:t>Kako je predlagatelj učinio vjerojatnim postojanje stečajnog razloga, to je rješenjem ovog suda posl.br. St-1500/2016 od 20. listopada 2017.g. pokrenut prethodni postupak radi utvrđivanja uvjeta za otvaranje stečajnog postupka i zakazano ročište  na koje su pozvani predlagatelj, FINA, dužnik, zastupnik po zakonu dužnika.</w:t>
      </w:r>
    </w:p>
    <w:p w:rsidRDefault="00CD24BE" w:rsidP="00CD24BE" w:rsidR="00CD24BE">
      <w:pPr>
        <w:ind w:firstLine="708"/>
        <w:jc w:val="both"/>
      </w:pPr>
    </w:p>
    <w:p w:rsidRDefault="00CD24BE" w:rsidP="00CD24BE" w:rsidR="00CD24BE">
      <w:pPr>
        <w:ind w:firstLine="708"/>
        <w:jc w:val="both"/>
      </w:pPr>
      <w:r>
        <w:t xml:space="preserve">Na ročište održano 28. studenoga 2017.g. zastupnik po zakonu dužnika je pristupio, te naveo da se ne protivi otvaranju stečaja, da priznaje postojanje stečajnog razloga, te da dužnik nema nikakve imovine. Sud je službenim putem zatražio od Općinskog suda i MUP-a podatke o imovini dužnika. Iz potvrde Općinskog suda u Splitu je vidljivo da dužnik nije upisan kao vlasnik nekretnina na području tog Zemljišno knjižnog odjela, a iz potvrde MUP-a je vidljivo da dužnik nije evidentiran kao vlasnik vozila.  </w:t>
      </w:r>
    </w:p>
    <w:p w:rsidRDefault="00CD24BE" w:rsidP="00CD24BE" w:rsidR="00CD24BE">
      <w:pPr>
        <w:ind w:firstLine="708"/>
        <w:jc w:val="both"/>
      </w:pPr>
    </w:p>
    <w:p w:rsidRDefault="00CD24BE" w:rsidP="00CD24BE" w:rsidR="00E5213D">
      <w:pPr>
        <w:ind w:firstLine="708"/>
        <w:jc w:val="both"/>
      </w:pPr>
      <w:r>
        <w:t>Iz potvrde FINA od 27.11.2017.g. (l.s. 18) je vidljivo da u Očevidniku redoslijeda osnova za plaćanje na dan izdavanja potvrde dužnik ima evidentirane ne izvršene osnove za plaćanje u neprekidnom razdoblju od 2826 dana. Kod stečajnog dužnika je stoga ispunjen stečajni razlog nesposobnosti za plaćanje.</w:t>
      </w:r>
    </w:p>
    <w:p w:rsidRDefault="00ED0C82" w:rsidP="00ED0C82" w:rsidR="00ED0C82">
      <w:pPr>
        <w:ind w:firstLine="708"/>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ED0C82">
        <w:t>1</w:t>
      </w:r>
      <w:r w:rsidR="00CD24BE">
        <w:t>500</w:t>
      </w:r>
      <w:r w:rsidR="00CD5844">
        <w:t>/2016</w:t>
      </w:r>
      <w:r w:rsidR="009247F2" w:rsidRPr="00A27FE8">
        <w:t xml:space="preserve"> od </w:t>
      </w:r>
      <w:r w:rsidR="00021839">
        <w:t>1</w:t>
      </w:r>
      <w:r w:rsidR="00CD24BE">
        <w:t>1</w:t>
      </w:r>
      <w:r w:rsidR="00ED0C82">
        <w:t xml:space="preserve">. </w:t>
      </w:r>
      <w:r w:rsidR="00CD24BE">
        <w:t>prosinc</w:t>
      </w:r>
      <w:r w:rsidR="00ED0C82">
        <w:t>a</w:t>
      </w:r>
      <w:r w:rsidR="00CD578D">
        <w:t xml:space="preserve"> 2017</w:t>
      </w:r>
      <w:r w:rsidR="009247F2" w:rsidRPr="00A27FE8">
        <w:t xml:space="preserve">.g.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CD24BE" w:rsidRPr="00CD24BE">
        <w:t xml:space="preserve">St-1500/2016 od 11. prosinca 2017.g.  </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021839" w:rsidP="004D52EA" w:rsidR="004D52EA" w:rsidRPr="00A27FE8">
      <w:pPr>
        <w:ind w:firstLine="708"/>
        <w:jc w:val="both"/>
      </w:pPr>
      <w:r>
        <w:lastRenderedPageBreak/>
        <w:t>U odnosu na potraživanja koja dužnik ima prema svojim vjerovnicima 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087C49">
        <w:rPr>
          <w:b/>
        </w:rPr>
        <w:t>11</w:t>
      </w:r>
      <w:r w:rsidR="00CD578D">
        <w:rPr>
          <w:b/>
        </w:rPr>
        <w:t xml:space="preserve">. </w:t>
      </w:r>
      <w:r w:rsidR="00CD24BE">
        <w:rPr>
          <w:b/>
        </w:rPr>
        <w:t>siječ</w:t>
      </w:r>
      <w:r w:rsidR="00CD578D">
        <w:rPr>
          <w:b/>
        </w:rPr>
        <w:t>nj</w:t>
      </w:r>
      <w:r w:rsidR="00185D34">
        <w:rPr>
          <w:b/>
        </w:rPr>
        <w:t>a</w:t>
      </w:r>
      <w:r w:rsidRPr="00A27FE8">
        <w:rPr>
          <w:b/>
        </w:rPr>
        <w:t xml:space="preserve"> 201</w:t>
      </w:r>
      <w:r w:rsidR="00CD24BE">
        <w:rPr>
          <w:b/>
        </w:rPr>
        <w:t>8</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CD578D" w:rsidR="00CD578D">
      <w:pPr>
        <w:pStyle w:val="Odlomakpopisa"/>
        <w:numPr>
          <w:ilvl w:val="0"/>
          <w:numId w:val="4"/>
        </w:numPr>
        <w:jc w:val="both"/>
      </w:pPr>
      <w:r>
        <w:t xml:space="preserve">Dužniku, </w:t>
      </w:r>
    </w:p>
    <w:p w:rsidRDefault="00CD5844" w:rsidP="00CD578D" w:rsidR="00CD5844">
      <w:pPr>
        <w:pStyle w:val="Odlomakpopisa"/>
        <w:numPr>
          <w:ilvl w:val="0"/>
          <w:numId w:val="4"/>
        </w:numPr>
        <w:jc w:val="both"/>
      </w:pPr>
      <w:r>
        <w:t>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pPr>
        <w:jc w:val="both"/>
      </w:pPr>
      <w:r w:rsidRPr="00A27FE8">
        <w:t>5.) Porezna uprava, ispostava prema sjedištu dužnika,</w:t>
      </w:r>
    </w:p>
    <w:p w:rsidRDefault="00E77074" w:rsidP="00A27FE8" w:rsidR="00A27FE8" w:rsidRPr="00A27FE8">
      <w:pPr>
        <w:jc w:val="both"/>
      </w:pPr>
      <w:r>
        <w:t>7</w:t>
      </w:r>
      <w:r w:rsidR="00CD5844">
        <w:t>.) Stečajnom upravitelju</w:t>
      </w:r>
    </w:p>
    <w:p w:rsidRDefault="00E77074"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E5D64">
      <w:rPr>
        <w:rStyle w:val="Brojstranice"/>
        <w:noProof/>
        <w:sz w:val="22"/>
        <w:szCs w:val="22"/>
      </w:rPr>
      <w:t>3</w:t>
    </w:r>
    <w:r w:rsidRPr="00AA0372">
      <w:rPr>
        <w:rStyle w:val="Brojstranice"/>
        <w:sz w:val="22"/>
        <w:szCs w:val="22"/>
      </w:rPr>
      <w:fldChar w:fldCharType="end"/>
    </w:r>
  </w:p>
  <w:p w:rsidRDefault="00401D68" w:rsidP="0084417E" w:rsidR="00BE1B95" w:rsidRPr="00AA0372">
    <w:pPr>
      <w:pStyle w:val="Zaglavlje"/>
      <w:jc w:val="right"/>
    </w:pPr>
    <w:r w:rsidRPr="00401D68">
      <w:rPr>
        <w:rFonts w:hAnsi="Book Antiqua" w:ascii="Book Antiqua"/>
        <w:b/>
        <w:sz w:val="20"/>
        <w:szCs w:val="20"/>
      </w:rPr>
      <w:t>Posl. br. 18 St-</w:t>
    </w:r>
    <w:r w:rsidR="00ED0C82">
      <w:rPr>
        <w:rFonts w:hAnsi="Book Antiqua" w:ascii="Book Antiqua"/>
        <w:b/>
        <w:sz w:val="20"/>
        <w:szCs w:val="20"/>
      </w:rPr>
      <w:t>1</w:t>
    </w:r>
    <w:r w:rsidR="00CD24BE">
      <w:rPr>
        <w:rFonts w:hAnsi="Book Antiqua" w:ascii="Book Antiqua"/>
        <w:b/>
        <w:sz w:val="20"/>
        <w:szCs w:val="20"/>
      </w:rPr>
      <w:t>500</w:t>
    </w:r>
    <w:r w:rsidRPr="00401D68">
      <w:rPr>
        <w:rFonts w:hAnsi="Book Antiqua" w:ascii="Book Antiqua"/>
        <w:b/>
        <w:sz w:val="20"/>
        <w:szCs w:val="20"/>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40488"/>
    <w:rsid w:val="000437A1"/>
    <w:rsid w:val="00043FE9"/>
    <w:rsid w:val="00044A55"/>
    <w:rsid w:val="00064E57"/>
    <w:rsid w:val="0007219B"/>
    <w:rsid w:val="00072609"/>
    <w:rsid w:val="00074FFE"/>
    <w:rsid w:val="00087C49"/>
    <w:rsid w:val="00095006"/>
    <w:rsid w:val="00095E73"/>
    <w:rsid w:val="000A36F8"/>
    <w:rsid w:val="000A56F4"/>
    <w:rsid w:val="000B3478"/>
    <w:rsid w:val="000B43EA"/>
    <w:rsid w:val="000B4CD9"/>
    <w:rsid w:val="000C0526"/>
    <w:rsid w:val="000C55CA"/>
    <w:rsid w:val="000C6180"/>
    <w:rsid w:val="000D0564"/>
    <w:rsid w:val="000D2DC7"/>
    <w:rsid w:val="000D3FF2"/>
    <w:rsid w:val="000E0CD5"/>
    <w:rsid w:val="000E3B7A"/>
    <w:rsid w:val="000E56A5"/>
    <w:rsid w:val="000F1CB0"/>
    <w:rsid w:val="000F336A"/>
    <w:rsid w:val="000F3B46"/>
    <w:rsid w:val="000F52B7"/>
    <w:rsid w:val="001050E5"/>
    <w:rsid w:val="00105FEC"/>
    <w:rsid w:val="00113E9B"/>
    <w:rsid w:val="001476C0"/>
    <w:rsid w:val="00157E0B"/>
    <w:rsid w:val="001634EF"/>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15FAF"/>
    <w:rsid w:val="00220164"/>
    <w:rsid w:val="0022386D"/>
    <w:rsid w:val="002258D7"/>
    <w:rsid w:val="002303FF"/>
    <w:rsid w:val="002309A3"/>
    <w:rsid w:val="00241FF9"/>
    <w:rsid w:val="0025616F"/>
    <w:rsid w:val="0025703D"/>
    <w:rsid w:val="00270034"/>
    <w:rsid w:val="0027060D"/>
    <w:rsid w:val="0027349C"/>
    <w:rsid w:val="00276F44"/>
    <w:rsid w:val="00287E14"/>
    <w:rsid w:val="0029352F"/>
    <w:rsid w:val="0029425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4"/>
    <w:rsid w:val="002E5D6C"/>
    <w:rsid w:val="002E6A28"/>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2DF6"/>
    <w:rsid w:val="00624161"/>
    <w:rsid w:val="0063088A"/>
    <w:rsid w:val="0063094D"/>
    <w:rsid w:val="00632D4A"/>
    <w:rsid w:val="006616A0"/>
    <w:rsid w:val="00667561"/>
    <w:rsid w:val="006704E3"/>
    <w:rsid w:val="006A6514"/>
    <w:rsid w:val="006A7112"/>
    <w:rsid w:val="006C6DD3"/>
    <w:rsid w:val="006D27E3"/>
    <w:rsid w:val="006D281F"/>
    <w:rsid w:val="006D5CE5"/>
    <w:rsid w:val="006D79FD"/>
    <w:rsid w:val="006E2834"/>
    <w:rsid w:val="006E40C5"/>
    <w:rsid w:val="006F261B"/>
    <w:rsid w:val="00702035"/>
    <w:rsid w:val="0070376D"/>
    <w:rsid w:val="00717971"/>
    <w:rsid w:val="0072023C"/>
    <w:rsid w:val="0072407F"/>
    <w:rsid w:val="007454FA"/>
    <w:rsid w:val="007528AB"/>
    <w:rsid w:val="007A456E"/>
    <w:rsid w:val="007A5515"/>
    <w:rsid w:val="007B6140"/>
    <w:rsid w:val="007C69DC"/>
    <w:rsid w:val="007D2A10"/>
    <w:rsid w:val="007D3B15"/>
    <w:rsid w:val="007E09ED"/>
    <w:rsid w:val="007E53D1"/>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4822"/>
    <w:rsid w:val="008E58B6"/>
    <w:rsid w:val="008E724D"/>
    <w:rsid w:val="008F78FE"/>
    <w:rsid w:val="00902E57"/>
    <w:rsid w:val="00906CD6"/>
    <w:rsid w:val="009154DF"/>
    <w:rsid w:val="009216A5"/>
    <w:rsid w:val="0092346B"/>
    <w:rsid w:val="009247F2"/>
    <w:rsid w:val="009302EA"/>
    <w:rsid w:val="0093470D"/>
    <w:rsid w:val="009347E4"/>
    <w:rsid w:val="009366F4"/>
    <w:rsid w:val="00936A1B"/>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07D"/>
    <w:rsid w:val="00AA0372"/>
    <w:rsid w:val="00AA0B56"/>
    <w:rsid w:val="00AA248D"/>
    <w:rsid w:val="00AB5D1A"/>
    <w:rsid w:val="00AC1A08"/>
    <w:rsid w:val="00AC2766"/>
    <w:rsid w:val="00AC3420"/>
    <w:rsid w:val="00AD5A74"/>
    <w:rsid w:val="00AE0E32"/>
    <w:rsid w:val="00AE3B78"/>
    <w:rsid w:val="00AE583F"/>
    <w:rsid w:val="00AF026C"/>
    <w:rsid w:val="00AF56E5"/>
    <w:rsid w:val="00AF7BA2"/>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31B5"/>
    <w:rsid w:val="00C150DF"/>
    <w:rsid w:val="00C16366"/>
    <w:rsid w:val="00C201B2"/>
    <w:rsid w:val="00C2406A"/>
    <w:rsid w:val="00C25346"/>
    <w:rsid w:val="00C3316C"/>
    <w:rsid w:val="00C35FA7"/>
    <w:rsid w:val="00C4286F"/>
    <w:rsid w:val="00C450DA"/>
    <w:rsid w:val="00C466B5"/>
    <w:rsid w:val="00C67015"/>
    <w:rsid w:val="00C90333"/>
    <w:rsid w:val="00CA590F"/>
    <w:rsid w:val="00CB0080"/>
    <w:rsid w:val="00CB3633"/>
    <w:rsid w:val="00CB4CB4"/>
    <w:rsid w:val="00CB571F"/>
    <w:rsid w:val="00CB63E0"/>
    <w:rsid w:val="00CC15DA"/>
    <w:rsid w:val="00CC39BE"/>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28B5"/>
    <w:rsid w:val="00DE53C1"/>
    <w:rsid w:val="00DF2532"/>
    <w:rsid w:val="00E01A13"/>
    <w:rsid w:val="00E022E5"/>
    <w:rsid w:val="00E06A15"/>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E5D64"/>
    <w:rPr>
      <w:color w:val="808080"/>
      <w:bdr w:space="0" w:sz="0" w:color="auto" w:val="none"/>
      <w:shd w:fill="auto" w:color="auto" w:val="clear"/>
    </w:rPr>
  </w:style>
  <w:style w:customStyle="true" w:styleId="eSPISCCParagraphDefaultFont" w:type="character">
    <w:name w:val="eSPIS_CC_Paragraph Default Font"/>
    <w:basedOn w:val="Zadanifontodlomka"/>
    <w:rsid w:val="002E5D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E5D64"/>
    <w:rPr>
      <w:b/>
      <w:bdr w:space="0" w:sz="0" w:color="auto" w:val="none"/>
      <w:shd w:fill="FFFFCC" w:color="auto" w:val="clear"/>
      <w:lang w:val="hr-HR"/>
    </w:rPr>
  </w:style>
  <w:style w:customStyle="true" w:styleId="PozadinaSvijetloCrvena" w:type="character">
    <w:name w:val="Pozadina_SvijetloCrvena"/>
    <w:basedOn w:val="eSPISCCParagraphDefaultFont"/>
    <w:rsid w:val="002E5D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E5D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E5D64"/>
    <w:rPr>
      <w:color w:val="808080"/>
      <w:bdr w:color="auto" w:space="0" w:sz="0" w:val="none"/>
      <w:shd w:color="auto" w:fill="auto" w:val="clear"/>
    </w:rPr>
  </w:style>
  <w:style w:customStyle="1" w:styleId="eSPISCCParagraphDefaultFont" w:type="character">
    <w:name w:val="eSPIS_CC_Paragraph Default Font"/>
    <w:basedOn w:val="Zadanifontodlomka"/>
    <w:rsid w:val="002E5D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E5D64"/>
    <w:rPr>
      <w:b/>
      <w:bdr w:color="auto" w:space="0" w:sz="0" w:val="none"/>
      <w:shd w:color="auto" w:fill="FFFFCC" w:val="clear"/>
      <w:lang w:val="hr-HR"/>
    </w:rPr>
  </w:style>
  <w:style w:customStyle="1" w:styleId="PozadinaSvijetloCrvena" w:type="character">
    <w:name w:val="Pozadina_SvijetloCrvena"/>
    <w:basedOn w:val="eSPISCCParagraphDefaultFont"/>
    <w:rsid w:val="002E5D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E5D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1500</izvorni_sadrzaj>
    <derivirana_varijabla naziv="DomainObject.Predmet.Broj_1">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St-1500/2016</izvorni_sadrzaj>
    <derivirana_varijabla naziv="DomainObject.Predmet.OznakaBroj_1">St-1500/2016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ALBANO d.o.o. za ugostiteljstvo i turizam</izvorni_sadrzaj>
    <derivirana_varijabla naziv="DomainObject.Predmet.ProtustrankaFormated_1">  ALBANO d.o.o. za ugostiteljstvo i turizam</derivirana_varijabla>
  </DomainObject.Predmet.ProtustrankaFormated>
  <DomainObject.Predmet.ProtustrankaFormatedOIB>
    <izvorni_sadrzaj>  ALBANO d.o.o. za ugostiteljstvo i turizam, OIB 62011508882</izvorni_sadrzaj>
    <derivirana_varijabla naziv="DomainObject.Predmet.ProtustrankaFormatedOIB_1">  ALBANO d.o.o. za ugostiteljstvo i turizam, OIB 62011508882</derivirana_varijabla>
  </DomainObject.Predmet.ProtustrankaFormatedOIB>
  <DomainObject.Predmet.ProtustrankaFormatedWithAdress>
    <izvorni_sadrzaj> ALBANO d.o.o. za ugostiteljstvo i turizam, Vukovarska 139, 21000 Split</izvorni_sadrzaj>
    <derivirana_varijabla naziv="DomainObject.Predmet.ProtustrankaFormatedWithAdress_1"> ALBANO d.o.o. za ugostiteljstvo i turizam, Vukovarska 139, 21000 Split</derivirana_varijabla>
  </DomainObject.Predmet.ProtustrankaFormatedWithAdress>
  <DomainObject.Predmet.ProtustrankaFormatedWithAdressOIB>
    <izvorni_sadrzaj> ALBANO d.o.o. za ugostiteljstvo i turizam, OIB 62011508882, Vukovarska 139, 21000 Split</izvorni_sadrzaj>
    <derivirana_varijabla naziv="DomainObject.Predmet.ProtustrankaFormatedWithAdressOIB_1"> ALBANO d.o.o. za ugostiteljstvo i turizam, OIB 62011508882, Vukovarska 139, 21000 Split</derivirana_varijabla>
  </DomainObject.Predmet.ProtustrankaFormatedWithAdressOIB>
  <DomainObject.Predmet.ProtustrankaWithAdress>
    <izvorni_sadrzaj>ALBANO d.o.o. za ugostiteljstvo i turizam Vukovarska 139, 21000 Split</izvorni_sadrzaj>
    <derivirana_varijabla naziv="DomainObject.Predmet.ProtustrankaWithAdress_1">ALBANO d.o.o. za ugostiteljstvo i turizam Vukovarska 139, 21000 Split</derivirana_varijabla>
  </DomainObject.Predmet.ProtustrankaWithAdress>
  <DomainObject.Predmet.ProtustrankaWithAdressOIB>
    <izvorni_sadrzaj>ALBANO d.o.o. za ugostiteljstvo i turizam, OIB 62011508882, Vukovarska 139, 21000 Split</izvorni_sadrzaj>
    <derivirana_varijabla naziv="DomainObject.Predmet.ProtustrankaWithAdressOIB_1">ALBANO d.o.o. za ugostiteljstvo i turizam, OIB 62011508882, Vukovarska 139, 21000 Split</derivirana_varijabla>
  </DomainObject.Predmet.ProtustrankaWithAdressOIB>
  <DomainObject.Predmet.ProtustrankaNazivFormated>
    <izvorni_sadrzaj>ALBANO d.o.o. za ugostiteljstvo i turizam</izvorni_sadrzaj>
    <derivirana_varijabla naziv="DomainObject.Predmet.ProtustrankaNazivFormated_1">ALBANO d.o.o. za ugostiteljstvo i turizam</derivirana_varijabla>
  </DomainObject.Predmet.ProtustrankaNazivFormated>
  <DomainObject.Predmet.ProtustrankaNazivFormatedOIB>
    <izvorni_sadrzaj>ALBANO d.o.o. za ugostiteljstvo i turizam, OIB 62011508882</izvorni_sadrzaj>
    <derivirana_varijabla naziv="DomainObject.Predmet.ProtustrankaNazivFormatedOIB_1">ALBANO d.o.o. za ugostiteljstvo i turizam, OIB 62011508882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617388.09</izvorni_sadrzaj>
    <derivirana_varijabla naziv="DomainObject.Predmet.TrenutnaVrijednost_1">617388.09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ALBANO d.o.o. za ugostiteljstvo i turizam</item>
    </izvorni_sadrzaj>
    <derivirana_varijabla naziv="DomainObject.Predmet.ProtuStrankaListFormated_1">
      <item>ALBANO d.o.o. za ugostiteljstvo i turizam</item>
    </derivirana_varijabla>
  </DomainObject.Predmet.ProtuStrankaListFormated>
  <DomainObject.Predmet.ProtuStrankaListFormatedOIB>
    <izvorni_sadrzaj>
      <item>ALBANO d.o.o. za ugostiteljstvo i turizam, OIB 62011508882</item>
    </izvorni_sadrzaj>
    <derivirana_varijabla naziv="DomainObject.Predmet.ProtuStrankaListFormatedOIB_1">
      <item>ALBANO d.o.o. za ugostiteljstvo i turizam, OIB 62011508882</item>
    </derivirana_varijabla>
  </DomainObject.Predmet.ProtuStrankaListFormatedOIB>
  <DomainObject.Predmet.ProtuStrankaListFormatedWithAdress>
    <izvorni_sadrzaj>
      <item>ALBANO d.o.o. za ugostiteljstvo i turizam, Vukovarska 139, 21000 Split</item>
    </izvorni_sadrzaj>
    <derivirana_varijabla naziv="DomainObject.Predmet.ProtuStrankaListFormatedWithAdress_1">
      <item>ALBANO d.o.o. za ugostiteljstvo i turizam, Vukovarska 139, 21000 Split</item>
    </derivirana_varijabla>
  </DomainObject.Predmet.ProtuStrankaListFormatedWithAdress>
  <DomainObject.Predmet.ProtuStrankaListFormatedWithAdressOIB>
    <izvorni_sadrzaj>
      <item>ALBANO d.o.o. za ugostiteljstvo i turizam, OIB 62011508882, Vukovarska 139, 21000 Split</item>
    </izvorni_sadrzaj>
    <derivirana_varijabla naziv="DomainObject.Predmet.ProtuStrankaListFormatedWithAdressOIB_1">
      <item>ALBANO d.o.o. za ugostiteljstvo i turizam, OIB 62011508882, Vukovarska 139, 21000 Split</item>
    </derivirana_varijabla>
  </DomainObject.Predmet.ProtuStrankaListFormatedWithAdressOIB>
  <DomainObject.Predmet.ProtuStrankaListNazivFormated>
    <izvorni_sadrzaj>
      <item>ALBANO d.o.o. za ugostiteljstvo i turizam</item>
    </izvorni_sadrzaj>
    <derivirana_varijabla naziv="DomainObject.Predmet.ProtuStrankaListNazivFormated_1">
      <item>ALBANO d.o.o. za ugostiteljstvo i turizam</item>
    </derivirana_varijabla>
  </DomainObject.Predmet.ProtuStrankaListNazivFormated>
  <DomainObject.Predmet.ProtuStrankaListNazivFormatedOIB>
    <izvorni_sadrzaj>
      <item>ALBANO d.o.o. za ugostiteljstvo i turizam, OIB 62011508882</item>
    </izvorni_sadrzaj>
    <derivirana_varijabla naziv="DomainObject.Predmet.ProtuStrankaListNazivFormatedOIB_1">
      <item>ALBANO d.o.o. za ugostiteljstvo i turizam, OIB 62011508882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ALBANO d.o.o. za ugostiteljstvo i turizam</izvorni_sadrzaj>
    <derivirana_varijabla naziv="DomainObject.Predmet.ProtustrankaIDrugi_1">ALBANO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ALBANO d.o.o. za ugostiteljstvo i turizam, OIB 62011508882, Vukovarska 139, 21000 Split</izvorni_sadrzaj>
    <derivirana_varijabla naziv="DomainObject.Predmet.ProtustrankaIDrugiAdressOIB_1">ALBANO d.o.o. za ugostiteljstvo i turizam, OIB 62011508882, Vukovarska 139,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ALBANO d.o.o. za ugostiteljstvo i turizam</item>
      <item>FINANCIJSKA AGENCIJA, RC SPLIT</item>
    </izvorni_sadrzaj>
    <derivirana_varijabla naziv="DomainObject.Predmet.SudioniciListNaziv_1">
      <item>ALBANO d.o.o. za ugostiteljstvo i turizam</item>
      <item>FINANCIJSKA AGENCIJA, RC SPLIT</item>
    </derivirana_varijabla>
  </DomainObject.Predmet.SudioniciListNaziv>
  <DomainObject.Predmet.SudioniciListAdressOIB>
    <izvorni_sadrzaj>
      <item>ALBANO d.o.o. za ugostiteljstvo i turizam, OIB 62011508882, Vukovarska 139,21000 Split</item>
      <item>FINANCIJSKA AGENCIJA, RC SPLIT, OIB 85821130368, Mažuranićevo šetalište 24 b,21000 Split</item>
    </izvorni_sadrzaj>
    <derivirana_varijabla naziv="DomainObject.Predmet.SudioniciListAdressOIB_1">
      <item>ALBANO d.o.o. za ugostiteljstvo i turizam, OIB 62011508882, Vukovarska 139,21000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62011508882</item>
      <item>, OIB 85821130368</item>
    </izvorni_sadrzaj>
    <derivirana_varijabla naziv="DomainObject.Predmet.SudioniciListNazivOIB_1">
      <item>, OIB 62011508882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912</properties:Words>
  <properties:Characters>5125</properties:Characters>
  <properties:Lines>130</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2018-01-11T11:36:00Z</dcterms:created>
  <dc:creator>Katarina Franković</dc:creator>
  <cp:lastModifiedBy>Katarina Franković</cp:lastModifiedBy>
  <cp:lastPrinted>2018-01-11T11:37:00Z</cp:lastPrinted>
  <dcterms:modified xmlns:xsi="http://www.w3.org/2001/XMLSchema-instance" xsi:type="dcterms:W3CDTF">2018-01-11T11:37:00Z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