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a2cb" w14:paraId="65ca2c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12E98" w:rsidP="00B12E98" w:rsidR="00B12E98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St-279/2016-6.</w:t>
      </w:r>
    </w:p>
    <w:p w:rsidRDefault="00B12E98" w:rsidP="00B12E98" w:rsidR="00B12E98">
      <w:pPr>
        <w:rPr>
          <w:rFonts w:hAnsi="Arial" w:ascii="Arial"/>
        </w:rPr>
      </w:pPr>
    </w:p>
    <w:p w:rsidRDefault="00B12E98" w:rsidP="00B12E98" w:rsidR="00B12E98">
      <w:pPr>
        <w:jc w:val="center"/>
        <w:rPr>
          <w:rFonts w:hAnsi="Arial" w:ascii="Arial"/>
          <w:b/>
        </w:rPr>
      </w:pPr>
    </w:p>
    <w:p w:rsidRDefault="00B12E98" w:rsidP="00B12E98" w:rsidR="00B12E9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B12E98" w:rsidP="00B12E98" w:rsidR="00B12E98">
      <w:pPr>
        <w:jc w:val="center"/>
        <w:rPr>
          <w:rFonts w:hAnsi="Arial" w:ascii="Arial"/>
          <w:b/>
        </w:rPr>
      </w:pPr>
    </w:p>
    <w:p w:rsidRDefault="00B12E98" w:rsidP="00B12E98" w:rsidR="00B12E9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B12E98" w:rsidP="00B12E98" w:rsidR="00B12E98">
      <w:pPr>
        <w:rPr>
          <w:rFonts w:hAnsi="Arial" w:ascii="Arial"/>
          <w:b/>
        </w:rPr>
      </w:pPr>
    </w:p>
    <w:p w:rsidRDefault="00B12E98" w:rsidP="00B12E98" w:rsidR="00B12E9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DIM j.d.o.o. za trgovinu i usluge iz </w:t>
      </w:r>
      <w:proofErr w:type="spellStart"/>
      <w:r>
        <w:rPr>
          <w:rFonts w:hAnsi="Arial" w:ascii="Arial"/>
        </w:rPr>
        <w:t>Predavca</w:t>
      </w:r>
      <w:proofErr w:type="spellEnd"/>
      <w:r>
        <w:rPr>
          <w:rFonts w:hAnsi="Arial" w:ascii="Arial"/>
        </w:rPr>
        <w:t>, Stjepana Radića 70, MBS 010094086, OIB 26329794068, dana 05. svibnja 2017. godine</w:t>
      </w:r>
    </w:p>
    <w:p w:rsidRDefault="00B12E98" w:rsidP="00B12E98" w:rsidR="00B12E98">
      <w:pPr>
        <w:jc w:val="both"/>
        <w:rPr>
          <w:rFonts w:hAnsi="Arial" w:ascii="Arial"/>
        </w:rPr>
      </w:pPr>
    </w:p>
    <w:p w:rsidRDefault="00B12E98" w:rsidP="00B12E98" w:rsidR="00B12E9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12E98" w:rsidP="00B12E98" w:rsidR="00B12E98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DIM j.d.o.o. za trgovinu i usluge iz </w:t>
      </w:r>
      <w:proofErr w:type="spellStart"/>
      <w:r>
        <w:rPr>
          <w:rFonts w:hAnsi="Arial" w:ascii="Arial"/>
        </w:rPr>
        <w:t>Predavca</w:t>
      </w:r>
      <w:proofErr w:type="spellEnd"/>
      <w:r>
        <w:rPr>
          <w:rFonts w:hAnsi="Arial" w:ascii="Arial"/>
        </w:rPr>
        <w:t>, Stjepana Radića 70, MBS 010094086, OIB 26329794068.</w:t>
      </w:r>
    </w:p>
    <w:p w:rsidRDefault="00B12E98" w:rsidP="00B12E98" w:rsidR="00B12E9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>Za stečajnog upravitelja imenuje se TANASIJA MARKOVIĆ iz Daruvara, Vrbovac, Vrbovačka cesta 44, OIB 15362271646.</w:t>
      </w:r>
    </w:p>
    <w:p w:rsidRDefault="00B12E98" w:rsidP="00B12E98" w:rsidR="00B12E9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DIM j.d.o.o. za trgovinu i usluge iz </w:t>
      </w:r>
      <w:proofErr w:type="spellStart"/>
      <w:r>
        <w:rPr>
          <w:rFonts w:hAnsi="Arial" w:ascii="Arial"/>
        </w:rPr>
        <w:t>Predavca</w:t>
      </w:r>
      <w:proofErr w:type="spellEnd"/>
      <w:r>
        <w:rPr>
          <w:rFonts w:hAnsi="Arial" w:ascii="Arial"/>
        </w:rPr>
        <w:t>, Stjepana Radića 70, MBS 010094086, OIB 26329794068.</w:t>
      </w:r>
    </w:p>
    <w:p w:rsidRDefault="00B12E98" w:rsidP="00B12E98" w:rsidR="00B12E98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05. svibnja 2017. godine u 14,00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B12E98" w:rsidP="00B12E98" w:rsidR="00B12E9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B12E98" w:rsidP="00B12E98" w:rsidR="00B12E9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B12E98" w:rsidP="00B12E98" w:rsidR="00B12E98">
      <w:pPr>
        <w:jc w:val="both"/>
        <w:rPr>
          <w:rFonts w:hAnsi="Arial" w:ascii="Arial"/>
        </w:rPr>
      </w:pPr>
    </w:p>
    <w:p w:rsidRDefault="00B12E98" w:rsidP="00B12E98" w:rsidR="00B12E9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B12E98" w:rsidP="00B12E98" w:rsidR="00B12E9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Danijela </w:t>
      </w:r>
      <w:proofErr w:type="spellStart"/>
      <w:r>
        <w:rPr>
          <w:rFonts w:hAnsi="Arial" w:ascii="Arial"/>
        </w:rPr>
        <w:t>Kalabek</w:t>
      </w:r>
      <w:proofErr w:type="spellEnd"/>
      <w:r>
        <w:rPr>
          <w:rFonts w:hAnsi="Arial" w:ascii="Arial"/>
        </w:rPr>
        <w:t xml:space="preserve">, za otvaranje stečajnog postupka nad dužnikom DIM j.d.o.o. za trgovinu i usluge iz </w:t>
      </w:r>
      <w:proofErr w:type="spellStart"/>
      <w:r>
        <w:rPr>
          <w:rFonts w:hAnsi="Arial" w:ascii="Arial"/>
        </w:rPr>
        <w:t>Predavca</w:t>
      </w:r>
      <w:proofErr w:type="spellEnd"/>
      <w:r>
        <w:rPr>
          <w:rFonts w:hAnsi="Arial" w:ascii="Arial"/>
        </w:rPr>
        <w:t xml:space="preserve">, Stjepana Radića 70, sud je pokrenuo postupak radi utvrđivanja uvjeta za otvaranje stečajnog postupka nad </w:t>
      </w:r>
      <w:r>
        <w:rPr>
          <w:rFonts w:hAnsi="Arial" w:ascii="Arial"/>
        </w:rPr>
        <w:lastRenderedPageBreak/>
        <w:t xml:space="preserve">dužnikom, te u tom postupku utvrdio da dužnik nema imovine kojom bi se mogli pokriti troškovi stečajnog postupka, slijedom čega je svojim rješenjem 7 St-279/2016-5 od dana 10. travnja 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10.04.2017.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B12E98" w:rsidP="00B12E98" w:rsidR="00B12E98">
      <w:pPr>
        <w:jc w:val="both"/>
        <w:rPr>
          <w:rFonts w:hAnsi="Arial" w:ascii="Arial"/>
        </w:rPr>
      </w:pPr>
    </w:p>
    <w:p w:rsidRDefault="00B12E98" w:rsidP="00B12E98" w:rsidR="00B12E98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05. svibnja 2017. godine</w:t>
      </w:r>
    </w:p>
    <w:p w:rsidRDefault="00B12E98" w:rsidP="00B12E98" w:rsidR="00B12E98">
      <w:pPr>
        <w:ind w:firstLine="720"/>
        <w:jc w:val="center"/>
        <w:rPr>
          <w:rFonts w:hAnsi="Arial" w:ascii="Arial"/>
        </w:rPr>
      </w:pPr>
    </w:p>
    <w:p w:rsidRDefault="00B12E98" w:rsidP="00B12E98" w:rsidR="00B12E9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 U D A C </w:t>
      </w:r>
    </w:p>
    <w:p w:rsidRDefault="00B12E98" w:rsidP="00B12E98" w:rsidR="00B12E9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B12E98" w:rsidP="00B12E98" w:rsidR="00B12E9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B12E98" w:rsidP="00B12E98" w:rsidR="00B12E98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B12E98" w:rsidP="00B12E98" w:rsidR="00B12E98">
      <w:pPr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B12E98" w:rsidP="00B12E98" w:rsidR="00B12E9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12E98" w:rsidP="00B12E98" w:rsidR="00B12E9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Danijelu </w:t>
      </w:r>
      <w:proofErr w:type="spellStart"/>
      <w:r>
        <w:rPr>
          <w:rFonts w:hAnsi="Arial" w:ascii="Arial"/>
        </w:rPr>
        <w:t>Kalabek</w:t>
      </w:r>
      <w:proofErr w:type="spellEnd"/>
      <w:r>
        <w:rPr>
          <w:rFonts w:hAnsi="Arial" w:ascii="Arial"/>
        </w:rPr>
        <w:t xml:space="preserve"> putem e-oglasne ploče suda </w:t>
      </w:r>
    </w:p>
    <w:p w:rsidRDefault="00B12E98" w:rsidP="00B12E98" w:rsidR="00B12E9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dužniku putem e-oglasne ploče suda</w:t>
      </w:r>
    </w:p>
    <w:p w:rsidRDefault="00B12E98" w:rsidP="00B12E98" w:rsidR="00B12E9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 pošte i e-oglasne ploče suda</w:t>
      </w:r>
    </w:p>
    <w:p w:rsidRDefault="00B12E98" w:rsidP="00B12E98" w:rsidR="00B12E9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stečajnom upravitelju putem pošte</w:t>
      </w:r>
    </w:p>
    <w:p w:rsidRDefault="00B12E98" w:rsidP="00B12E98" w:rsidR="00B12E9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e-oglasna ploča suda</w:t>
      </w:r>
    </w:p>
    <w:p w:rsidRDefault="00B12E98" w:rsidP="00B12E98" w:rsidR="00B12E98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FINI RC ZAGREB,Podružnica Bjelovar nakon pravomoćnosti putem pošte</w:t>
      </w:r>
    </w:p>
    <w:p w:rsidRDefault="00B12E98" w:rsidP="00B12E98" w:rsidR="00B12E9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nakon pravomoćnosti elektroničkim putem</w:t>
      </w:r>
    </w:p>
    <w:p w:rsidRDefault="00B12E98" w:rsidP="00B12E98" w:rsidR="00B12E9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B12E98" w:rsidP="00B12E98" w:rsidR="00B12E98">
      <w:pPr>
        <w:jc w:val="both"/>
        <w:rPr>
          <w:rFonts w:hAnsi="Arial" w:ascii="Arial"/>
        </w:rPr>
      </w:pPr>
      <w:r>
        <w:rPr>
          <w:rFonts w:hAnsi="Arial" w:ascii="Arial"/>
        </w:rPr>
        <w:t>Bj.05.05.2017.g.</w:t>
      </w:r>
    </w:p>
    <w:p w:rsidRDefault="00B12E98" w:rsidP="00B12E98" w:rsidR="00B12E98">
      <w:pPr>
        <w:jc w:val="both"/>
        <w:rPr>
          <w:rFonts w:hAnsi="Arial" w:ascii="Arial"/>
        </w:rPr>
      </w:pPr>
    </w:p>
    <w:p w:rsidRDefault="00B12E98" w:rsidP="00B12E98" w:rsidR="00B12E98">
      <w:pPr>
        <w:jc w:val="both"/>
        <w:rPr>
          <w:rFonts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2E98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4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St-279/2016-6</izvorni_sadrzaj>
    <derivirana_varijabla naziv="DomainObject.Oznaka_1">St-279/2016-6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St-279/2016</izvorni_sadrzaj>
    <derivirana_varijabla naziv="DomainObject.Predmet.OznakaBroj_1">St-279/2016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 jednostavno društvo s ograničenom odgovornošću za trgovinu i usluge zastupanog po punomoćniku Marina Kalabek</izvorni_sadrzaj>
    <derivirana_varijabla naziv="DomainObject.Predmet.ProtustrankaFormated_1">  DIM jednostavno društvo s ograničenom odgovornošću za trgovinu i usluge zastupanog po punomoćniku Marina Kalabek</derivirana_varijabla>
  </DomainObject.Predmet.ProtustrankaFormated>
  <DomainObject.Predmet.ProtustrankaFormatedOIB>
    <izvorni_sadrzaj>  DIM jednostavno društvo s ograničenom odgovornošću za trgovinu i usluge, OIB 26329794068 zastupanog po punomoćniku Marina Kalabek</izvorni_sadrzaj>
    <derivirana_varijabla naziv="DomainObject.Predmet.ProtustrankaFormatedOIB_1">  DIM jednostavno društvo s ograničenom odgovornošću za trgovinu i usluge, OIB 26329794068 zastupanog po punomoćniku Marina Kalabek</derivirana_varijabla>
  </DomainObject.Predmet.ProtustrankaFormatedOIB>
  <DomainObject.Predmet.ProtustrankaFormatedWithAdress>
    <izvorni_sadrzaj> DIM jednostavno društvo s ograničenom odgovornošću za trgovinu i usluge, Stjepana Radića 70, 43000 Predavac zastupanog po punomoćniku Marina Kalabek</izvorni_sadrzaj>
    <derivirana_varijabla naziv="DomainObject.Predmet.ProtustrankaFormatedWithAdress_1"> DIM jednostavno društvo s ograničenom odgovornošću za trgovinu i usluge, Stjepana Radića 70, 43000 Predavac zastupanog po punomoćniku Marina Kalabek</derivirana_varijabla>
  </DomainObject.Predmet.ProtustrankaFormatedWithAdress>
  <DomainObject.Predmet.ProtustrankaFormatedWithAdressOIB>
    <izvorni_sadrzaj> DIM jednostavno društvo s ograničenom odgovornošću za trgovinu i usluge, OIB 26329794068, Stjepana Radića 70, 43000 Predavac zastupanog po punomoćniku Marina Kalabek</izvorni_sadrzaj>
    <derivirana_varijabla naziv="DomainObject.Predmet.ProtustrankaFormatedWithAdressOIB_1"> DIM jednostavno društvo s ograničenom odgovornošću za trgovinu i usluge, OIB 26329794068, Stjepana Radića 70, 43000 Predavac zastupanog po punomoćniku Marina Kalabek</derivirana_varijabla>
  </DomainObject.Predmet.ProtustrankaFormatedWithAdressOIB>
  <DomainObject.Predmet.ProtustrankaWithAdress>
    <izvorni_sadrzaj>DIM jednostavno društvo s ograničenom odgovornošću za trgovinu i usluge Stjepana Radića 70, 43000 Predavac</izvorni_sadrzaj>
    <derivirana_varijabla naziv="DomainObject.Predmet.ProtustrankaWithAdress_1">DIM jednostavno društvo s ograničenom odgovornošću za trgovinu i usluge Stjepana Radića 70, 43000 Predavac</derivirana_varijabla>
  </DomainObject.Predmet.ProtustrankaWithAdress>
  <DomainObject.Predmet.ProtustrankaWithAdressOIB>
    <izvorni_sadrzaj>DIM jednostavno društvo s ograničenom odgovornošću za trgovinu i usluge, OIB 26329794068, Stjepana Radića 70, 43000 Predavac</izvorni_sadrzaj>
    <derivirana_varijabla naziv="DomainObject.Predmet.ProtustrankaWithAdressOIB_1">DIM jednostavno društvo s ograničenom odgovornošću za trgovinu i usluge, OIB 26329794068, Stjepana Radića 70, 43000 Predavac</derivirana_varijabla>
  </DomainObject.Predmet.ProtustrankaWithAdressOIB>
  <DomainObject.Predmet.ProtustrankaNazivFormated>
    <izvorni_sadrzaj>DIM jednostavno društvo s ograničenom odgovornošću za trgovinu i usluge</izvorni_sadrzaj>
    <derivirana_varijabla naziv="DomainObject.Predmet.ProtustrankaNazivFormated_1">DIM jednostavno društvo s ograničenom odgovornošću za trgovinu i usluge</derivirana_varijabla>
  </DomainObject.Predmet.ProtustrankaNazivFormated>
  <DomainObject.Predmet.ProtustrankaNazivFormatedOIB>
    <izvorni_sadrzaj>DIM jednostavno društvo s ograničenom odgovornošću za trgovinu i usluge, OIB 26329794068</izvorni_sadrzaj>
    <derivirana_varijabla naziv="DomainObject.Predmet.ProtustrankaNazivFormatedOIB_1">DIM jednostavno društvo s ograničenom odgovornošću za trgovinu i usluge, OIB 26329794068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 KALABEK</izvorni_sadrzaj>
    <derivirana_varijabla naziv="DomainObject.Predmet.StrankaFormated_1">  DANIJEL KALABEK</derivirana_varijabla>
  </DomainObject.Predmet.StrankaFormated>
  <DomainObject.Predmet.StrankaFormatedOIB>
    <izvorni_sadrzaj>  DANIJEL KALABEK, OIB 22720949180</izvorni_sadrzaj>
    <derivirana_varijabla naziv="DomainObject.Predmet.StrankaFormatedOIB_1">  DANIJEL KALABEK, OIB 22720949180</derivirana_varijabla>
  </DomainObject.Predmet.StrankaFormatedOIB>
  <DomainObject.Predmet.StrankaFormatedWithAdress>
    <izvorni_sadrzaj> DANIJEL KALABEK, Stjepana Radića 70, 43000 Predavac</izvorni_sadrzaj>
    <derivirana_varijabla naziv="DomainObject.Predmet.StrankaFormatedWithAdress_1"> DANIJEL KALABEK, Stjepana Radića 70, 43000 Predavac</derivirana_varijabla>
  </DomainObject.Predmet.StrankaFormatedWithAdress>
  <DomainObject.Predmet.StrankaFormatedWithAdressOIB>
    <izvorni_sadrzaj> DANIJEL KALABEK, OIB 22720949180, Stjepana Radića 70, 43000 Predavac</izvorni_sadrzaj>
    <derivirana_varijabla naziv="DomainObject.Predmet.StrankaFormatedWithAdressOIB_1"> DANIJEL KALABEK, OIB 22720949180, Stjepana Radića 70, 43000 Predavac</derivirana_varijabla>
  </DomainObject.Predmet.StrankaFormatedWithAdressOIB>
  <DomainObject.Predmet.StrankaWithAdress>
    <izvorni_sadrzaj>DANIJEL KALABEK Stjepana Radića 70,43000 Predavac</izvorni_sadrzaj>
    <derivirana_varijabla naziv="DomainObject.Predmet.StrankaWithAdress_1">DANIJEL KALABEK Stjepana Radića 70,43000 Predavac</derivirana_varijabla>
  </DomainObject.Predmet.StrankaWithAdress>
  <DomainObject.Predmet.StrankaWithAdressOIB>
    <izvorni_sadrzaj>DANIJEL KALABEK, OIB 22720949180, Stjepana Radića 70,43000 Predavac</izvorni_sadrzaj>
    <derivirana_varijabla naziv="DomainObject.Predmet.StrankaWithAdressOIB_1">DANIJEL KALABEK, OIB 22720949180, Stjepana Radića 70,43000 Predavac</derivirana_varijabla>
  </DomainObject.Predmet.StrankaWithAdressOIB>
  <DomainObject.Predmet.StrankaNazivFormated>
    <izvorni_sadrzaj>DANIJEL KALABEK</izvorni_sadrzaj>
    <derivirana_varijabla naziv="DomainObject.Predmet.StrankaNazivFormated_1">DANIJEL KALABEK</derivirana_varijabla>
  </DomainObject.Predmet.StrankaNazivFormated>
  <DomainObject.Predmet.StrankaNazivFormatedOIB>
    <izvorni_sadrzaj>DANIJEL KALABEK, OIB 22720949180</izvorni_sadrzaj>
    <derivirana_varijabla naziv="DomainObject.Predmet.StrankaNazivFormatedOIB_1">DANIJEL KALABEK, OIB 22720949180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DANIJEL KALABEK</item>
    </izvorni_sadrzaj>
    <derivirana_varijabla naziv="DomainObject.Predmet.StrankaListFormated_1">
      <item>DANIJEL KALABEK</item>
    </derivirana_varijabla>
  </DomainObject.Predmet.StrankaListFormated>
  <DomainObject.Predmet.StrankaListFormatedOIB>
    <izvorni_sadrzaj>
      <item>DANIJEL KALABEK, OIB 22720949180</item>
    </izvorni_sadrzaj>
    <derivirana_varijabla naziv="DomainObject.Predmet.StrankaListFormatedOIB_1">
      <item>DANIJEL KALABEK, OIB 22720949180</item>
    </derivirana_varijabla>
  </DomainObject.Predmet.StrankaListFormatedOIB>
  <DomainObject.Predmet.StrankaListFormatedWithAdress>
    <izvorni_sadrzaj>
      <item>DANIJEL KALABEK, Stjepana Radića 70, 43000 Predavac</item>
    </izvorni_sadrzaj>
    <derivirana_varijabla naziv="DomainObject.Predmet.StrankaListFormatedWithAdress_1">
      <item>DANIJEL KALABEK, Stjepana Radića 70, 43000 Predavac</item>
    </derivirana_varijabla>
  </DomainObject.Predmet.StrankaListFormatedWithAdress>
  <DomainObject.Predmet.StrankaListFormatedWithAdressOIB>
    <izvorni_sadrzaj>
      <item>DANIJEL KALABEK, OIB 22720949180, Stjepana Radića 70, 43000 Predavac</item>
    </izvorni_sadrzaj>
    <derivirana_varijabla naziv="DomainObject.Predmet.StrankaListFormatedWithAdressOIB_1">
      <item>DANIJEL KALABEK, OIB 22720949180, Stjepana Radića 70, 43000 Predavac</item>
    </derivirana_varijabla>
  </DomainObject.Predmet.StrankaListFormatedWithAdressOIB>
  <DomainObject.Predmet.StrankaListNazivFormated>
    <izvorni_sadrzaj>
      <item>DANIJEL KALABEK</item>
    </izvorni_sadrzaj>
    <derivirana_varijabla naziv="DomainObject.Predmet.StrankaListNazivFormated_1">
      <item>DANIJEL KALABEK</item>
    </derivirana_varijabla>
  </DomainObject.Predmet.StrankaListNazivFormated>
  <DomainObject.Predmet.StrankaListNazivFormatedOIB>
    <izvorni_sadrzaj>
      <item>DANIJEL KALABEK, OIB 22720949180</item>
    </izvorni_sadrzaj>
    <derivirana_varijabla naziv="DomainObject.Predmet.StrankaListNazivFormatedOIB_1">
      <item>DANIJEL KALABEK, OIB 22720949180</item>
    </derivirana_varijabla>
  </DomainObject.Predmet.StrankaListNazivFormatedOIB>
  <DomainObject.Predmet.ProtuStrankaListFormated>
    <izvorni_sadrzaj>
      <item>DIM jednostavno društvo s ograničenom odgovornošću za trgovinu i usluge zastupanog po punomoćniku Marina Kalabek</item>
    </izvorni_sadrzaj>
    <derivirana_varijabla naziv="DomainObject.Predmet.ProtuStrankaListFormated_1">
      <item>DIM jednostavno društvo s ograničenom odgovornošću za trgovinu i usluge zastupanog po punomoćniku Marina Kalabek</item>
    </derivirana_varijabla>
  </DomainObject.Predmet.ProtuStrankaListFormated>
  <DomainObject.Predmet.ProtuStrankaListFormatedOIB>
    <izvorni_sadrzaj>
      <item>DIM jednostavno društvo s ograničenom odgovornošću za trgovinu i usluge, OIB 26329794068 zastupanog po punomoćniku Marina Kalabek</item>
    </izvorni_sadrzaj>
    <derivirana_varijabla naziv="DomainObject.Predmet.ProtuStrankaListFormatedOIB_1">
      <item>DIM jednostavno društvo s ograničenom odgovornošću za trgovinu i usluge, OIB 26329794068 zastupanog po punomoćniku Marina Kalabek</item>
    </derivirana_varijabla>
  </DomainObject.Predmet.ProtuStrankaListFormatedOIB>
  <DomainObject.Predmet.ProtuStrankaListFormatedWithAdress>
    <izvorni_sadrzaj>
      <item>DIM jednostavno društvo s ograničenom odgovornošću za trgovinu i usluge, Stjepana Radića 70, 43000 Predavac zastupanog po punomoćniku Marina Kalabek</item>
    </izvorni_sadrzaj>
    <derivirana_varijabla naziv="DomainObject.Predmet.ProtuStrankaListFormatedWithAdress_1">
      <item>DIM jednostavno društvo s ograničenom odgovornošću za trgovinu i usluge, Stjepana Radića 70, 43000 Predavac zastupanog po punomoćniku Marina Kalabek</item>
    </derivirana_varijabla>
  </DomainObject.Predmet.ProtuStrankaListFormatedWithAdress>
  <DomainObject.Predmet.ProtuStrankaListFormatedWithAdressOIB>
    <izvorni_sadrzaj>
      <item>DIM jednostavno društvo s ograničenom odgovornošću za trgovinu i usluge, OIB 26329794068, Stjepana Radića 70, 43000 Predavac zastupanog po punomoćniku Marina Kalabek</item>
    </izvorni_sadrzaj>
    <derivirana_varijabla naziv="DomainObject.Predmet.ProtuStrankaListFormatedWithAdressOIB_1">
      <item>DIM jednostavno društvo s ograničenom odgovornošću za trgovinu i usluge, OIB 26329794068, Stjepana Radića 70, 43000 Predavac zastupanog po punomoćniku Marina Kalabek</item>
    </derivirana_varijabla>
  </DomainObject.Predmet.ProtuStrankaListFormatedWithAdressOIB>
  <DomainObject.Predmet.ProtuStrankaListNazivFormated>
    <izvorni_sadrzaj>
      <item>DIM jednostavno društvo s ograničenom odgovornošću za trgovinu i usluge</item>
    </izvorni_sadrzaj>
    <derivirana_varijabla naziv="DomainObject.Predmet.ProtuStrankaListNazivFormated_1">
      <item>DIM jednostavno društvo s ograničenom odgovornošću za trgovinu i usluge</item>
    </derivirana_varijabla>
  </DomainObject.Predmet.ProtuStrankaListNazivFormated>
  <DomainObject.Predmet.ProtuStrankaListNazivFormatedOIB>
    <izvorni_sadrzaj>
      <item>DIM jednostavno društvo s ograničenom odgovornošću za trgovinu i usluge, OIB 26329794068</item>
    </izvorni_sadrzaj>
    <derivirana_varijabla naziv="DomainObject.Predmet.ProtuStrankaListNazivFormatedOIB_1">
      <item>DIM jednostavno društvo s ograničenom odgovornošću za trgovinu i usluge, OIB 26329794068</item>
    </derivirana_varijabla>
  </DomainObject.Predmet.ProtuStrankaListNazivFormatedOIB>
  <DomainObject.Predmet.OstaliListFormated>
    <izvorni_sadrzaj>
      <item>Marina Kalabek punomoćnik sudionika u postupku DIM jednostavno društvo s ograničenom odgovornošću za trgovinu i usluge</item>
    </izvorni_sadrzaj>
    <derivirana_varijabla naziv="DomainObject.Predmet.OstaliListFormated_1">
      <item>Marina Kalabek punomoćnik sudionika u postupku DIM jednostavno društvo s ograničenom odgovornošću za trgovinu i usluge</item>
    </derivirana_varijabla>
  </DomainObject.Predmet.OstaliListFormated>
  <DomainObject.Predmet.OstaliListFormatedOIB>
    <izvorni_sadrzaj>
      <item>Marina Kalabek, OIB 32604467121 punomoćnik sudionika u postupku DIM jednostavno društvo s ograničenom odgovornošću za trgovinu i usluge</item>
    </izvorni_sadrzaj>
    <derivirana_varijabla naziv="DomainObject.Predmet.OstaliListFormatedOIB_1">
      <item>Marina Kalabek, OIB 32604467121 punomoćnik sudionika u postupku DIM jednostavno društvo s ograničenom odgovornošću za trgovinu i usluge</item>
    </derivirana_varijabla>
  </DomainObject.Predmet.OstaliListFormatedOIB>
  <DomainObject.Predmet.OstaliListFormatedWithAdress>
    <izvorni_sadrzaj>
      <item>Marina Kalabek, Stjepana Radića 70., 43000 Predavac punomoćnik sudionika u postupku DIM jednostavno društvo s ograničenom odgovornošću za trgovinu i usluge</item>
    </izvorni_sadrzaj>
    <derivirana_varijabla naziv="DomainObject.Predmet.OstaliListFormatedWithAdress_1">
      <item>Marina Kalabek, Stjepana Radića 70., 43000 Predavac punomoćnik sudionika u postupku DIM jednostavno društvo s ograničenom odgovornošću za trgovinu i usluge</item>
    </derivirana_varijabla>
  </DomainObject.Predmet.OstaliListFormatedWithAdress>
  <DomainObject.Predmet.OstaliListFormatedWithAdressOIB>
    <izvorni_sadrzaj>
      <item>Marina Kalabek, OIB 32604467121, Stjepana Radića 70., 43000 Predavac punomoćnik sudionika u postupku DIM jednostavno društvo s ograničenom odgovornošću za trgovinu i usluge</item>
    </izvorni_sadrzaj>
    <derivirana_varijabla naziv="DomainObject.Predmet.OstaliListFormatedWithAdressOIB_1">
      <item>Marina Kalabek, OIB 32604467121, Stjepana Radića 70., 43000 Predavac punomoćnik sudionika u postupku DIM jednostavno društvo s ograničenom odgovornošću za trgovinu i usluge</item>
    </derivirana_varijabla>
  </DomainObject.Predmet.OstaliListFormatedWithAdressOIB>
  <DomainObject.Predmet.OstaliListNazivFormated>
    <izvorni_sadrzaj>
      <item>Marina Kalabek</item>
    </izvorni_sadrzaj>
    <derivirana_varijabla naziv="DomainObject.Predmet.OstaliListNazivFormated_1">
      <item>Marina Kalabek</item>
    </derivirana_varijabla>
  </DomainObject.Predmet.OstaliListNazivFormated>
  <DomainObject.Predmet.OstaliListNazivFormatedOIB>
    <izvorni_sadrzaj>
      <item>Marina Kalabek, OIB 32604467121</item>
    </izvorni_sadrzaj>
    <derivirana_varijabla naziv="DomainObject.Predmet.OstaliListNazivFormatedOIB_1">
      <item>Marina Kalabek, OIB 32604467121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St-279/2016-6</izvorni_sadrzaj>
    <derivirana_varijabla naziv="DomainObject.PoslovniBrojDokumenta_1">St-279/2016-6</derivirana_varijabla>
  </DomainObject.PoslovniBrojDokumenta>
  <DomainObject.Predmet.StrankaIDrugi>
    <izvorni_sadrzaj>DANIJEL KALABEK</izvorni_sadrzaj>
    <derivirana_varijabla naziv="DomainObject.Predmet.StrankaIDrugi_1">DANIJEL KALABEK</derivirana_varijabla>
  </DomainObject.Predmet.StrankaIDrugi>
  <DomainObject.Predmet.ProtustrankaIDrugi>
    <izvorni_sadrzaj>DIM jednostavno društvo s ograničenom odgovornošću za trgovinu i usluge</izvorni_sadrzaj>
    <derivirana_varijabla naziv="DomainObject.Predmet.ProtustrankaIDrugi_1">DIM jednostavno društvo s ograničenom odgovornošću za trgovinu i usluge</derivirana_varijabla>
  </DomainObject.Predmet.ProtustrankaIDrugi>
  <DomainObject.Predmet.StrankaIDrugiAdressOIB>
    <izvorni_sadrzaj>DANIJEL KALABEK, OIB 22720949180, Stjepana Radića 70, 43000 Predavac</izvorni_sadrzaj>
    <derivirana_varijabla naziv="DomainObject.Predmet.StrankaIDrugiAdressOIB_1">DANIJEL KALABEK, OIB 22720949180, Stjepana Radića 70, 43000 Predavac</derivirana_varijabla>
  </DomainObject.Predmet.StrankaIDrugiAdressOIB>
  <DomainObject.Predmet.ProtustrankaIDrugiAdressOIB>
    <izvorni_sadrzaj>DIM jednostavno društvo s ograničenom odgovornošću za trgovinu i usluge, OIB 26329794068, Stjepana Radića 70, 43000 Predavac</izvorni_sadrzaj>
    <derivirana_varijabla naziv="DomainObject.Predmet.ProtustrankaIDrugiAdressOIB_1">DIM jednostavno društvo s ograničenom odgovornošću za trgovinu i usluge, OIB 26329794068, Stjepana Radića 70,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 KALABEK</item>
      <item>DIM jednostavno društvo s ograničenom odgovornošću za trgovinu i usluge</item>
      <item>Marina Kalabek</item>
    </izvorni_sadrzaj>
    <derivirana_varijabla naziv="DomainObject.Predmet.SudioniciListNaziv_1">
      <item>DANIJEL KALABEK</item>
      <item>DIM jednostavno društvo s ograničenom odgovornošću za trgovinu i usluge</item>
      <item>Marina Kalabek</item>
    </derivirana_varijabla>
  </DomainObject.Predmet.SudioniciListNaziv>
  <DomainObject.Predmet.SudioniciListAdressOIB>
    <izvorni_sadrzaj>
      <item>DANIJEL KALABEK, OIB 22720949180, Stjepana Radića 70,43000 Predavac</item>
      <item>DIM jednostavno društvo s ograničenom odgovornošću za trgovinu i usluge, OIB 26329794068, Stjepana Radića 70,43000 Predavac</item>
      <item>Marina Kalabek, OIB 32604467121, Stjepana Radića 70.,43000 Predavac</item>
    </izvorni_sadrzaj>
    <derivirana_varijabla naziv="DomainObject.Predmet.SudioniciListAdressOIB_1">
      <item>DANIJEL KALABEK, OIB 22720949180, Stjepana Radića 70,43000 Predavac</item>
      <item>DIM jednostavno društvo s ograničenom odgovornošću za trgovinu i usluge, OIB 26329794068, Stjepana Radića 70,43000 Predavac</item>
      <item>Marina Kalabek, OIB 32604467121, Stjepana Radića 70.,43000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1B901B-61E0-4E27-BDD9-B769DF317E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535</properties:Words>
  <properties:Characters>2871</properties:Characters>
  <properties:Lines>72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2017-05-05T11:51:00Z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St-279/2016-6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