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88c9" w14:paraId="84c88c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BA4AD7">
        <w:rPr>
          <w:szCs w:val="24"/>
          <w:lang w:val="hr-HR"/>
        </w:rPr>
        <w:t>412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A4AD7">
        <w:rPr>
          <w:lang w:val="hr-HR"/>
        </w:rPr>
        <w:t xml:space="preserve">AMAT društvo s ograničenom odgovornošću za trgovinu, proizvodnju i usluge, Gornje Plavnice, Gornje Plavnice 324, </w:t>
      </w:r>
      <w:r w:rsidR="00BA4AD7" w:rsidRPr="000664E3">
        <w:rPr>
          <w:lang w:val="hr-HR"/>
        </w:rPr>
        <w:t>MB</w:t>
      </w:r>
      <w:r w:rsidR="00BA4AD7">
        <w:rPr>
          <w:lang w:val="hr-HR"/>
        </w:rPr>
        <w:t>S: 010068869 , OIB: 45578402745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B17DDC">
        <w:rPr>
          <w:lang w:val="hr-HR"/>
        </w:rPr>
        <w:t>7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A4AD7">
        <w:rPr>
          <w:lang w:val="hr-HR"/>
        </w:rPr>
        <w:t xml:space="preserve">AMAT društvo s ograničenom odgovornošću za trgovinu, proizvodnju i usluge, Gornje Plavnice, Gornje Plavnice 324, </w:t>
      </w:r>
      <w:r w:rsidR="00BA4AD7" w:rsidRPr="000664E3">
        <w:rPr>
          <w:lang w:val="hr-HR"/>
        </w:rPr>
        <w:t>MB</w:t>
      </w:r>
      <w:r w:rsidR="00BA4AD7">
        <w:rPr>
          <w:lang w:val="hr-HR"/>
        </w:rPr>
        <w:t>S: 010068869 , OIB: 45578402745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BA4AD7">
        <w:rPr>
          <w:szCs w:val="24"/>
          <w:lang w:val="hr-HR"/>
        </w:rPr>
        <w:t>JELENKO LEHKI</w:t>
      </w:r>
      <w:r w:rsidR="00BF207A">
        <w:rPr>
          <w:szCs w:val="24"/>
          <w:lang w:val="hr-HR"/>
        </w:rPr>
        <w:t xml:space="preserve">, </w:t>
      </w:r>
      <w:r w:rsidR="00BA4AD7">
        <w:rPr>
          <w:szCs w:val="24"/>
          <w:lang w:val="hr-HR"/>
        </w:rPr>
        <w:t>Zagreb</w:t>
      </w:r>
      <w:r w:rsidR="002554EA">
        <w:rPr>
          <w:szCs w:val="24"/>
          <w:lang w:val="hr-HR"/>
        </w:rPr>
        <w:t xml:space="preserve">, </w:t>
      </w:r>
      <w:r w:rsidR="00BA4AD7">
        <w:rPr>
          <w:szCs w:val="24"/>
          <w:lang w:val="hr-HR"/>
        </w:rPr>
        <w:t>Pavla Hatza 10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BA4AD7">
        <w:rPr>
          <w:szCs w:val="24"/>
          <w:lang w:val="hr-HR"/>
        </w:rPr>
        <w:t>96068307857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BA4AD7">
        <w:rPr>
          <w:lang w:val="hr-HR"/>
        </w:rPr>
        <w:t xml:space="preserve">AMAT društvo s ograničenom odgovornošću za trgovinu, proizvodnju i usluge, Gornje Plavnice, Gornje Plavnice 324, </w:t>
      </w:r>
      <w:r w:rsidR="00BA4AD7" w:rsidRPr="000664E3">
        <w:rPr>
          <w:lang w:val="hr-HR"/>
        </w:rPr>
        <w:t>MB</w:t>
      </w:r>
      <w:r w:rsidR="00BA4AD7">
        <w:rPr>
          <w:lang w:val="hr-HR"/>
        </w:rPr>
        <w:t>S: 010068869 , OIB: 45578402745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7DD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554E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BA4AD7">
        <w:rPr>
          <w:szCs w:val="24"/>
          <w:lang w:val="hr-HR"/>
        </w:rPr>
        <w:t>412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A4AD7">
        <w:rPr>
          <w:szCs w:val="24"/>
          <w:lang w:val="hr-HR"/>
        </w:rPr>
        <w:t>3. 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40E" w:rsidR="0092240E">
      <w:r>
        <w:separator/>
      </w:r>
    </w:p>
  </w:endnote>
  <w:endnote w:id="0" w:type="continuationSeparator">
    <w:p w:rsidRDefault="0092240E" w:rsidR="00922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40E" w:rsidR="0092240E">
      <w:r>
        <w:separator/>
      </w:r>
    </w:p>
  </w:footnote>
  <w:footnote w:id="0" w:type="continuationSeparator">
    <w:p w:rsidRDefault="0092240E" w:rsidR="00922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5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BA4AD7">
      <w:t>412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553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9F62BA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5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5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53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5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5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5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5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5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5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5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 društvo s ograničenom odgovornošću za trgovinu, proizvodnju i usluge, Gornje Plavnice zastupanog po punomoćniku Ante Tulić</izvorni_sadrzaj>
    <derivirana_varijabla naziv="DomainObject.Predmet.ProtustrankaFormated_1">  AMAT društvo s ograničenom odgovornošću za trgovinu, proizvodnju i usluge, Gornje Plavnice zastupanog po punomoćniku Ante Tulić</derivirana_varijabla>
  </DomainObject.Predmet.ProtustrankaFormated>
  <DomainObject.Predmet.ProtustrankaFormatedOIB>
    <izvorni_sadrzaj>  AMAT društvo s ograničenom odgovornošću za trgovinu, proizvodnju i usluge, Gornje Plavnice, OIB 45578402745 zastupanog po punomoćniku Ante Tulić</izvorni_sadrzaj>
    <derivirana_varijabla naziv="DomainObject.Predmet.ProtustrankaFormatedOIB_1">  AMAT društvo s ograničenom odgovornošću za trgovinu, proizvodnju i usluge, Gornje Plavnice, OIB 45578402745 zastupanog po punomoćniku Ante Tulić</derivirana_varijabla>
  </DomainObject.Predmet.ProtustrankaFormatedOIB>
  <DomainObject.Predmet.ProtustrankaFormatedWithAdress>
    <izvorni_sadrzaj> AMAT društvo s ograničenom odgovornošću za trgovinu, proizvodnju i usluge, Gornje Plavnice, Gornje Plavnice 324, 43000 Gornje Plavnice zastupanog po punomoćniku Ante Tulić</izvorni_sadrzaj>
    <derivirana_varijabla naziv="DomainObject.Predmet.ProtustrankaFormatedWithAdress_1"> AMAT društvo s ograničenom odgovornošću za trgovinu, proizvodnju i usluge, Gornje Plavnice, Gornje Plavnice 324, 43000 Gornje Plavnice zastupanog po punomoćniku Ante Tulić</derivirana_varijabla>
  </DomainObject.Predmet.ProtustrankaFormatedWithAdress>
  <DomainObject.Predmet.ProtustrankaFormatedWithAdressOIB>
    <izvorni_sadrzaj> AMAT društvo s ograničenom odgovornošću za trgovinu, proizvodnju i usluge, Gornje Plavnice, OIB 45578402745, Gornje Plavnice 324, 43000 Gornje Plavnice zastupanog po punomoćniku Ante Tulić</izvorni_sadrzaj>
    <derivirana_varijabla naziv="DomainObject.Predmet.ProtustrankaFormatedWithAdressOIB_1"> AMAT društvo s ograničenom odgovornošću za trgovinu, proizvodnju i usluge, Gornje Plavnice, OIB 45578402745, Gornje Plavnice 324, 43000 Gornje Plavnice zastupanog po punomoćniku Ante Tulić</derivirana_varijabla>
  </DomainObject.Predmet.ProtustrankaFormatedWithAdressOIB>
  <DomainObject.Predmet.ProtustrankaWithAdress>
    <izvorni_sadrzaj>AMAT društvo s ograničenom odgovornošću za trgovinu, proizvodnju i usluge, Gornje Plavnice Gornje Plavnice 324, 43000 Gornje Plavnice</izvorni_sadrzaj>
    <derivirana_varijabla naziv="DomainObject.Predmet.ProtustrankaWithAdress_1">AMAT društvo s ograničenom odgovornošću za trgovinu, proizvodnju i usluge, Gornje Plavnice Gornje Plavnice 324, 43000 Gornje Plavnice</derivirana_varijabla>
  </DomainObject.Predmet.ProtustrankaWithAdress>
  <DomainObject.Predmet.ProtustrankaWithAdressOIB>
    <izvorni_sadrzaj>AMAT društvo s ograničenom odgovornošću za trgovinu, proizvodnju i usluge, Gornje Plavnice, OIB 45578402745, Gornje Plavnice 324, 43000 Gornje Plavnice</izvorni_sadrzaj>
    <derivirana_varijabla naziv="DomainObject.Predmet.ProtustrankaWithAdressOIB_1">AMAT društvo s ograničenom odgovornošću za trgovinu, proizvodnju i usluge, Gornje Plavnice, OIB 45578402745, Gornje Plavnice 324, 43000 Gornje Plavnice</derivirana_varijabla>
  </DomainObject.Predmet.ProtustrankaWithAdressOIB>
  <DomainObject.Predmet.ProtustrankaNazivFormated>
    <izvorni_sadrzaj>AMAT društvo s ograničenom odgovornošću za trgovinu, proizvodnju i usluge, Gornje Plavnice</izvorni_sadrzaj>
    <derivirana_varijabla naziv="DomainObject.Predmet.ProtustrankaNazivFormated_1">AMAT društvo s ograničenom odgovornošću za trgovinu, proizvodnju i usluge, Gornje Plavnice</derivirana_varijabla>
  </DomainObject.Predmet.ProtustrankaNazivFormated>
  <DomainObject.Predmet.ProtustrankaNazivFormatedOIB>
    <izvorni_sadrzaj>AMAT društvo s ograničenom odgovornošću za trgovinu, proizvodnju i usluge, Gornje Plavnice, OIB 45578402745</izvorni_sadrzaj>
    <derivirana_varijabla naziv="DomainObject.Predmet.ProtustrankaNazivFormatedOIB_1">AMAT društvo s ograničenom odgovornošću za trgovinu, proizvodnju i usluge, Gornje Plavnice, OIB 45578402745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AMAT društvo s ograničenom odgovornošću za trgovinu, proizvodnju i usluge, Gornje Plavnice zastupanog po punomoćniku Ante Tulić</item>
    </izvorni_sadrzaj>
    <derivirana_varijabla naziv="DomainObject.Predmet.ProtuStrankaListFormated_1">
      <item>AMAT društvo s ograničenom odgovornošću za trgovinu, proizvodnju i usluge, Gornje Plavnice zastupanog po punomoćniku Ante Tulić</item>
    </derivirana_varijabla>
  </DomainObject.Predmet.ProtuStrankaListFormated>
  <DomainObject.Predmet.ProtuStrankaListFormatedOIB>
    <izvorni_sadrzaj>
      <item>AMAT društvo s ograničenom odgovornošću za trgovinu, proizvodnju i usluge, Gornje Plavnice, OIB 45578402745 zastupanog po punomoćniku Ante Tulić</item>
    </izvorni_sadrzaj>
    <derivirana_varijabla naziv="DomainObject.Predmet.ProtuStrankaListFormatedOIB_1">
      <item>AMAT društvo s ograničenom odgovornošću za trgovinu, proizvodnju i usluge, Gornje Plavnice, OIB 45578402745 zastupanog po punomoćniku Ante Tulić</item>
    </derivirana_varijabla>
  </DomainObject.Predmet.ProtuStrankaListFormatedOIB>
  <DomainObject.Predmet.ProtuStrankaListFormatedWithAdress>
    <izvorni_sadrzaj>
      <item>AMAT društvo s ograničenom odgovornošću za trgovinu, proizvodnju i usluge, Gornje Plavnice, Gornje Plavnice 324, 43000 Gornje Plavnice zastupanog po punomoćniku Ante Tulić</item>
    </izvorni_sadrzaj>
    <derivirana_varijabla naziv="DomainObject.Predmet.ProtuStrankaListFormatedWithAdress_1">
      <item>AMAT društvo s ograničenom odgovornošću za trgovinu, proizvodnju i usluge, Gornje Plavnice, Gornje Plavnice 324, 43000 Gornje Plavnice zastupanog po punomoćniku Ante Tulić</item>
    </derivirana_varijabla>
  </DomainObject.Predmet.ProtuStrankaListFormatedWithAdress>
  <DomainObject.Predmet.ProtuStrankaListFormatedWithAdressOIB>
    <izvorni_sadrzaj>
      <item>AMAT društvo s ograničenom odgovornošću za trgovinu, proizvodnju i usluge, Gornje Plavnice, OIB 45578402745, Gornje Plavnice 324, 43000 Gornje Plavnice zastupanog po punomoćniku Ante Tulić</item>
    </izvorni_sadrzaj>
    <derivirana_varijabla naziv="DomainObject.Predmet.ProtuStrankaListFormatedWithAdressOIB_1">
      <item>AMAT društvo s ograničenom odgovornošću za trgovinu, proizvodnju i usluge, Gornje Plavnice, OIB 45578402745, Gornje Plavnice 324, 43000 Gornje Plavnice zastupanog po punomoćniku Ante Tulić</item>
    </derivirana_varijabla>
  </DomainObject.Predmet.ProtuStrankaListFormatedWithAdressOIB>
  <DomainObject.Predmet.ProtuStrankaListNazivFormated>
    <izvorni_sadrzaj>
      <item>AMAT društvo s ograničenom odgovornošću za trgovinu, proizvodnju i usluge, Gornje Plavnice</item>
    </izvorni_sadrzaj>
    <derivirana_varijabla naziv="DomainObject.Predmet.ProtuStrankaListNazivFormated_1">
      <item>AMAT društvo s ograničenom odgovornošću za trgovinu, proizvodnju i usluge, Gornje Plavnice</item>
    </derivirana_varijabla>
  </DomainObject.Predmet.ProtuStrankaListNazivFormated>
  <DomainObject.Predmet.ProtuStrankaListNazivFormatedOIB>
    <izvorni_sadrzaj>
      <item>AMAT društvo s ograničenom odgovornošću za trgovinu, proizvodnju i usluge, Gornje Plavnice, OIB 45578402745</item>
    </izvorni_sadrzaj>
    <derivirana_varijabla naziv="DomainObject.Predmet.ProtuStrankaListNazivFormatedOIB_1">
      <item>AMAT društvo s ograničenom odgovornošću za trgovinu, proizvodnju i usluge, Gornje Plavnice, OIB 45578402745</item>
    </derivirana_varijabla>
  </DomainObject.Predmet.ProtuStrankaListNazivFormatedOIB>
  <DomainObject.Predmet.OstaliListFormated>
    <izvorni_sadrzaj>
      <item>Ante Tulić punomoćnik sudionika u postupku AMAT društvo s ograničenom odgovornošću za trgovinu, proizvodnju i usluge, Gornje Plavnice</item>
    </izvorni_sadrzaj>
    <derivirana_varijabla naziv="DomainObject.Predmet.OstaliListFormated_1">
      <item>Ante Tulić punomoćnik sudionika u postupku AMAT društvo s ograničenom odgovornošću za trgovinu, proizvodnju i usluge, Gornje Plavnice</item>
    </derivirana_varijabla>
  </DomainObject.Predmet.OstaliListFormated>
  <DomainObject.Predmet.OstaliListFormatedOIB>
    <izvorni_sadrzaj>
      <item>Ante Tulić, OIB 20002552138 punomoćnik sudionika u postupku AMAT društvo s ograničenom odgovornošću za trgovinu, proizvodnju i usluge, Gornje Plavnice</item>
    </izvorni_sadrzaj>
    <derivirana_varijabla naziv="DomainObject.Predmet.OstaliListFormatedOIB_1">
      <item>Ante Tulić, OIB 20002552138 punomoćnik sudionika u postupku AMAT društvo s ograničenom odgovornošću za trgovinu, proizvodnju i usluge, Gornje Plavnice</item>
    </derivirana_varijabla>
  </DomainObject.Predmet.OstaliListFormatedOIB>
  <DomainObject.Predmet.OstaliListFormatedWithAdress>
    <izvorni_sadrzaj>
      <item>Ante Tulić, Vidikovac 44, 43000 Bjelovar punomoćnik sudionika u postupku AMAT društvo s ograničenom odgovornošću za trgovinu, proizvodnju i usluge, Gornje Plavnice</item>
    </izvorni_sadrzaj>
    <derivirana_varijabla naziv="DomainObject.Predmet.OstaliListFormatedWithAdress_1">
      <item>Ante Tulić, Vidikovac 44, 43000 Bjelovar punomoćnik sudionika u postupku AMAT društvo s ograničenom odgovornošću za trgovinu, proizvodnju i usluge, Gornje Plavnice</item>
    </derivirana_varijabla>
  </DomainObject.Predmet.OstaliListFormatedWithAdress>
  <DomainObject.Predmet.OstaliListFormatedWithAdressOIB>
    <izvorni_sadrzaj>
      <item>Ante Tulić, OIB 20002552138, Vidikovac 44, 43000 Bjelovar punomoćnik sudionika u postupku AMAT društvo s ograničenom odgovornošću za trgovinu, proizvodnju i usluge, Gornje Plavnice</item>
    </izvorni_sadrzaj>
    <derivirana_varijabla naziv="DomainObject.Predmet.OstaliListFormatedWithAdressOIB_1">
      <item>Ante Tulić, OIB 20002552138, Vidikovac 44, 43000 Bjelovar punomoćnik sudionika u postupku AMAT društvo s ograničenom odgovornošću za trgovinu, proizvodnju i usluge, Gornje Plavnice</item>
    </derivirana_varijabla>
  </DomainObject.Predmet.OstaliListFormatedWithAdressOIB>
  <DomainObject.Predmet.OstaliListNazivFormated>
    <izvorni_sadrzaj>
      <item>Ante Tulić</item>
    </izvorni_sadrzaj>
    <derivirana_varijabla naziv="DomainObject.Predmet.OstaliListNazivFormated_1">
      <item>Ante Tulić</item>
    </derivirana_varijabla>
  </DomainObject.Predmet.OstaliListNazivFormated>
  <DomainObject.Predmet.OstaliListNazivFormatedOIB>
    <izvorni_sadrzaj>
      <item>Ante Tulić, OIB 20002552138</item>
    </izvorni_sadrzaj>
    <derivirana_varijabla naziv="DomainObject.Predmet.OstaliListNazivFormatedOIB_1">
      <item>Ante Tulić, OIB 20002552138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AMAT društvo s ograničenom odgovornošću za trgovinu, proizvodnju i usluge, Gornje Plavnice</izvorni_sadrzaj>
    <derivirana_varijabla naziv="DomainObject.Predmet.ProtustrankaIDrugi_1">AMAT društvo s ograničenom odgovornošću za trgovinu, proizvodnju i usluge, Gornje Plavnice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AMAT društvo s ograničenom odgovornošću za trgovinu, proizvodnju i usluge, Gornje Plavnice, OIB 45578402745, Gornje Plavnice 324, 43000 Gornje Plavnice</izvorni_sadrzaj>
    <derivirana_varijabla naziv="DomainObject.Predmet.ProtustrankaIDrugiAdressOIB_1">AMAT društvo s ograničenom odgovornošću za trgovinu, proizvodnju i usluge, Gornje Plavnice, OIB 45578402745, Gornje Plavnice 324, 43000 Gornje Plavnice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AMAT društvo s ograničenom odgovornošću za trgovinu, proizvodnju i usluge, Gornje Plavnice</item>
      <item>Ante Tulić</item>
    </izvorni_sadrzaj>
    <derivirana_varijabla naziv="DomainObject.Predmet.SudioniciListNaziv_1">
      <item>FINA, RC ZAGREB, Podružnica Bjelovar</item>
      <item>AMAT društvo s ograničenom odgovornošću za trgovinu, proizvodnju i usluge, Gornje Plavnice</item>
      <item>Ante Tulić</item>
    </derivirana_varijabla>
  </DomainObject.Predmet.SudioniciListNaziv>
  <DomainObject.Predmet.SudioniciListAdressOIB>
    <izvorni_sadrzaj>
      <item>FINA, RC ZAGREB, Podružnica Bjelovar, OIB 85821130368, F. Supila 4,43000 Bjelovar</item>
      <item>AMAT društvo s ograničenom odgovornošću za trgovinu, proizvodnju i usluge, Gornje Plavnice, OIB 45578402745, Gornje Plavnice 324,43000 Gornje Plavnice</item>
      <item>Ante Tulić, OIB 20002552138, Vidikovac 44,43000 Bjelovar</item>
    </izvorni_sadrzaj>
    <derivirana_varijabla naziv="DomainObject.Predmet.SudioniciListAdressOIB_1">
      <item>FINA, RC ZAGREB, Podružnica Bjelovar, OIB 85821130368, F. Supila 4,43000 Bjelovar</item>
      <item>AMAT društvo s ograničenom odgovornošću za trgovinu, proizvodnju i usluge, Gornje Plavnice, OIB 45578402745, Gornje Plavnice 324,43000 Gornje Plavnice</item>
      <item>Ante Tulić, OIB 20002552138, Vidikovac 44,43000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45578402745</item>
      <item>, OIB 20002552138</item>
    </izvorni_sadrzaj>
    <derivirana_varijabla naziv="DomainObject.Predmet.SudioniciListNazivOIB_1">
      <item>, OIB 85821130368</item>
      <item>, OIB 45578402745</item>
      <item>, OIB 20002552138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E091B-4CDB-4CFB-9471-0D9446385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729</properties:Words>
  <properties:Characters>3924</properties:Characters>
  <properties:Lines>114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2016-02-17T13:45:00Z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2016-02-17T13:48:00Z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