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7010" w14:paraId="358701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967F1A">
        <w:rPr>
          <w:rFonts w:hAnsi="Times New Roman" w:ascii="Times New Roman"/>
        </w:rPr>
        <w:t>23</w:t>
      </w:r>
      <w:r w:rsidR="00C3275D">
        <w:rPr>
          <w:rFonts w:hAnsi="Times New Roman" w:ascii="Times New Roman"/>
        </w:rPr>
        <w:t>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C3275D" w:rsidRPr="00C3275D">
        <w:rPr>
          <w:rFonts w:hAnsi="Times New Roman" w:ascii="Times New Roman"/>
        </w:rPr>
        <w:t>MARVAK d.o.o., Zagreb, Zapadna Lozica 10, OIB: 60413489492</w:t>
      </w:r>
      <w:r w:rsidR="00D83115">
        <w:rPr>
          <w:rFonts w:hAnsi="Times New Roman" w:ascii="Times New Roman"/>
        </w:rPr>
        <w:t xml:space="preserve">, </w:t>
      </w:r>
      <w:r w:rsidR="001170A3">
        <w:rPr>
          <w:rFonts w:hAnsi="Times New Roman" w:ascii="Times New Roman"/>
        </w:rPr>
        <w:t>1</w:t>
      </w:r>
      <w:r w:rsidR="00EC2245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3275D" w:rsidRPr="00C3275D">
        <w:rPr>
          <w:rFonts w:hAnsi="Times New Roman" w:ascii="Times New Roman"/>
        </w:rPr>
        <w:t>MARVAK d.o.o., Zagreb, Zapadna Lozica 10, OIB: 60413489492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</w:t>
      </w:r>
      <w:r w:rsidR="00BD37BD">
        <w:rPr>
          <w:rFonts w:hAnsi="Times New Roman" w:ascii="Times New Roman"/>
        </w:rPr>
        <w:t>23</w:t>
      </w:r>
      <w:r w:rsidR="00C3275D">
        <w:rPr>
          <w:rFonts w:hAnsi="Times New Roman" w:ascii="Times New Roman"/>
        </w:rPr>
        <w:t>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170A3">
        <w:rPr>
          <w:rFonts w:hAnsi="Times New Roman" w:ascii="Times New Roman"/>
        </w:rPr>
        <w:t>1</w:t>
      </w:r>
      <w:r w:rsidR="00115B75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303AE">
        <w:rPr>
          <w:rFonts w:hAnsi="Times New Roman" w:ascii="Times New Roman"/>
        </w:rPr>
        <w:t>, v.r.</w:t>
      </w:r>
    </w:p>
    <w:p w:rsidRDefault="006303AE" w:rsidP="00B87AEB" w:rsidR="006303AE">
      <w:pPr>
        <w:jc w:val="right"/>
        <w:rPr>
          <w:rFonts w:hAnsi="Times New Roman" w:ascii="Times New Roman"/>
        </w:rPr>
      </w:pPr>
    </w:p>
    <w:p w:rsidRDefault="006303AE" w:rsidP="006303AE" w:rsidR="006303AE" w:rsidRPr="006303AE">
      <w:pPr>
        <w:jc w:val="right"/>
        <w:rPr>
          <w:rFonts w:hAnsi="Times New Roman" w:ascii="Times New Roman"/>
        </w:rPr>
      </w:pPr>
      <w:r w:rsidRPr="006303AE">
        <w:rPr>
          <w:rFonts w:hAnsi="Times New Roman" w:ascii="Times New Roman"/>
        </w:rPr>
        <w:t>Za točnost otpravka-</w:t>
      </w:r>
    </w:p>
    <w:p w:rsidRDefault="006303AE" w:rsidP="006303AE" w:rsidR="006303AE" w:rsidRPr="006303AE">
      <w:pPr>
        <w:jc w:val="right"/>
        <w:rPr>
          <w:rFonts w:hAnsi="Times New Roman" w:ascii="Times New Roman"/>
        </w:rPr>
      </w:pPr>
      <w:r w:rsidRPr="006303AE">
        <w:rPr>
          <w:rFonts w:hAnsi="Times New Roman" w:ascii="Times New Roman"/>
        </w:rPr>
        <w:t>Ovlašteni službenik:</w:t>
      </w:r>
    </w:p>
    <w:p w:rsidRDefault="006303AE" w:rsidP="006303AE" w:rsidR="006303AE">
      <w:pPr>
        <w:jc w:val="right"/>
        <w:rPr>
          <w:rFonts w:hAnsi="Times New Roman" w:ascii="Times New Roman"/>
        </w:rPr>
      </w:pPr>
      <w:r w:rsidRPr="006303AE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6303AE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30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BD37BD">
      <w:rPr>
        <w:rFonts w:hAnsi="Times New Roman" w:ascii="Times New Roman"/>
      </w:rPr>
      <w:t>23</w:t>
    </w:r>
    <w:r w:rsidR="00C3275D">
      <w:rPr>
        <w:rFonts w:hAnsi="Times New Roman" w:ascii="Times New Roman"/>
      </w:rPr>
      <w:t>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15B75"/>
    <w:rsid w:val="001170A3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A5321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303AE"/>
    <w:rsid w:val="00665D5F"/>
    <w:rsid w:val="006A451A"/>
    <w:rsid w:val="007035B4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275D"/>
    <w:rsid w:val="00C3624C"/>
    <w:rsid w:val="00C61AAD"/>
    <w:rsid w:val="00C94306"/>
    <w:rsid w:val="00CA4F2A"/>
    <w:rsid w:val="00CF7AB9"/>
    <w:rsid w:val="00D301E4"/>
    <w:rsid w:val="00D83115"/>
    <w:rsid w:val="00DC30D9"/>
    <w:rsid w:val="00DE5A25"/>
    <w:rsid w:val="00E00E55"/>
    <w:rsid w:val="00EC224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3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3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3238</izvorni_sadrzaj>
    <derivirana_varijabla naziv="DomainObject.Predmet.Broj_1">3238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St-3238/2016</izvorni_sadrzaj>
    <derivirana_varijabla naziv="DomainObject.Predmet.OznakaBroj_1">St-3238/2016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MARVAK d.o.o. zastupanog po punomoćniku Damir Jelinić; Krešimir Kašnar; Predrag Krstev</izvorni_sadrzaj>
    <derivirana_varijabla naziv="DomainObject.Predmet.ProtustrankaFormated_1">  MARVAK d.o.o. zastupanog po punomoćniku Damir Jelinić; Krešimir Kašnar; Predrag Krstev</derivirana_varijabla>
  </DomainObject.Predmet.ProtustrankaFormated>
  <DomainObject.Predmet.ProtustrankaFormatedOIB>
    <izvorni_sadrzaj>  MARVAK d.o.o., OIB 60413489492 zastupanog po punomoćniku Damir Jelinić; Krešimir Kašnar; Predrag Krstev</izvorni_sadrzaj>
    <derivirana_varijabla naziv="DomainObject.Predmet.ProtustrankaFormatedOIB_1">  MARVAK d.o.o., OIB 60413489492 zastupanog po punomoćniku Damir Jelinić; Krešimir Kašnar; Predrag Krstev</derivirana_varijabla>
  </DomainObject.Predmet.ProtustrankaFormatedOIB>
  <DomainObject.Predmet.ProtustrankaFormatedWithAdress>
    <izvorni_sadrzaj> MARVAK d.o.o., Zapadna Lozica 10, 10000 Zagreb zastupanog po punomoćniku Damir Jelinić; Krešimir Kašnar; Predrag Krstev</izvorni_sadrzaj>
    <derivirana_varijabla naziv="DomainObject.Predmet.ProtustrankaFormatedWithAdress_1"> MARVAK d.o.o., Zapadna Lozica 10, 10000 Zagreb zastupanog po punomoćniku Damir Jelinić; Krešimir Kašnar; Predrag Krstev</derivirana_varijabla>
  </DomainObject.Predmet.ProtustrankaFormatedWithAdress>
  <DomainObject.Predmet.ProtustrankaFormatedWithAdressOIB>
    <izvorni_sadrzaj> MARVAK d.o.o., OIB 60413489492, Zapadna Lozica 10, 10000 Zagreb zastupanog po punomoćniku Damir Jelinić; Krešimir Kašnar; Predrag Krstev</izvorni_sadrzaj>
    <derivirana_varijabla naziv="DomainObject.Predmet.ProtustrankaFormatedWithAdressOIB_1"> MARVAK d.o.o., OIB 60413489492, Zapadna Lozica 10, 10000 Zagreb zastupanog po punomoćniku Damir Jelinić; Krešimir Kašnar; Predrag Krstev</derivirana_varijabla>
  </DomainObject.Predmet.ProtustrankaFormatedWithAdressOIB>
  <DomainObject.Predmet.ProtustrankaWithAdress>
    <izvorni_sadrzaj>MARVAK d.o.o. Zapadna Lozica 10, 10000 Zagreb</izvorni_sadrzaj>
    <derivirana_varijabla naziv="DomainObject.Predmet.ProtustrankaWithAdress_1">MARVAK d.o.o. Zapadna Lozica 10, 10000 Zagreb</derivirana_varijabla>
  </DomainObject.Predmet.ProtustrankaWithAdress>
  <DomainObject.Predmet.ProtustrankaWithAdressOIB>
    <izvorni_sadrzaj>MARVAK d.o.o., OIB 60413489492, Zapadna Lozica 10, 10000 Zagreb</izvorni_sadrzaj>
    <derivirana_varijabla naziv="DomainObject.Predmet.ProtustrankaWithAdressOIB_1">MARVAK d.o.o., OIB 60413489492, Zapadna Lozica 10, 10000 Zagreb</derivirana_varijabla>
  </DomainObject.Predmet.ProtustrankaWithAdressOIB>
  <DomainObject.Predmet.ProtustrankaNazivFormated>
    <izvorni_sadrzaj>MARVAK d.o.o.</izvorni_sadrzaj>
    <derivirana_varijabla naziv="DomainObject.Predmet.ProtustrankaNazivFormated_1">MARVAK d.o.o.</derivirana_varijabla>
  </DomainObject.Predmet.ProtustrankaNazivFormated>
  <DomainObject.Predmet.ProtustrankaNazivFormatedOIB>
    <izvorni_sadrzaj>MARVAK d.o.o., OIB 60413489492</izvorni_sadrzaj>
    <derivirana_varijabla naziv="DomainObject.Predmet.ProtustrankaNazivFormatedOIB_1">MARVAK d.o.o., OIB 60413489492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MARVAK d.o.o. zastupanog po punomoćniku Damir Jelinić; Krešimir Kašnar; Predrag Krstev</item>
    </izvorni_sadrzaj>
    <derivirana_varijabla naziv="DomainObject.Predmet.ProtuStrankaListFormated_1">
      <item>MARVAK d.o.o. zastupanog po punomoćniku Damir Jelinić; Krešimir Kašnar; Predrag Krstev</item>
    </derivirana_varijabla>
  </DomainObject.Predmet.ProtuStrankaListFormated>
  <DomainObject.Predmet.ProtuStrankaListFormatedOIB>
    <izvorni_sadrzaj>
      <item>MARVAK d.o.o., OIB 60413489492 zastupanog po punomoćniku Damir Jelinić; Krešimir Kašnar; Predrag Krstev</item>
    </izvorni_sadrzaj>
    <derivirana_varijabla naziv="DomainObject.Predmet.ProtuStrankaListFormatedOIB_1">
      <item>MARVAK d.o.o., OIB 60413489492 zastupanog po punomoćniku Damir Jelinić; Krešimir Kašnar; Predrag Krstev</item>
    </derivirana_varijabla>
  </DomainObject.Predmet.ProtuStrankaListFormatedOIB>
  <DomainObject.Predmet.ProtuStrankaListFormatedWithAdress>
    <izvorni_sadrzaj>
      <item>MARVAK d.o.o., Zapadna Lozica 10, 10000 Zagreb zastupanog po punomoćniku Damir Jelinić; Krešimir Kašnar; Predrag Krstev</item>
    </izvorni_sadrzaj>
    <derivirana_varijabla naziv="DomainObject.Predmet.ProtuStrankaListFormatedWithAdress_1">
      <item>MARVAK d.o.o., Zapadna Lozica 10, 10000 Zagreb zastupanog po punomoćniku Damir Jelinić; Krešimir Kašnar; Predrag Krstev</item>
    </derivirana_varijabla>
  </DomainObject.Predmet.ProtuStrankaListFormatedWithAdress>
  <DomainObject.Predmet.ProtuStrankaListFormatedWithAdressOIB>
    <izvorni_sadrzaj>
      <item>MARVAK d.o.o., OIB 60413489492, Zapadna Lozica 10, 10000 Zagreb zastupanog po punomoćniku Damir Jelinić; Krešimir Kašnar; Predrag Krstev</item>
    </izvorni_sadrzaj>
    <derivirana_varijabla naziv="DomainObject.Predmet.ProtuStrankaListFormatedWithAdressOIB_1">
      <item>MARVAK d.o.o., OIB 60413489492, Zapadna Lozica 10, 10000 Zagreb zastupanog po punomoćniku Damir Jelinić; Krešimir Kašnar; Predrag Krstev</item>
    </derivirana_varijabla>
  </DomainObject.Predmet.ProtuStrankaListFormatedWithAdressOIB>
  <DomainObject.Predmet.ProtuStrankaListNazivFormated>
    <izvorni_sadrzaj>
      <item>MARVAK d.o.o.</item>
    </izvorni_sadrzaj>
    <derivirana_varijabla naziv="DomainObject.Predmet.ProtuStrankaListNazivFormated_1">
      <item>MARVAK d.o.o.</item>
    </derivirana_varijabla>
  </DomainObject.Predmet.ProtuStrankaListNazivFormated>
  <DomainObject.Predmet.ProtuStrankaListNazivFormatedOIB>
    <izvorni_sadrzaj>
      <item>MARVAK d.o.o., OIB 60413489492</item>
    </izvorni_sadrzaj>
    <derivirana_varijabla naziv="DomainObject.Predmet.ProtuStrankaListNazivFormatedOIB_1">
      <item>MARVAK d.o.o., OIB 60413489492</item>
    </derivirana_varijabla>
  </DomainObject.Predmet.ProtuStrankaListNazivFormatedOIB>
  <DomainObject.Predmet.OstaliListFormated>
    <izvorni_sadrzaj>
      <item>Damir Jelinić punomoćnik sudionika u postupku MARVAK d.o.o.</item>
      <item>Krešimir Kašnar punomoćnik sudionika u postupku MARVAK d.o.o.</item>
      <item>Predrag Krstev punomoćnik sudionika u postupku MARVAK d.o.o.</item>
    </izvorni_sadrzaj>
    <derivirana_varijabla naziv="DomainObject.Predmet.OstaliListFormated_1">
      <item>Damir Jelinić punomoćnik sudionika u postupku MARVAK d.o.o.</item>
      <item>Krešimir Kašnar punomoćnik sudionika u postupku MARVAK d.o.o.</item>
      <item>Predrag Krstev punomoćnik sudionika u postupku MARVAK d.o.o.</item>
    </derivirana_varijabla>
  </DomainObject.Predmet.OstaliListFormated>
  <DomainObject.Predmet.OstaliListFormatedOIB>
    <izvorni_sadrzaj>
      <item>Damir Jelinić, OIB 52393990881 punomoćnik sudionika u postupku MARVAK d.o.o.</item>
      <item>Krešimir Kašnar, OIB 91854965543 punomoćnik sudionika u postupku MARVAK d.o.o.</item>
      <item>Predrag Krstev, OIB 45049626191 punomoćnik sudionika u postupku MARVAK d.o.o.</item>
    </izvorni_sadrzaj>
    <derivirana_varijabla naziv="DomainObject.Predmet.OstaliListFormatedOIB_1">
      <item>Damir Jelinić, OIB 52393990881 punomoćnik sudionika u postupku MARVAK d.o.o.</item>
      <item>Krešimir Kašnar, OIB 91854965543 punomoćnik sudionika u postupku MARVAK d.o.o.</item>
      <item>Predrag Krstev, OIB 45049626191 punomoćnik sudionika u postupku MARVAK d.o.o.</item>
    </derivirana_varijabla>
  </DomainObject.Predmet.OstaliListFormatedOIB>
  <DomainObject.Predmet.OstaliListFormatedWithAdress>
    <izvorni_sadrzaj>
      <item>Damir Jelinić, Kvaternikova 92a, 10000 Zagreb punomoćnik sudionika u postupku MARVAK d.o.o.</item>
      <item>Krešimir Kašnar, Zapadna Lozica 10, 10000 Zagreb punomoćnik sudionika u postupku MARVAK d.o.o.</item>
      <item>Predrag Krstev, Vojvođanskih brigada 51, 11000 Beograd Beograd punomoćnik sudionika u postupku MARVAK d.o.o.</item>
    </izvorni_sadrzaj>
    <derivirana_varijabla naziv="DomainObject.Predmet.OstaliListFormatedWithAdress_1">
      <item>Damir Jelinić, Kvaternikova 92a, 10000 Zagreb punomoćnik sudionika u postupku MARVAK d.o.o.</item>
      <item>Krešimir Kašnar, Zapadna Lozica 10, 10000 Zagreb punomoćnik sudionika u postupku MARVAK d.o.o.</item>
      <item>Predrag Krstev, Vojvođanskih brigada 51, 11000 Beograd Beograd punomoćnik sudionika u postupku MARVAK d.o.o.</item>
    </derivirana_varijabla>
  </DomainObject.Predmet.OstaliListFormatedWithAdress>
  <DomainObject.Predmet.OstaliListFormatedWithAdressOIB>
    <izvorni_sadrzaj>
      <item>Damir Jelinić, OIB 52393990881, Kvaternikova 92a, 10000 Zagreb punomoćnik sudionika u postupku MARVAK d.o.o.</item>
      <item>Krešimir Kašnar, OIB 91854965543, Zapadna Lozica 10, 10000 Zagreb punomoćnik sudionika u postupku MARVAK d.o.o.</item>
      <item>Predrag Krstev, OIB 45049626191, Vojvođanskih brigada 51, 11000 Beograd Beograd punomoćnik sudionika u postupku MARVAK d.o.o.</item>
    </izvorni_sadrzaj>
    <derivirana_varijabla naziv="DomainObject.Predmet.OstaliListFormatedWithAdressOIB_1">
      <item>Damir Jelinić, OIB 52393990881, Kvaternikova 92a, 10000 Zagreb punomoćnik sudionika u postupku MARVAK d.o.o.</item>
      <item>Krešimir Kašnar, OIB 91854965543, Zapadna Lozica 10, 10000 Zagreb punomoćnik sudionika u postupku MARVAK d.o.o.</item>
      <item>Predrag Krstev, OIB 45049626191, Vojvođanskih brigada 51, 11000 Beograd Beograd punomoćnik sudionika u postupku MARVAK d.o.o.</item>
    </derivirana_varijabla>
  </DomainObject.Predmet.OstaliListFormatedWithAdressOIB>
  <DomainObject.Predmet.OstaliListNazivFormated>
    <izvorni_sadrzaj>
      <item>Damir Jelinić</item>
      <item>Krešimir Kašnar</item>
      <item>Predrag Krstev</item>
    </izvorni_sadrzaj>
    <derivirana_varijabla naziv="DomainObject.Predmet.OstaliListNazivFormated_1">
      <item>Damir Jelinić</item>
      <item>Krešimir Kašnar</item>
      <item>Predrag Krstev</item>
    </derivirana_varijabla>
  </DomainObject.Predmet.OstaliListNazivFormated>
  <DomainObject.Predmet.OstaliListNazivFormatedOIB>
    <izvorni_sadrzaj>
      <item>Damir Jelinić, OIB 52393990881</item>
      <item>Krešimir Kašnar, OIB 91854965543</item>
      <item>Predrag Krstev, OIB 45049626191</item>
    </izvorni_sadrzaj>
    <derivirana_varijabla naziv="DomainObject.Predmet.OstaliListNazivFormatedOIB_1">
      <item>Damir Jelinić, OIB 52393990881</item>
      <item>Krešimir Kašnar, OIB 91854965543</item>
      <item>Predrag Krstev, OIB 45049626191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MARVAK d.o.o.</izvorni_sadrzaj>
    <derivirana_varijabla naziv="DomainObject.Predmet.ProtustrankaIDrugi_1">MARVAK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MARVAK d.o.o., OIB 60413489492, Zapadna Lozica 10, 10000 Zagreb</izvorni_sadrzaj>
    <derivirana_varijabla naziv="DomainObject.Predmet.ProtustrankaIDrugiAdressOIB_1">MARVAK d.o.o., OIB 60413489492, Zapadna Lozica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MARVAK d.o.o.</item>
      <item>Damir Jelinić</item>
      <item>Krešimir Kašnar</item>
      <item>Predrag Krstev</item>
    </izvorni_sadrzaj>
    <derivirana_varijabla naziv="DomainObject.Predmet.SudioniciListNaziv_1">
      <item>FINA Regionalni centar Zagreb</item>
      <item>MARVAK d.o.o.</item>
      <item>Damir Jelinić</item>
      <item>Krešimir Kašnar</item>
      <item>Predrag Krstev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MARVAK d.o.o., OIB 60413489492, Zapadna Lozica 10,10000 Zagreb</item>
      <item>Damir Jelinić, OIB 52393990881, Kvaternikova 92a,10000 Zagreb</item>
      <item>Krešimir Kašnar, OIB 91854965543, Zapadna Lozica 10,10000 Zagreb</item>
      <item>Predrag Krstev, OIB 45049626191, Vojvođanskih brigada 51,11000 Beograd Beograd</item>
    </izvorni_sadrzaj>
    <derivirana_varijabla naziv="DomainObject.Predmet.SudioniciListAdressOIB_1">
      <item>FINA Regionalni centar Zagreb, OIB 85821130368, Trg svibanjskih žrtava 1995. br. 1,10000 Zagreb</item>
      <item>MARVAK d.o.o., OIB 60413489492, Zapadna Lozica 10,10000 Zagreb</item>
      <item>Damir Jelinić, OIB 52393990881, Kvaternikova 92a,10000 Zagreb</item>
      <item>Krešimir Kašnar, OIB 91854965543, Zapadna Lozica 10,10000 Zagreb</item>
      <item>Predrag Krstev, OIB 45049626191, Vojvođanskih brigada 51,11000 Beograd 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60413489492</item>
      <item>, OIB 52393990881</item>
      <item>, OIB 91854965543</item>
      <item>, OIB 45049626191</item>
    </izvorni_sadrzaj>
    <derivirana_varijabla naziv="DomainObject.Predmet.SudioniciListNazivOIB_1">
      <item>, OIB 85821130368</item>
      <item>, OIB 60413489492</item>
      <item>, OIB 52393990881</item>
      <item>, OIB 91854965543</item>
      <item>, OIB 45049626191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FA50D3-5F64-49EC-B8E8-85D9BD8519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1759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2017-01-19T11:51:00Z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2017-01-19T11:54:00Z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