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98ce" w14:paraId="df998c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C72EE" w:rsidP="008C72EE" w:rsidR="008C72EE" w:rsidRPr="008C72EE">
      <w:pPr>
        <w:spacing w:after="0"/>
        <w:rPr>
          <w:rFonts w:cs="Times New Roman" w:eastAsia="Times New Roman"/>
          <w:b/>
          <w:lang w:eastAsia="hr-HR"/>
        </w:rPr>
      </w:pPr>
      <w:r w:rsidRPr="008C72E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C72EE">
        <w:rPr>
          <w:rFonts w:cs="Times New Roman" w:eastAsia="Times New Roman"/>
          <w:b/>
          <w:lang w:eastAsia="hr-HR"/>
        </w:rPr>
        <w:t>Broj: 14. St-672/2017.</w:t>
      </w:r>
    </w:p>
    <w:p w:rsidRDefault="008C72EE" w:rsidP="008C72EE" w:rsidR="008C72EE" w:rsidRPr="008C72EE">
      <w:pPr>
        <w:spacing w:after="0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C72EE" w:rsidP="008C72EE" w:rsidR="008C72EE" w:rsidRPr="008C72EE">
      <w:pPr>
        <w:spacing w:after="0"/>
        <w:rPr>
          <w:rFonts w:cs="Times New Roman" w:eastAsia="Times New Roman"/>
          <w:b/>
          <w:lang w:eastAsia="hr-HR"/>
        </w:rPr>
      </w:pPr>
      <w:r w:rsidRPr="008C72E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C72EE">
        <w:rPr>
          <w:rFonts w:cs="Times New Roman" w:eastAsia="Times New Roman"/>
          <w:b/>
          <w:lang w:eastAsia="hr-HR"/>
        </w:rPr>
        <w:t>Sukoišanska</w:t>
      </w:r>
      <w:proofErr w:type="spellEnd"/>
      <w:r w:rsidRPr="008C72E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C72EE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8C72EE" w:rsidP="008C72EE" w:rsidR="008C72EE" w:rsidRPr="008C72E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C72EE" w:rsidP="008C72EE" w:rsidR="008C72EE" w:rsidRPr="008C72E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C72EE">
        <w:rPr>
          <w:rFonts w:cs="Times New Roman" w:eastAsia="Times New Roman"/>
          <w:b/>
          <w:lang w:eastAsia="hr-HR"/>
        </w:rPr>
        <w:t>R J E Š E NJ E</w:t>
      </w:r>
    </w:p>
    <w:p w:rsidRDefault="008C72EE" w:rsidP="008C72EE" w:rsidR="008C72EE" w:rsidRPr="008C72E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b/>
          <w:lang w:eastAsia="hr-HR"/>
        </w:rPr>
        <w:tab/>
      </w:r>
      <w:r w:rsidRPr="008C72EE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8C72EE">
        <w:rPr>
          <w:rFonts w:cs="Times New Roman" w:eastAsia="Times New Roman"/>
          <w:lang w:eastAsia="hr-HR" w:val="en-US"/>
        </w:rPr>
        <w:t xml:space="preserve">ZOVKO-TRADING </w:t>
      </w:r>
      <w:proofErr w:type="spellStart"/>
      <w:r w:rsidRPr="008C72EE">
        <w:rPr>
          <w:rFonts w:cs="Times New Roman" w:eastAsia="Times New Roman"/>
          <w:lang w:eastAsia="hr-HR" w:val="en-US"/>
        </w:rPr>
        <w:t>d.o.o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C72EE">
        <w:rPr>
          <w:rFonts w:cs="Times New Roman" w:eastAsia="Times New Roman"/>
          <w:lang w:eastAsia="hr-HR" w:val="en-US"/>
        </w:rPr>
        <w:t>za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72EE">
        <w:rPr>
          <w:rFonts w:cs="Times New Roman" w:eastAsia="Times New Roman"/>
          <w:lang w:eastAsia="hr-HR" w:val="en-US"/>
        </w:rPr>
        <w:t>graditeljstvo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72EE">
        <w:rPr>
          <w:rFonts w:cs="Times New Roman" w:eastAsia="Times New Roman"/>
          <w:lang w:eastAsia="hr-HR" w:val="en-US"/>
        </w:rPr>
        <w:t>i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72EE">
        <w:rPr>
          <w:rFonts w:cs="Times New Roman" w:eastAsia="Times New Roman"/>
          <w:lang w:eastAsia="hr-HR" w:val="en-US"/>
        </w:rPr>
        <w:t>trgovinu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C72EE">
        <w:rPr>
          <w:rFonts w:cs="Times New Roman" w:eastAsia="Times New Roman"/>
          <w:lang w:eastAsia="hr-HR" w:val="en-US"/>
        </w:rPr>
        <w:t>Lokvičići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C72EE">
        <w:rPr>
          <w:rFonts w:cs="Times New Roman" w:eastAsia="Times New Roman"/>
          <w:lang w:eastAsia="hr-HR" w:val="en-US"/>
        </w:rPr>
        <w:t>Berinovac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 165, OIB: 39135822455, MBS: 060139734, </w:t>
      </w:r>
      <w:r w:rsidRPr="008C72EE">
        <w:rPr>
          <w:rFonts w:cs="Times New Roman" w:eastAsia="Times New Roman"/>
          <w:lang w:eastAsia="hr-HR"/>
        </w:rPr>
        <w:t xml:space="preserve">06. rujna 2017. </w:t>
      </w: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center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>r i j e š i o  j e</w:t>
      </w:r>
    </w:p>
    <w:p w:rsidRDefault="008C72EE" w:rsidP="008C72EE" w:rsidR="008C72EE" w:rsidRPr="008C72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8C72EE">
        <w:rPr>
          <w:rFonts w:cs="Times New Roman" w:eastAsia="Times New Roman"/>
          <w:lang w:eastAsia="hr-HR" w:val="en-US"/>
        </w:rPr>
        <w:t xml:space="preserve">ZOVKO-TRADING </w:t>
      </w:r>
      <w:proofErr w:type="spellStart"/>
      <w:r w:rsidRPr="008C72EE">
        <w:rPr>
          <w:rFonts w:cs="Times New Roman" w:eastAsia="Times New Roman"/>
          <w:lang w:eastAsia="hr-HR" w:val="en-US"/>
        </w:rPr>
        <w:t>d.o.o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C72EE">
        <w:rPr>
          <w:rFonts w:cs="Times New Roman" w:eastAsia="Times New Roman"/>
          <w:lang w:eastAsia="hr-HR" w:val="en-US"/>
        </w:rPr>
        <w:t>za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72EE">
        <w:rPr>
          <w:rFonts w:cs="Times New Roman" w:eastAsia="Times New Roman"/>
          <w:lang w:eastAsia="hr-HR" w:val="en-US"/>
        </w:rPr>
        <w:t>graditeljstvo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72EE">
        <w:rPr>
          <w:rFonts w:cs="Times New Roman" w:eastAsia="Times New Roman"/>
          <w:lang w:eastAsia="hr-HR" w:val="en-US"/>
        </w:rPr>
        <w:t>i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72EE">
        <w:rPr>
          <w:rFonts w:cs="Times New Roman" w:eastAsia="Times New Roman"/>
          <w:lang w:eastAsia="hr-HR" w:val="en-US"/>
        </w:rPr>
        <w:t>trgovinu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C72EE">
        <w:rPr>
          <w:rFonts w:cs="Times New Roman" w:eastAsia="Times New Roman"/>
          <w:lang w:eastAsia="hr-HR" w:val="en-US"/>
        </w:rPr>
        <w:t>Lokvičići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C72EE">
        <w:rPr>
          <w:rFonts w:cs="Times New Roman" w:eastAsia="Times New Roman"/>
          <w:lang w:eastAsia="hr-HR" w:val="en-US"/>
        </w:rPr>
        <w:t>Berinovac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 165, OIB: 39135822455, MBS: 060139734. </w:t>
      </w:r>
      <w:r w:rsidRPr="008C72EE">
        <w:rPr>
          <w:rFonts w:cs="Times New Roman" w:eastAsia="Times New Roman"/>
          <w:lang w:eastAsia="hr-HR"/>
        </w:rPr>
        <w:t>Skraćeni stečajni postupak je otvoren dana 06. rujna 2017. godine u 14,50 sati, kada je ovo rješenje objavljeno na mrežnoj stranici e-Oglasna ploča sudova.</w:t>
      </w:r>
    </w:p>
    <w:p w:rsidRDefault="008C72EE" w:rsidP="008C72EE" w:rsidR="008C72EE" w:rsidRPr="008C72E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numPr>
          <w:ilvl w:val="0"/>
          <w:numId w:val="47"/>
        </w:numPr>
        <w:tabs>
          <w:tab w:pos="1418" w:val="left"/>
        </w:tabs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 xml:space="preserve"> Za stečajnog upravitelja imenuje se Daniela Kovač, Cesta dr. Franje Tuđmana 238A,  K. </w:t>
      </w:r>
      <w:proofErr w:type="spellStart"/>
      <w:r w:rsidRPr="008C72EE">
        <w:rPr>
          <w:rFonts w:cs="Times New Roman" w:eastAsia="Times New Roman"/>
          <w:lang w:eastAsia="hr-HR"/>
        </w:rPr>
        <w:t>Sućurac</w:t>
      </w:r>
      <w:proofErr w:type="spellEnd"/>
      <w:r w:rsidRPr="008C72EE">
        <w:rPr>
          <w:rFonts w:cs="Times New Roman" w:eastAsia="Times New Roman"/>
          <w:lang w:eastAsia="hr-HR"/>
        </w:rPr>
        <w:t xml:space="preserve">, OIB: </w:t>
      </w:r>
      <w:r w:rsidRPr="008C72EE">
        <w:rPr>
          <w:rFonts w:cs="Times New Roman" w:eastAsia="Calibri"/>
        </w:rPr>
        <w:t>73917202839.</w:t>
      </w:r>
    </w:p>
    <w:p w:rsidRDefault="008C72EE" w:rsidP="008C72EE" w:rsidR="008C72EE" w:rsidRPr="008C72E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8C72EE">
        <w:rPr>
          <w:rFonts w:cs="Times New Roman" w:eastAsia="Times New Roman"/>
          <w:lang w:eastAsia="hr-HR" w:val="en-US"/>
        </w:rPr>
        <w:t xml:space="preserve">ZOVKO-TRADING </w:t>
      </w:r>
      <w:proofErr w:type="spellStart"/>
      <w:r w:rsidRPr="008C72EE">
        <w:rPr>
          <w:rFonts w:cs="Times New Roman" w:eastAsia="Times New Roman"/>
          <w:lang w:eastAsia="hr-HR" w:val="en-US"/>
        </w:rPr>
        <w:t>d.o.o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C72EE">
        <w:rPr>
          <w:rFonts w:cs="Times New Roman" w:eastAsia="Times New Roman"/>
          <w:lang w:eastAsia="hr-HR" w:val="en-US"/>
        </w:rPr>
        <w:t>za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72EE">
        <w:rPr>
          <w:rFonts w:cs="Times New Roman" w:eastAsia="Times New Roman"/>
          <w:lang w:eastAsia="hr-HR" w:val="en-US"/>
        </w:rPr>
        <w:t>graditeljstvo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72EE">
        <w:rPr>
          <w:rFonts w:cs="Times New Roman" w:eastAsia="Times New Roman"/>
          <w:lang w:eastAsia="hr-HR" w:val="en-US"/>
        </w:rPr>
        <w:t>i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72EE">
        <w:rPr>
          <w:rFonts w:cs="Times New Roman" w:eastAsia="Times New Roman"/>
          <w:lang w:eastAsia="hr-HR" w:val="en-US"/>
        </w:rPr>
        <w:t>trgovinu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C72EE">
        <w:rPr>
          <w:rFonts w:cs="Times New Roman" w:eastAsia="Times New Roman"/>
          <w:lang w:eastAsia="hr-HR" w:val="en-US"/>
        </w:rPr>
        <w:t>Lokvičići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C72EE">
        <w:rPr>
          <w:rFonts w:cs="Times New Roman" w:eastAsia="Times New Roman"/>
          <w:lang w:eastAsia="hr-HR" w:val="en-US"/>
        </w:rPr>
        <w:t>Berinovac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 165, OIB: 39135822455, MBS: 06013973..</w:t>
      </w:r>
    </w:p>
    <w:p w:rsidRDefault="008C72EE" w:rsidP="008C72EE" w:rsidR="008C72EE" w:rsidRPr="008C72E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8C72EE" w:rsidP="008C72EE" w:rsidR="008C72EE" w:rsidRPr="008C72E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center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>Obrazloženje</w:t>
      </w:r>
    </w:p>
    <w:p w:rsidRDefault="008C72EE" w:rsidP="008C72EE" w:rsidR="008C72EE" w:rsidRPr="008C72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 w:val="en-US"/>
        </w:rPr>
      </w:pPr>
      <w:r w:rsidRPr="008C72EE">
        <w:rPr>
          <w:rFonts w:cs="Times New Roman" w:eastAsia="Times New Roman"/>
          <w:lang w:eastAsia="hr-HR"/>
        </w:rPr>
        <w:tab/>
        <w:t>Financijska agencija, Regionalni centar Split podnijela je ovom sudu poštom preporučeno, dana 20. lipnja 2017. godine Zahtjev za provedbu skraćenog stečajnog postupka (Zahtjev) nad Dužnikom:</w:t>
      </w:r>
      <w:r w:rsidRPr="008C72EE">
        <w:rPr>
          <w:rFonts w:cs="Times New Roman" w:eastAsia="Times New Roman"/>
          <w:lang w:eastAsia="hr-HR" w:val="en-US"/>
        </w:rPr>
        <w:t xml:space="preserve"> ZOVKO-TRADING </w:t>
      </w:r>
      <w:proofErr w:type="spellStart"/>
      <w:r w:rsidRPr="008C72EE">
        <w:rPr>
          <w:rFonts w:cs="Times New Roman" w:eastAsia="Times New Roman"/>
          <w:lang w:eastAsia="hr-HR" w:val="en-US"/>
        </w:rPr>
        <w:t>d.o.o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C72EE">
        <w:rPr>
          <w:rFonts w:cs="Times New Roman" w:eastAsia="Times New Roman"/>
          <w:lang w:eastAsia="hr-HR" w:val="en-US"/>
        </w:rPr>
        <w:t>za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72EE">
        <w:rPr>
          <w:rFonts w:cs="Times New Roman" w:eastAsia="Times New Roman"/>
          <w:lang w:eastAsia="hr-HR" w:val="en-US"/>
        </w:rPr>
        <w:t>graditeljstvo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72EE">
        <w:rPr>
          <w:rFonts w:cs="Times New Roman" w:eastAsia="Times New Roman"/>
          <w:lang w:eastAsia="hr-HR" w:val="en-US"/>
        </w:rPr>
        <w:t>i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72EE">
        <w:rPr>
          <w:rFonts w:cs="Times New Roman" w:eastAsia="Times New Roman"/>
          <w:lang w:eastAsia="hr-HR" w:val="en-US"/>
        </w:rPr>
        <w:t>trgovinu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C72EE">
        <w:rPr>
          <w:rFonts w:cs="Times New Roman" w:eastAsia="Times New Roman"/>
          <w:lang w:eastAsia="hr-HR" w:val="en-US"/>
        </w:rPr>
        <w:t>Lokvičići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C72EE">
        <w:rPr>
          <w:rFonts w:cs="Times New Roman" w:eastAsia="Times New Roman"/>
          <w:lang w:eastAsia="hr-HR" w:val="en-US"/>
        </w:rPr>
        <w:t>Berinovac</w:t>
      </w:r>
      <w:proofErr w:type="spellEnd"/>
      <w:r w:rsidRPr="008C72EE">
        <w:rPr>
          <w:rFonts w:cs="Times New Roman" w:eastAsia="Times New Roman"/>
          <w:lang w:eastAsia="hr-HR" w:val="en-US"/>
        </w:rPr>
        <w:t xml:space="preserve"> 165.</w:t>
      </w: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ab/>
        <w:t xml:space="preserve">U podnesenom Zahtjevu navedeno je kako Dužnik na dan 16. lipnja 2017. godine, u Očevidniku redoslijeda osnova za plaćanje, ima evidentirane neizvršene osnove za plaćanje u neprekinutom razdoblju od 120. dana, u ukupnom iznosu od: 11.810,26 kn, kao i da prema </w:t>
      </w: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C72EE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8C72EE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8C72E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C72EE">
        <w:rPr>
          <w:rFonts w:cs="Times New Roman" w:eastAsia="Times New Roman"/>
          <w:b/>
          <w:lang w:eastAsia="hr-HR" w:val="en-AU"/>
        </w:rPr>
        <w:t xml:space="preserve">: 14. </w:t>
      </w:r>
      <w:r w:rsidRPr="008C72EE">
        <w:rPr>
          <w:rFonts w:cs="Times New Roman" w:eastAsia="Times New Roman"/>
          <w:b/>
          <w:lang w:eastAsia="hr-HR"/>
        </w:rPr>
        <w:t>St-672/2017.</w:t>
      </w: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>čime su bile ispunjene pretpostavke iz čl. 428. Stečajnog zakona (</w:t>
      </w:r>
      <w:r w:rsidRPr="008C72EE">
        <w:rPr>
          <w:rFonts w:cs="Times New Roman" w:eastAsia="Times New Roman"/>
          <w:i/>
          <w:lang w:eastAsia="hr-HR"/>
        </w:rPr>
        <w:t>Narodne novine</w:t>
      </w:r>
      <w:r w:rsidRPr="008C72EE">
        <w:rPr>
          <w:rFonts w:cs="Times New Roman" w:eastAsia="Times New Roman"/>
          <w:lang w:eastAsia="hr-HR"/>
        </w:rPr>
        <w:t>, broj: 71/15., dalje: SZ), ovaj Sud je 27. lipnja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ab/>
      </w:r>
    </w:p>
    <w:p w:rsidRDefault="008C72EE" w:rsidP="008C72EE" w:rsidR="008C72EE" w:rsidRPr="008C72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8C72EE" w:rsidP="008C72EE" w:rsidR="008C72EE" w:rsidRPr="008C72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8C72EE" w:rsidP="008C72EE" w:rsidR="008C72EE" w:rsidRPr="008C72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8C72EE" w:rsidP="008C72EE" w:rsidR="008C72EE" w:rsidRPr="008C72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8C72EE" w:rsidP="008C72EE" w:rsidR="008C72EE" w:rsidRPr="008C72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8C72EE" w:rsidP="008C72EE" w:rsidR="008C72EE" w:rsidRPr="008C72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 xml:space="preserve">U Splitu, 06. rujna 2017. </w:t>
      </w:r>
    </w:p>
    <w:p w:rsidRDefault="008C72EE" w:rsidP="008C72EE" w:rsidR="008C72EE" w:rsidRPr="008C72E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>S U D A C</w:t>
      </w:r>
    </w:p>
    <w:p w:rsidRDefault="008C72EE" w:rsidP="008C72EE" w:rsidR="008C72EE" w:rsidRPr="008C72E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>Jozo Ćaleta</w:t>
      </w: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C72EE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8C72EE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8C72E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C72EE">
        <w:rPr>
          <w:rFonts w:cs="Times New Roman" w:eastAsia="Times New Roman"/>
          <w:b/>
          <w:lang w:eastAsia="hr-HR" w:val="en-AU"/>
        </w:rPr>
        <w:t xml:space="preserve">: 14. </w:t>
      </w:r>
      <w:r w:rsidRPr="008C72EE">
        <w:rPr>
          <w:rFonts w:cs="Times New Roman" w:eastAsia="Times New Roman"/>
          <w:b/>
          <w:lang w:eastAsia="hr-HR"/>
        </w:rPr>
        <w:t>St-672/2017.</w:t>
      </w: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>POUKA O PRAVNOM LIJEKU:</w:t>
      </w: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>DNA:</w:t>
      </w:r>
    </w:p>
    <w:p w:rsidRDefault="008C72EE" w:rsidP="008C72EE" w:rsidR="008C72EE" w:rsidRPr="008C72E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8C72EE" w:rsidP="008C72EE" w:rsidR="008C72EE" w:rsidRPr="008C72E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>Dužniku,</w:t>
      </w:r>
    </w:p>
    <w:p w:rsidRDefault="008C72EE" w:rsidP="008C72EE" w:rsidR="008C72EE" w:rsidRPr="008C72E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 xml:space="preserve">stečajnom upravitelju Daniela Kovač, Cesta dr. Franje Tuđmana 238A, K. </w:t>
      </w:r>
      <w:proofErr w:type="spellStart"/>
      <w:r w:rsidRPr="008C72EE">
        <w:rPr>
          <w:rFonts w:cs="Times New Roman" w:eastAsia="Times New Roman"/>
          <w:lang w:eastAsia="hr-HR"/>
        </w:rPr>
        <w:t>Sućurac</w:t>
      </w:r>
      <w:proofErr w:type="spellEnd"/>
      <w:r w:rsidRPr="008C72EE">
        <w:rPr>
          <w:rFonts w:cs="Times New Roman" w:eastAsia="Times New Roman"/>
          <w:lang w:eastAsia="hr-HR"/>
        </w:rPr>
        <w:t xml:space="preserve">, </w:t>
      </w:r>
    </w:p>
    <w:p w:rsidRDefault="008C72EE" w:rsidP="008C72EE" w:rsidR="008C72EE" w:rsidRPr="008C72E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>Županijsko državno odvjetništvo Split,</w:t>
      </w:r>
    </w:p>
    <w:p w:rsidRDefault="008C72EE" w:rsidP="008C72EE" w:rsidR="008C72EE" w:rsidRPr="008C72E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 xml:space="preserve">Porezna uprava Split, </w:t>
      </w:r>
    </w:p>
    <w:p w:rsidRDefault="008C72EE" w:rsidP="008C72EE" w:rsidR="008C72EE" w:rsidRPr="008C72E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>e-Oglasna ploča Suda – rok 20. dana,</w:t>
      </w:r>
    </w:p>
    <w:p w:rsidRDefault="008C72EE" w:rsidP="008C72EE" w:rsidR="008C72EE" w:rsidRPr="008C72E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>sudski registar – nakon pravomoćnosti</w:t>
      </w:r>
    </w:p>
    <w:p w:rsidRDefault="008C72EE" w:rsidP="008C72EE" w:rsidR="008C72EE" w:rsidRPr="008C72E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72EE">
        <w:rPr>
          <w:rFonts w:cs="Times New Roman" w:eastAsia="Times New Roman"/>
          <w:lang w:eastAsia="hr-HR"/>
        </w:rPr>
        <w:t>u spis.</w:t>
      </w: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72EE" w:rsidP="008C72EE" w:rsidR="008C72EE" w:rsidRPr="008C72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2EE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91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St-672/2017-6</izvorni_sadrzaj>
    <derivirana_varijabla naziv="DomainObject.Oznaka_1">St-672/2017-6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St-672/2017</izvorni_sadrzaj>
    <derivirana_varijabla naziv="DomainObject.Predmet.OznakaBroj_1">St-672/2017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ZOVKO-TRADING d.o.o. za graditeljstvo i trgovinu</izvorni_sadrzaj>
    <derivirana_varijabla naziv="DomainObject.Predmet.ProtustrankaFormated_1">  ZOVKO-TRADING d.o.o. za graditeljstvo i trgovinu</derivirana_varijabla>
  </DomainObject.Predmet.ProtustrankaFormated>
  <DomainObject.Predmet.ProtustrankaFormatedOIB>
    <izvorni_sadrzaj>  ZOVKO-TRADING d.o.o. za graditeljstvo i trgovinu, OIB 39135822455</izvorni_sadrzaj>
    <derivirana_varijabla naziv="DomainObject.Predmet.ProtustrankaFormatedOIB_1">  ZOVKO-TRADING d.o.o. za graditeljstvo i trgovinu, OIB 39135822455</derivirana_varijabla>
  </DomainObject.Predmet.ProtustrankaFormatedOIB>
  <DomainObject.Predmet.ProtustrankaFormatedWithAdress>
    <izvorni_sadrzaj> ZOVKO-TRADING d.o.o. za graditeljstvo i trgovinu, Berinovac 165, 21263 Lokvičić</izvorni_sadrzaj>
    <derivirana_varijabla naziv="DomainObject.Predmet.ProtustrankaFormatedWithAdress_1"> ZOVKO-TRADING d.o.o. za graditeljstvo i trgovinu, Berinovac 165, 21263 Lokvičić</derivirana_varijabla>
  </DomainObject.Predmet.ProtustrankaFormatedWithAdress>
  <DomainObject.Predmet.ProtustrankaFormatedWithAdressOIB>
    <izvorni_sadrzaj> ZOVKO-TRADING d.o.o. za graditeljstvo i trgovinu, OIB 39135822455, Berinovac 165, 21263 Lokvičić</izvorni_sadrzaj>
    <derivirana_varijabla naziv="DomainObject.Predmet.ProtustrankaFormatedWithAdressOIB_1"> ZOVKO-TRADING d.o.o. za graditeljstvo i trgovinu, OIB 39135822455, Berinovac 165, 21263 Lokvičić</derivirana_varijabla>
  </DomainObject.Predmet.ProtustrankaFormatedWithAdressOIB>
  <DomainObject.Predmet.ProtustrankaWithAdress>
    <izvorni_sadrzaj>ZOVKO-TRADING d.o.o. za graditeljstvo i trgovinu Berinovac 165, 21263 Lokvičić</izvorni_sadrzaj>
    <derivirana_varijabla naziv="DomainObject.Predmet.ProtustrankaWithAdress_1">ZOVKO-TRADING d.o.o. za graditeljstvo i trgovinu Berinovac 165, 21263 Lokvičić</derivirana_varijabla>
  </DomainObject.Predmet.ProtustrankaWithAdress>
  <DomainObject.Predmet.ProtustrankaWithAdressOIB>
    <izvorni_sadrzaj>ZOVKO-TRADING d.o.o. za graditeljstvo i trgovinu, OIB 39135822455, Berinovac 165, 21263 Lokvičić</izvorni_sadrzaj>
    <derivirana_varijabla naziv="DomainObject.Predmet.ProtustrankaWithAdressOIB_1">ZOVKO-TRADING d.o.o. za graditeljstvo i trgovinu, OIB 39135822455, Berinovac 165, 21263 Lokvičić</derivirana_varijabla>
  </DomainObject.Predmet.ProtustrankaWithAdressOIB>
  <DomainObject.Predmet.ProtustrankaNazivFormated>
    <izvorni_sadrzaj>ZOVKO-TRADING d.o.o. za graditeljstvo i trgovinu</izvorni_sadrzaj>
    <derivirana_varijabla naziv="DomainObject.Predmet.ProtustrankaNazivFormated_1">ZOVKO-TRADING d.o.o. za graditeljstvo i trgovinu</derivirana_varijabla>
  </DomainObject.Predmet.ProtustrankaNazivFormated>
  <DomainObject.Predmet.ProtustrankaNazivFormatedOIB>
    <izvorni_sadrzaj>ZOVKO-TRADING d.o.o. za graditeljstvo i trgovinu, OIB 39135822455</izvorni_sadrzaj>
    <derivirana_varijabla naziv="DomainObject.Predmet.ProtustrankaNazivFormatedOIB_1">ZOVKO-TRADING d.o.o. za graditeljstvo i trgovinu, OIB 39135822455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11810.28</izvorni_sadrzaj>
    <derivirana_varijabla naziv="DomainObject.Predmet.TrenutnaVrijednost_1">11810.28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ZOVKO-TRADING d.o.o. za graditeljstvo i trgovinu</item>
    </izvorni_sadrzaj>
    <derivirana_varijabla naziv="DomainObject.Predmet.ProtuStrankaListFormated_1">
      <item>ZOVKO-TRADING d.o.o. za graditeljstvo i trgovinu</item>
    </derivirana_varijabla>
  </DomainObject.Predmet.ProtuStrankaListFormated>
  <DomainObject.Predmet.ProtuStrankaListFormatedOIB>
    <izvorni_sadrzaj>
      <item>ZOVKO-TRADING d.o.o. za graditeljstvo i trgovinu, OIB 39135822455</item>
    </izvorni_sadrzaj>
    <derivirana_varijabla naziv="DomainObject.Predmet.ProtuStrankaListFormatedOIB_1">
      <item>ZOVKO-TRADING d.o.o. za graditeljstvo i trgovinu, OIB 39135822455</item>
    </derivirana_varijabla>
  </DomainObject.Predmet.ProtuStrankaListFormatedOIB>
  <DomainObject.Predmet.ProtuStrankaListFormatedWithAdress>
    <izvorni_sadrzaj>
      <item>ZOVKO-TRADING d.o.o. za graditeljstvo i trgovinu, Berinovac 165, 21263 Lokvičić</item>
    </izvorni_sadrzaj>
    <derivirana_varijabla naziv="DomainObject.Predmet.ProtuStrankaListFormatedWithAdress_1">
      <item>ZOVKO-TRADING d.o.o. za graditeljstvo i trgovinu, Berinovac 165, 21263 Lokvičić</item>
    </derivirana_varijabla>
  </DomainObject.Predmet.ProtuStrankaListFormatedWithAdress>
  <DomainObject.Predmet.ProtuStrankaListFormatedWithAdressOIB>
    <izvorni_sadrzaj>
      <item>ZOVKO-TRADING d.o.o. za graditeljstvo i trgovinu, OIB 39135822455, Berinovac 165, 21263 Lokvičić</item>
    </izvorni_sadrzaj>
    <derivirana_varijabla naziv="DomainObject.Predmet.ProtuStrankaListFormatedWithAdressOIB_1">
      <item>ZOVKO-TRADING d.o.o. za graditeljstvo i trgovinu, OIB 39135822455, Berinovac 165, 21263 Lokvičić</item>
    </derivirana_varijabla>
  </DomainObject.Predmet.ProtuStrankaListFormatedWithAdressOIB>
  <DomainObject.Predmet.ProtuStrankaListNazivFormated>
    <izvorni_sadrzaj>
      <item>ZOVKO-TRADING d.o.o. za graditeljstvo i trgovinu</item>
    </izvorni_sadrzaj>
    <derivirana_varijabla naziv="DomainObject.Predmet.ProtuStrankaListNazivFormated_1">
      <item>ZOVKO-TRADING d.o.o. za graditeljstvo i trgovinu</item>
    </derivirana_varijabla>
  </DomainObject.Predmet.ProtuStrankaListNazivFormated>
  <DomainObject.Predmet.ProtuStrankaListNazivFormatedOIB>
    <izvorni_sadrzaj>
      <item>ZOVKO-TRADING d.o.o. za graditeljstvo i trgovinu, OIB 39135822455</item>
    </izvorni_sadrzaj>
    <derivirana_varijabla naziv="DomainObject.Predmet.ProtuStrankaListNazivFormatedOIB_1">
      <item>ZOVKO-TRADING d.o.o. za graditeljstvo i trgovinu, OIB 39135822455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St-672/2017-6</izvorni_sadrzaj>
    <derivirana_varijabla naziv="DomainObject.PoslovniBrojDokumenta_1">St-672/2017-6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ZOVKO-TRADING d.o.o. za graditeljstvo i trgovinu</izvorni_sadrzaj>
    <derivirana_varijabla naziv="DomainObject.Predmet.ProtustrankaIDrugi_1">ZOVKO-TRADING d.o.o. za graditeljstvo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ZOVKO-TRADING d.o.o. za graditeljstvo i trgovinu, OIB 39135822455, Berinovac 165, 21263 Lokvičić</izvorni_sadrzaj>
    <derivirana_varijabla naziv="DomainObject.Predmet.ProtustrankaIDrugiAdressOIB_1">ZOVKO-TRADING d.o.o. za graditeljstvo i trgovinu, OIB 39135822455, Berinovac 165, 21263 Lokvičić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ZOVKO-TRADING d.o.o. za graditeljstvo i trgovinu</item>
      <item>FINANCIJSKA AGENCIJA, RC SPLIT</item>
    </izvorni_sadrzaj>
    <derivirana_varijabla naziv="DomainObject.Predmet.SudioniciListNaziv_1">
      <item>ZOVKO-TRADING d.o.o. za graditeljstvo i trgovinu</item>
      <item>FINANCIJSKA AGENCIJA, RC SPLIT</item>
    </derivirana_varijabla>
  </DomainObject.Predmet.SudioniciListNaziv>
  <DomainObject.Predmet.SudioniciListAdressOIB>
    <izvorni_sadrzaj>
      <item>ZOVKO-TRADING d.o.o. za graditeljstvo i trgovinu, OIB 39135822455, Berinovac 165,21263 Lokvičić</item>
      <item>FINANCIJSKA AGENCIJA, RC SPLIT, OIB 85821130368, Mažuranićevo šetalište 24 b,21000 Split</item>
    </izvorni_sadrzaj>
    <derivirana_varijabla naziv="DomainObject.Predmet.SudioniciListAdressOIB_1">
      <item>ZOVKO-TRADING d.o.o. za graditeljstvo i trgovinu, OIB 39135822455, Berinovac 165,21263 Lokvičić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7BF8F-0182-492D-A526-614DF1DCD8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788</properties:Words>
  <properties:Characters>4234</properties:Characters>
  <properties:Lines>136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2017-09-06T12:23:00Z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St-672/2017-6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