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7456" w14:paraId="1417456" w:rsidRDefault="006A4CEC" w:rsidP="006A4CEC" w:rsidR="006A4CEC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6A4CEC" w:rsidP="006A4CEC" w:rsidR="006A4CE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6A4CEC" w:rsidP="006A4CEC" w:rsidR="006A4CE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6A4CEC" w:rsidP="006A4CEC" w:rsidR="006A4CEC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jc w:val="center"/>
        <w:rPr>
          <w:lang w:val="hr-HR"/>
        </w:rPr>
      </w:pPr>
    </w:p>
    <w:p w:rsidRDefault="006A4CEC" w:rsidP="006A4CEC" w:rsidR="006A4CEC">
      <w:pPr>
        <w:jc w:val="center"/>
        <w:rPr>
          <w:lang w:val="hr-HR"/>
        </w:rPr>
      </w:pPr>
    </w:p>
    <w:p w:rsidRDefault="006A4CEC" w:rsidP="006A4CEC" w:rsidR="006A4CEC">
      <w:pPr>
        <w:jc w:val="both"/>
        <w:rPr>
          <w:lang w:val="en-US"/>
        </w:rPr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r>
        <w:t xml:space="preserve">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FI-SA GRUPA </w:t>
      </w:r>
      <w:proofErr w:type="spellStart"/>
      <w:r>
        <w:t>j.d.o.o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savjetovanje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polovanjem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upravljanjem</w:t>
      </w:r>
      <w:proofErr w:type="spellEnd"/>
      <w:r>
        <w:t xml:space="preserve"> u </w:t>
      </w:r>
      <w:proofErr w:type="spellStart"/>
      <w:r>
        <w:t>likvidaciji</w:t>
      </w:r>
      <w:proofErr w:type="spellEnd"/>
      <w:r>
        <w:t xml:space="preserve">, OIB: 22738969065,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Travnička</w:t>
      </w:r>
      <w:proofErr w:type="spellEnd"/>
      <w:r>
        <w:t xml:space="preserve"> 9,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</w:t>
      </w:r>
      <w:r>
        <w:t>12</w:t>
      </w:r>
      <w:r>
        <w:t xml:space="preserve">. </w:t>
      </w:r>
      <w:proofErr w:type="spellStart"/>
      <w:proofErr w:type="gramStart"/>
      <w:r>
        <w:t>rujna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</w:p>
    <w:p w:rsidRDefault="006A4CEC" w:rsidP="006A4CEC" w:rsidR="006A4CE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A4CEC" w:rsidP="006A4CEC" w:rsidR="006A4CEC">
      <w:pPr>
        <w:jc w:val="center"/>
        <w:rPr>
          <w:sz w:val="28"/>
          <w:szCs w:val="28"/>
          <w:lang w:val="hr-HR"/>
        </w:rPr>
      </w:pPr>
    </w:p>
    <w:p w:rsidRDefault="006A4CEC" w:rsidP="006A4CEC" w:rsidR="006A4CEC">
      <w:pPr>
        <w:jc w:val="both"/>
        <w:rPr>
          <w:sz w:val="24"/>
          <w:szCs w:val="24"/>
          <w:lang w:val="hr-HR"/>
        </w:rPr>
      </w:pPr>
    </w:p>
    <w:p w:rsidRDefault="006A4CEC" w:rsidP="006A4CEC" w:rsidR="006A4CEC">
      <w:pPr>
        <w:jc w:val="both"/>
        <w:rPr>
          <w:lang w:val="en-US"/>
        </w:rPr>
      </w:pPr>
      <w:r>
        <w:rPr>
          <w:lang w:val="hr-HR"/>
        </w:rPr>
        <w:tab/>
        <w:t>I/ Utvrđuje se da ukupni iznos evidentiranog duga dužnika</w:t>
      </w:r>
      <w:r>
        <w:t xml:space="preserve"> FI-SA GRUPA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savjetovanje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polovanjem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upravljanjem</w:t>
      </w:r>
      <w:proofErr w:type="spellEnd"/>
      <w:r>
        <w:t xml:space="preserve"> u </w:t>
      </w:r>
      <w:proofErr w:type="spellStart"/>
      <w:r>
        <w:t>likvidaciji</w:t>
      </w:r>
      <w:proofErr w:type="spellEnd"/>
      <w:r>
        <w:t xml:space="preserve">, OIB: 22738969065,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Travnička</w:t>
      </w:r>
      <w:proofErr w:type="spellEnd"/>
      <w:r>
        <w:t xml:space="preserve"> 9,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</w:t>
      </w:r>
      <w:r>
        <w:t>0</w:t>
      </w:r>
      <w:r>
        <w:t>.</w:t>
      </w:r>
      <w:r>
        <w:t>931</w:t>
      </w:r>
      <w:r>
        <w:t>,</w:t>
      </w:r>
      <w:r>
        <w:t>69</w:t>
      </w:r>
      <w:r>
        <w:t xml:space="preserve"> kn.</w:t>
      </w:r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likvidator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Zvonko</w:t>
      </w:r>
      <w:proofErr w:type="spellEnd"/>
      <w:r>
        <w:t xml:space="preserve"> </w:t>
      </w:r>
      <w:proofErr w:type="spellStart"/>
      <w:r>
        <w:t>Knezić</w:t>
      </w:r>
      <w:proofErr w:type="spellEnd"/>
      <w:r>
        <w:t xml:space="preserve">, </w:t>
      </w:r>
      <w:proofErr w:type="spellStart"/>
      <w:r>
        <w:t>Čakovec</w:t>
      </w:r>
      <w:proofErr w:type="spellEnd"/>
      <w:r>
        <w:t xml:space="preserve">, </w:t>
      </w:r>
      <w:proofErr w:type="spellStart"/>
      <w:r>
        <w:t>Travnička</w:t>
      </w:r>
      <w:proofErr w:type="spellEnd"/>
      <w:r>
        <w:t xml:space="preserve"> 9, OIB: 27826800685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A4CEC" w:rsidP="006A4CEC" w:rsidR="006A4CEC">
      <w:pPr>
        <w:jc w:val="both"/>
      </w:pPr>
    </w:p>
    <w:p w:rsidRDefault="006A4CEC" w:rsidP="006A4CEC" w:rsidR="006A4CEC">
      <w:pPr>
        <w:jc w:val="both"/>
      </w:pPr>
      <w:r>
        <w:tab/>
      </w:r>
    </w:p>
    <w:p w:rsidRDefault="006A4CEC" w:rsidP="006A4CEC" w:rsidR="006A4CEC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0</w:t>
      </w:r>
      <w:r>
        <w:rPr>
          <w:lang w:val="hr-HR"/>
        </w:rPr>
        <w:t xml:space="preserve">7. </w:t>
      </w:r>
      <w:r>
        <w:rPr>
          <w:lang w:val="hr-HR"/>
        </w:rPr>
        <w:t>rujna</w:t>
      </w:r>
      <w:r>
        <w:rPr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FI-SA GRUPA </w:t>
      </w:r>
      <w:proofErr w:type="spellStart"/>
      <w:r>
        <w:t>j.d.o.o</w:t>
      </w:r>
      <w:proofErr w:type="spellEnd"/>
      <w:r>
        <w:t xml:space="preserve">. </w:t>
      </w: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savjetovanje</w:t>
      </w:r>
      <w:proofErr w:type="spellEnd"/>
      <w:r>
        <w:t xml:space="preserve">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polovanjem</w:t>
      </w:r>
      <w:proofErr w:type="spellEnd"/>
      <w:r>
        <w:t xml:space="preserve">  </w:t>
      </w:r>
      <w:proofErr w:type="spellStart"/>
      <w:r>
        <w:t>i</w:t>
      </w:r>
      <w:proofErr w:type="spellEnd"/>
      <w:r>
        <w:t xml:space="preserve"> </w:t>
      </w:r>
      <w:proofErr w:type="spellStart"/>
      <w:r>
        <w:t>upravljanjem</w:t>
      </w:r>
      <w:proofErr w:type="spellEnd"/>
      <w:r>
        <w:t xml:space="preserve"> u </w:t>
      </w:r>
      <w:proofErr w:type="spellStart"/>
      <w:r>
        <w:t>likvidaciji</w:t>
      </w:r>
      <w:proofErr w:type="spellEnd"/>
      <w:r>
        <w:t xml:space="preserve">, OIB: 22738969065,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Travnička</w:t>
      </w:r>
      <w:proofErr w:type="spellEnd"/>
      <w:r>
        <w:t xml:space="preserve"> 9, </w:t>
      </w:r>
      <w:proofErr w:type="spellStart"/>
      <w:r>
        <w:t>Čakovec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</w:t>
      </w:r>
      <w:r>
        <w:t>5</w:t>
      </w:r>
      <w:r>
        <w:t xml:space="preserve">. </w:t>
      </w:r>
      <w:proofErr w:type="spellStart"/>
      <w:proofErr w:type="gramStart"/>
      <w:r>
        <w:t>rujna</w:t>
      </w:r>
      <w:proofErr w:type="spellEnd"/>
      <w:proofErr w:type="gramEnd"/>
      <w:r>
        <w:t xml:space="preserve"> 201</w:t>
      </w:r>
      <w:r>
        <w:t>6</w:t>
      </w:r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1</w:t>
      </w:r>
      <w:r>
        <w:t>0</w:t>
      </w:r>
      <w:r>
        <w:t>.</w:t>
      </w:r>
      <w:r>
        <w:t>931</w:t>
      </w:r>
      <w:r>
        <w:t>,</w:t>
      </w:r>
      <w:r>
        <w:t>69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A4CEC" w:rsidP="006A4CEC" w:rsidR="006A4CEC">
      <w:pPr>
        <w:jc w:val="both"/>
        <w:outlineLvl w:val="0"/>
        <w:rPr>
          <w:lang w:val="hr-HR"/>
        </w:rPr>
      </w:pPr>
    </w:p>
    <w:p w:rsidRDefault="006A4CEC" w:rsidP="006A4CEC" w:rsidR="006A4CE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A4CEC" w:rsidP="006A4CEC" w:rsidR="006A4CEC">
      <w:pPr>
        <w:jc w:val="both"/>
        <w:outlineLvl w:val="0"/>
        <w:rPr>
          <w:lang w:val="hr-HR"/>
        </w:rPr>
      </w:pPr>
    </w:p>
    <w:p w:rsidRDefault="006A4CEC" w:rsidP="006A4CEC" w:rsidR="006A4CEC">
      <w:pPr>
        <w:jc w:val="center"/>
        <w:outlineLvl w:val="0"/>
        <w:rPr>
          <w:lang w:val="hr-HR"/>
        </w:rPr>
      </w:pPr>
    </w:p>
    <w:p w:rsidRDefault="006A4CEC" w:rsidP="006A4CEC" w:rsidR="006A4CEC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1</w:t>
      </w:r>
      <w:r>
        <w:rPr>
          <w:lang w:val="hr-HR"/>
        </w:rPr>
        <w:t xml:space="preserve">2. </w:t>
      </w:r>
      <w:r>
        <w:rPr>
          <w:lang w:val="hr-HR"/>
        </w:rPr>
        <w:t>rujna</w:t>
      </w:r>
      <w:r>
        <w:rPr>
          <w:lang w:val="hr-HR"/>
        </w:rPr>
        <w:t xml:space="preserve"> 2016. godine</w:t>
      </w:r>
    </w:p>
    <w:p w:rsidRDefault="006A4CEC" w:rsidP="006A4CEC" w:rsidR="006A4CEC">
      <w:pPr>
        <w:jc w:val="center"/>
        <w:outlineLvl w:val="0"/>
        <w:rPr>
          <w:lang w:val="hr-HR"/>
        </w:rPr>
      </w:pPr>
    </w:p>
    <w:p w:rsidRDefault="006A4CEC" w:rsidP="006A4CEC" w:rsidR="006A4CE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A4CEC" w:rsidP="006A4CEC" w:rsidR="006A4CEC">
      <w:pPr>
        <w:jc w:val="center"/>
        <w:outlineLvl w:val="0"/>
        <w:rPr>
          <w:lang w:val="hr-HR"/>
        </w:rPr>
      </w:pPr>
    </w:p>
    <w:p w:rsidRDefault="006A4CEC" w:rsidP="006A4CEC" w:rsidR="006A4CEC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6A4CEC" w:rsidP="006A4CEC" w:rsidR="006A4CEC">
      <w:pPr>
        <w:ind w:firstLine="720" w:left="3600"/>
        <w:outlineLvl w:val="0"/>
        <w:rPr>
          <w:lang w:val="hr-HR"/>
        </w:rPr>
      </w:pPr>
    </w:p>
    <w:p w:rsidRDefault="006A4CEC" w:rsidP="006A4CEC" w:rsidR="006A4CE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Iris </w:t>
      </w:r>
      <w:proofErr w:type="spellStart"/>
      <w:r>
        <w:rPr>
          <w:lang w:val="hr-HR"/>
        </w:rPr>
        <w:t>Hatvalić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Nemec</w:t>
      </w:r>
      <w:proofErr w:type="spellEnd"/>
    </w:p>
    <w:p w:rsidRDefault="006A4CEC" w:rsidP="006A4CEC" w:rsidR="006A4CEC">
      <w:pPr>
        <w:ind w:firstLine="720" w:left="3600"/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</w:p>
    <w:p w:rsidRDefault="006A4CEC" w:rsidP="006A4CEC" w:rsidR="006A4CE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A4CEC" w:rsidP="006A4CEC" w:rsidR="006A4CEC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A4CEC" w:rsidP="006A4CEC" w:rsidR="006A4CEC" w:rsidRPr="006A4CEC"/>
    <w:sectPr w:rsidSect="0032366B" w:rsidR="006A4CEC" w:rsidRPr="006A4CE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CEC" w:rsidR="008333A9">
    <w:pPr>
      <w:pStyle w:val="Zaglavlje"/>
    </w:pPr>
    <w:r>
      <w:rPr>
        <w:rStyle w:val="PozadinaSvijetloCrvena"/>
        <w:shd w:fill="auto" w:color="auto" w:val="clear"/>
      </w:rPr>
      <w:t>Poslovni broj: 4 St-1006/16-3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E41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CEC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A4CEC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A4CEC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2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955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96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St-1006/2016-3</izvorni_sadrzaj>
    <derivirana_varijabla naziv="DomainObject.Oznaka_1">St-1006/2016-3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St-1006/2016</izvorni_sadrzaj>
    <derivirana_varijabla naziv="DomainObject.Predmet.OznakaBroj_1">St-1006/2016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FI-SA GRUPA jednostavno društvo s ograničenom odgovornošću za savjetovanje u vezi s poslovanjem i upravljanjem u likvidaciji</izvorni_sadrzaj>
    <derivirana_varijabla naziv="DomainObject.Predmet.ProtustrankaFormated_1">  FI-SA GRUPA jednostavno društvo s ograničenom odgovornošću za savjetovanje u vezi s poslovanjem i upravljanjem u likvidaciji</derivirana_varijabla>
  </DomainObject.Predmet.ProtustrankaFormated>
  <DomainObject.Predmet.ProtustrankaFormatedOIB>
    <izvorni_sadrzaj>  FI-SA GRUPA jednostavno društvo s ograničenom odgovornošću za savjetovanje u vezi s poslovanjem i upravljanjem u likvidaciji, OIB 22738969065</izvorni_sadrzaj>
    <derivirana_varijabla naziv="DomainObject.Predmet.ProtustrankaFormatedOIB_1">  FI-SA GRUPA jednostavno društvo s ograničenom odgovornošću za savjetovanje u vezi s poslovanjem i upravljanjem u likvidaciji, OIB 22738969065</derivirana_varijabla>
  </DomainObject.Predmet.ProtustrankaFormatedOIB>
  <DomainObject.Predmet.ProtustrankaFormatedWithAdress>
    <izvorni_sadrzaj> FI-SA GRUPA jednostavno društvo s ograničenom odgovornošću za savjetovanje u vezi s poslovanjem i upravljanjem u likvidaciji, Travnička 9, 40000 Čakovec</izvorni_sadrzaj>
    <derivirana_varijabla naziv="DomainObject.Predmet.ProtustrankaFormatedWithAdress_1"> FI-SA GRUPA jednostavno društvo s ograničenom odgovornošću za savjetovanje u vezi s poslovanjem i upravljanjem u likvidaciji, Travnička 9, 40000 Čakovec</derivirana_varijabla>
  </DomainObject.Predmet.ProtustrankaFormatedWithAdress>
  <DomainObject.Predmet.ProtustrankaFormatedWithAdressOIB>
    <izvorni_sadrzaj> FI-SA GRUPA jednostavno društvo s ograničenom odgovornošću za savjetovanje u vezi s poslovanjem i upravljanjem u likvidaciji, OIB 22738969065, Travnička 9, 40000 Čakovec</izvorni_sadrzaj>
    <derivirana_varijabla naziv="DomainObject.Predmet.ProtustrankaFormatedWithAdressOIB_1"> FI-SA GRUPA jednostavno društvo s ograničenom odgovornošću za savjetovanje u vezi s poslovanjem i upravljanjem u likvidaciji, OIB 22738969065, Travnička 9, 40000 Čakovec</derivirana_varijabla>
  </DomainObject.Predmet.ProtustrankaFormatedWithAdressOIB>
  <DomainObject.Predmet.ProtustrankaWithAdress>
    <izvorni_sadrzaj>FI-SA GRUPA jednostavno društvo s ograničenom odgovornošću za savjetovanje u vezi s poslovanjem i upravljanjem u likvidaciji Travnička 9, 40000 Čakovec</izvorni_sadrzaj>
    <derivirana_varijabla naziv="DomainObject.Predmet.ProtustrankaWithAdress_1">FI-SA GRUPA jednostavno društvo s ograničenom odgovornošću za savjetovanje u vezi s poslovanjem i upravljanjem u likvidaciji Travnička 9, 40000 Čakovec</derivirana_varijabla>
  </DomainObject.Predmet.ProtustrankaWithAdress>
  <DomainObject.Predmet.ProtustrankaWithAdressOIB>
    <izvorni_sadrzaj>FI-SA GRUPA jednostavno društvo s ograničenom odgovornošću za savjetovanje u vezi s poslovanjem i upravljanjem u likvidaciji, OIB 22738969065, Travnička 9, 40000 Čakovec</izvorni_sadrzaj>
    <derivirana_varijabla naziv="DomainObject.Predmet.ProtustrankaWithAdressOIB_1">FI-SA GRUPA jednostavno društvo s ograničenom odgovornošću za savjetovanje u vezi s poslovanjem i upravljanjem u likvidaciji, OIB 22738969065, Travnička 9, 40000 Čakovec</derivirana_varijabla>
  </DomainObject.Predmet.ProtustrankaWithAdressOIB>
  <DomainObject.Predmet.ProtustrankaNazivFormated>
    <izvorni_sadrzaj>FI-SA GRUPA jednostavno društvo s ograničenom odgovornošću za savjetovanje u vezi s poslovanjem i upravljanjem u likvidaciji</izvorni_sadrzaj>
    <derivirana_varijabla naziv="DomainObject.Predmet.ProtustrankaNazivFormated_1">FI-SA GRUPA jednostavno društvo s ograničenom odgovornošću za savjetovanje u vezi s poslovanjem i upravljanjem u likvidaciji</derivirana_varijabla>
  </DomainObject.Predmet.ProtustrankaNazivFormated>
  <DomainObject.Predmet.ProtustrankaNazivFormatedOIB>
    <izvorni_sadrzaj>FI-SA GRUPA jednostavno društvo s ograničenom odgovornošću za savjetovanje u vezi s poslovanjem i upravljanjem u likvidaciji, OIB 22738969065</izvorni_sadrzaj>
    <derivirana_varijabla naziv="DomainObject.Predmet.ProtustrankaNazivFormatedOIB_1">FI-SA GRUPA jednostavno društvo s ograničenom odgovornošću za savjetovanje u vezi s poslovanjem i upravljanjem u likvidaciji, OIB 22738969065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10931.69</izvorni_sadrzaj>
    <derivirana_varijabla naziv="DomainObject.Predmet.TrenutnaVrijednost_1">10931.69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FI-SA GRUPA jednostavno društvo s ograničenom odgovornošću za savjetovanje u vezi s poslovanjem i upravljanjem u likvidaciji</item>
    </izvorni_sadrzaj>
    <derivirana_varijabla naziv="DomainObject.Predmet.ProtuStrankaListFormated_1">
      <item>FI-SA GRUPA jednostavno društvo s ograničenom odgovornošću za savjetovanje u vezi s poslovanjem i upravljanjem u likvidaciji</item>
    </derivirana_varijabla>
  </DomainObject.Predmet.ProtuStrankaListFormated>
  <DomainObject.Predmet.ProtuStrankaListFormatedOIB>
    <izvorni_sadrzaj>
      <item>FI-SA GRUPA jednostavno društvo s ograničenom odgovornošću za savjetovanje u vezi s poslovanjem i upravljanjem u likvidaciji, OIB 22738969065</item>
    </izvorni_sadrzaj>
    <derivirana_varijabla naziv="DomainObject.Predmet.ProtuStrankaListFormatedOIB_1">
      <item>FI-SA GRUPA jednostavno društvo s ograničenom odgovornošću za savjetovanje u vezi s poslovanjem i upravljanjem u likvidaciji, OIB 22738969065</item>
    </derivirana_varijabla>
  </DomainObject.Predmet.ProtuStrankaListFormatedOIB>
  <DomainObject.Predmet.ProtuStrankaListFormatedWithAdress>
    <izvorni_sadrzaj>
      <item>FI-SA GRUPA jednostavno društvo s ograničenom odgovornošću za savjetovanje u vezi s poslovanjem i upravljanjem u likvidaciji, Travnička 9, 40000 Čakovec</item>
    </izvorni_sadrzaj>
    <derivirana_varijabla naziv="DomainObject.Predmet.ProtuStrankaListFormatedWithAdress_1">
      <item>FI-SA GRUPA jednostavno društvo s ograničenom odgovornošću za savjetovanje u vezi s poslovanjem i upravljanjem u likvidaciji, Travnička 9, 40000 Čakovec</item>
    </derivirana_varijabla>
  </DomainObject.Predmet.ProtuStrankaListFormatedWithAdress>
  <DomainObject.Predmet.ProtuStrankaListFormatedWithAdressOIB>
    <izvorni_sadrzaj>
      <item>FI-SA GRUPA jednostavno društvo s ograničenom odgovornošću za savjetovanje u vezi s poslovanjem i upravljanjem u likvidaciji, OIB 22738969065, Travnička 9, 40000 Čakovec</item>
    </izvorni_sadrzaj>
    <derivirana_varijabla naziv="DomainObject.Predmet.ProtuStrankaListFormatedWithAdressOIB_1">
      <item>FI-SA GRUPA jednostavno društvo s ograničenom odgovornošću za savjetovanje u vezi s poslovanjem i upravljanjem u likvidaciji, OIB 22738969065, Travnička 9, 40000 Čakovec</item>
    </derivirana_varijabla>
  </DomainObject.Predmet.ProtuStrankaListFormatedWithAdressOIB>
  <DomainObject.Predmet.ProtuStrankaListNazivFormated>
    <izvorni_sadrzaj>
      <item>FI-SA GRUPA jednostavno društvo s ograničenom odgovornošću za savjetovanje u vezi s poslovanjem i upravljanjem u likvidaciji</item>
    </izvorni_sadrzaj>
    <derivirana_varijabla naziv="DomainObject.Predmet.ProtuStrankaListNazivFormated_1">
      <item>FI-SA GRUPA jednostavno društvo s ograničenom odgovornošću za savjetovanje u vezi s poslovanjem i upravljanjem u likvidaciji</item>
    </derivirana_varijabla>
  </DomainObject.Predmet.ProtuStrankaListNazivFormated>
  <DomainObject.Predmet.ProtuStrankaListNazivFormatedOIB>
    <izvorni_sadrzaj>
      <item>FI-SA GRUPA jednostavno društvo s ograničenom odgovornošću za savjetovanje u vezi s poslovanjem i upravljanjem u likvidaciji, OIB 22738969065</item>
    </izvorni_sadrzaj>
    <derivirana_varijabla naziv="DomainObject.Predmet.ProtuStrankaListNazivFormatedOIB_1">
      <item>FI-SA GRUPA jednostavno društvo s ograničenom odgovornošću za savjetovanje u vezi s poslovanjem i upravljanjem u likvidaciji, OIB 22738969065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St-1006/2016-3</izvorni_sadrzaj>
    <derivirana_varijabla naziv="DomainObject.PoslovniBrojDokumenta_1">St-1006/2016-3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FI-SA GRUPA jednostavno društvo s ograničenom odgovornošću za savjetovanje u vezi s poslovanjem i upravljanjem u likvidaciji</izvorni_sadrzaj>
    <derivirana_varijabla naziv="DomainObject.Predmet.ProtustrankaIDrugi_1">FI-SA GRUPA jednostavno društvo s ograničenom odgovornošću za savjetovanje u vezi s poslovanjem i upravljanjem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FI-SA GRUPA jednostavno društvo s ograničenom odgovornošću za savjetovanje u vezi s poslovanjem i upravljanjem u likvidaciji, OIB 22738969065, Travnička 9, 40000 Čakovec</izvorni_sadrzaj>
    <derivirana_varijabla naziv="DomainObject.Predmet.ProtustrankaIDrugiAdressOIB_1">FI-SA GRUPA jednostavno društvo s ograničenom odgovornošću za savjetovanje u vezi s poslovanjem i upravljanjem u likvidaciji, OIB 22738969065, Travnička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FI-SA GRUPA jednostavno društvo s ograničenom odgovornošću za savjetovanje u vezi s poslovanjem i upravljanjem u likvidaciji</item>
      <item>Sudski registar</item>
      <item>e-oglasna ploča</item>
    </izvorni_sadrzaj>
    <derivirana_varijabla naziv="DomainObject.Predmet.SudioniciListNaziv_1">
      <item>Financijska agencija</item>
      <item>FI-SA GRUPA jednostavno društvo s ograničenom odgovornošću za savjetovanje u vezi s poslovanjem i upravljanjem u likvidaciji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FI-SA GRUPA jednostavno društvo s ograničenom odgovornošću za savjetovanje u vezi s poslovanjem i upravljanjem u likvidaciji, OIB 22738969065, Travnička 9,40000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FI-SA GRUPA jednostavno društvo s ograničenom odgovornošću za savjetovanje u vezi s poslovanjem i upravljanjem u likvidaciji, OIB 22738969065, Travnička 9,40000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37FC5-2D04-4CA9-91AB-B58F5A7F6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2612</properties:Characters>
  <properties:Lines>76</properties:Lines>
  <properties:Paragraphs>18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2016-09-12T07:36:00Z</cp:lastPrinted>
  <dcterms:modified xmlns:xsi="http://www.w3.org/2001/XMLSchema-instance" xsi:type="dcterms:W3CDTF">2016-09-12T07:36:00Z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St-1006/2016-3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