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899f" w14:paraId="77b899f" w:rsidRDefault="00296B54" w:rsidP="0010243F" w:rsidR="00144213">
      <w:pPr>
        <w:ind w:firstLine="720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  <w:t xml:space="preserve">  </w:t>
      </w:r>
      <w:r w:rsidR="00DB1D41">
        <w:rPr>
          <w:b/>
        </w:rPr>
        <w:t>Posl. br. 12. Stpn-</w:t>
      </w:r>
      <w:r w:rsidR="00216119">
        <w:rPr>
          <w:b/>
        </w:rPr>
        <w:t>91</w:t>
      </w:r>
      <w:r w:rsidR="0010243F">
        <w:rPr>
          <w:b/>
        </w:rPr>
        <w:t>/2015</w:t>
      </w:r>
    </w:p>
    <w:p w:rsidRDefault="0010243F" w:rsidP="0010243F" w:rsidR="0010243F" w:rsidRPr="0010243F">
      <w:pPr>
        <w:ind w:firstLine="720"/>
        <w:rPr>
          <w:b/>
          <w:sz w:val="8"/>
          <w:szCs w:val="8"/>
          <w:lang w:val="hr-HR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476FB">
      <w:pPr>
        <w:rPr>
          <w:b/>
          <w:lang w:val="hr-HR"/>
        </w:rPr>
      </w:pPr>
    </w:p>
    <w:p w:rsidRDefault="00144213" w:rsidP="00874D1A" w:rsidR="00144213" w:rsidRPr="005834B7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F7874">
      <w:pPr>
        <w:jc w:val="center"/>
        <w:rPr>
          <w:b/>
          <w:sz w:val="16"/>
          <w:szCs w:val="16"/>
          <w:lang w:val="hr-HR"/>
        </w:rPr>
      </w:pPr>
    </w:p>
    <w:p w:rsidRDefault="00874D1A" w:rsidP="002874CF" w:rsidR="00874D1A" w:rsidRPr="002874CF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FE3E99" w:rsidP="00964A7F" w:rsidR="00FE3E99" w:rsidRPr="002874CF">
      <w:pPr>
        <w:rPr>
          <w:sz w:val="28"/>
          <w:szCs w:val="28"/>
          <w:lang w:val="hr-HR"/>
        </w:rPr>
      </w:pPr>
    </w:p>
    <w:p w:rsidRDefault="00964A7F" w:rsidP="00282910" w:rsidR="00144213" w:rsidRPr="002476FB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</w:t>
      </w:r>
      <w:r w:rsidR="00282910" w:rsidRPr="00C4253C">
        <w:rPr>
          <w:b w:val="false"/>
          <w:szCs w:val="24"/>
        </w:rPr>
        <w:t xml:space="preserve"> </w:t>
      </w:r>
      <w:r w:rsidR="00216119" w:rsidRPr="00216119">
        <w:rPr>
          <w:b w:val="false"/>
        </w:rPr>
        <w:t>IVANA BABIĆA, vlasnika obrta auto-taxi “IVAN BABIĆ”, Split, Martićeva 3, OIB: 24232405715,</w:t>
      </w:r>
      <w:r w:rsidR="00282910" w:rsidRPr="002476FB">
        <w:rPr>
          <w:b w:val="false"/>
          <w:szCs w:val="24"/>
        </w:rPr>
        <w:t xml:space="preserve"> za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216119">
        <w:rPr>
          <w:b w:val="false"/>
          <w:szCs w:val="24"/>
        </w:rPr>
        <w:t>91</w:t>
      </w:r>
      <w:r w:rsidR="0010243F">
        <w:rPr>
          <w:b w:val="false"/>
          <w:szCs w:val="24"/>
        </w:rPr>
        <w:t>/2015</w:t>
      </w:r>
      <w:r w:rsidR="00DB1D41">
        <w:rPr>
          <w:b w:val="false"/>
          <w:szCs w:val="24"/>
        </w:rPr>
        <w:t xml:space="preserve"> od</w:t>
      </w:r>
      <w:r w:rsidR="0010243F">
        <w:rPr>
          <w:b w:val="false"/>
          <w:szCs w:val="24"/>
        </w:rPr>
        <w:t xml:space="preserve"> </w:t>
      </w:r>
      <w:r w:rsidR="00216119">
        <w:rPr>
          <w:b w:val="false"/>
          <w:szCs w:val="24"/>
        </w:rPr>
        <w:t>18</w:t>
      </w:r>
      <w:r w:rsidR="002874CF">
        <w:rPr>
          <w:b w:val="false"/>
          <w:szCs w:val="24"/>
        </w:rPr>
        <w:t>. studenog</w:t>
      </w:r>
      <w:r w:rsidR="0010243F">
        <w:rPr>
          <w:b w:val="false"/>
          <w:szCs w:val="24"/>
        </w:rPr>
        <w:t xml:space="preserve"> 2015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između predlagatelja – dužnika </w:t>
      </w:r>
      <w:r w:rsidR="00216119">
        <w:rPr>
          <w:b w:val="false"/>
        </w:rPr>
        <w:t>IVANA BABIĆA, vl.</w:t>
      </w:r>
      <w:r w:rsidR="00216119" w:rsidRPr="00216119">
        <w:rPr>
          <w:b w:val="false"/>
        </w:rPr>
        <w:t xml:space="preserve"> obrt</w:t>
      </w:r>
      <w:r w:rsidR="00216119">
        <w:rPr>
          <w:b w:val="false"/>
        </w:rPr>
        <w:t>a auto-taxi “IVAN BABIĆ”, Split</w:t>
      </w:r>
      <w:r w:rsidR="00216119" w:rsidRPr="00216119">
        <w:rPr>
          <w:b w:val="false"/>
        </w:rPr>
        <w:t xml:space="preserve"> </w:t>
      </w:r>
      <w:r w:rsidR="00216119">
        <w:rPr>
          <w:b w:val="false"/>
          <w:szCs w:val="24"/>
        </w:rPr>
        <w:t>i vjerovnika dužnika,</w:t>
      </w:r>
      <w:r w:rsidR="00282910" w:rsidRPr="002476FB">
        <w:rPr>
          <w:b w:val="false"/>
          <w:szCs w:val="24"/>
        </w:rPr>
        <w:t xml:space="preserve"> za dan</w:t>
      </w:r>
    </w:p>
    <w:p w:rsidRDefault="00144213" w:rsidP="00282910" w:rsidR="00144213" w:rsidRPr="002476FB">
      <w:pPr>
        <w:pStyle w:val="Naslov3"/>
        <w:rPr>
          <w:b w:val="false"/>
          <w:szCs w:val="24"/>
        </w:rPr>
      </w:pPr>
    </w:p>
    <w:p w:rsidRDefault="00144213" w:rsidP="00282910" w:rsidR="00144213" w:rsidRPr="002476FB">
      <w:pPr>
        <w:pStyle w:val="Naslov3"/>
        <w:rPr>
          <w:b w:val="false"/>
          <w:szCs w:val="24"/>
        </w:rPr>
      </w:pPr>
    </w:p>
    <w:p w:rsidRDefault="00216119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4. prosinca</w:t>
      </w:r>
      <w:r w:rsidR="0010243F">
        <w:rPr>
          <w:b w:val="false"/>
          <w:szCs w:val="24"/>
        </w:rPr>
        <w:t xml:space="preserve"> 2015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 w:rsidR="00F73637">
        <w:rPr>
          <w:b w:val="false"/>
          <w:szCs w:val="24"/>
        </w:rPr>
        <w:t>9</w:t>
      </w:r>
      <w:r w:rsidR="00186DE5">
        <w:rPr>
          <w:b w:val="false"/>
          <w:szCs w:val="24"/>
        </w:rPr>
        <w:t>,00</w:t>
      </w:r>
      <w:r w:rsidR="00282910" w:rsidRPr="002476FB">
        <w:rPr>
          <w:b w:val="false"/>
          <w:szCs w:val="24"/>
        </w:rPr>
        <w:t xml:space="preserve"> sati, </w:t>
      </w:r>
    </w:p>
    <w:p w:rsidRDefault="00144213" w:rsidP="00144213" w:rsidR="00282910" w:rsidRPr="00F73637">
      <w:pPr>
        <w:pStyle w:val="Naslov3"/>
        <w:jc w:val="center"/>
        <w:rPr>
          <w:b w:val="false"/>
          <w:szCs w:val="24"/>
        </w:rPr>
      </w:pPr>
      <w:r w:rsidRPr="00F73637">
        <w:rPr>
          <w:b w:val="false"/>
          <w:szCs w:val="24"/>
        </w:rPr>
        <w:t xml:space="preserve">u </w:t>
      </w:r>
      <w:r w:rsidR="00F73637">
        <w:rPr>
          <w:b w:val="false"/>
          <w:szCs w:val="24"/>
        </w:rPr>
        <w:t>sobi</w:t>
      </w:r>
      <w:r w:rsidR="00F73637" w:rsidRPr="00F73637">
        <w:rPr>
          <w:b w:val="false"/>
          <w:szCs w:val="24"/>
        </w:rPr>
        <w:t xml:space="preserve"> br. 118/I (sudnica 4)</w:t>
      </w:r>
      <w:r w:rsidR="00F73637">
        <w:rPr>
          <w:b w:val="false"/>
          <w:szCs w:val="24"/>
        </w:rPr>
        <w:t>,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  <w:r w:rsidR="00F73637">
        <w:t>.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5834B7">
      <w:pPr>
        <w:rPr>
          <w:sz w:val="32"/>
          <w:szCs w:val="32"/>
          <w:lang w:val="hr-HR"/>
        </w:rPr>
      </w:pPr>
    </w:p>
    <w:p w:rsidRDefault="0010243F" w:rsidP="0010243F" w:rsidR="0010243F" w:rsidRPr="002476FB">
      <w:pPr>
        <w:jc w:val="both"/>
        <w:rPr>
          <w:lang w:val="hr-HR"/>
        </w:rPr>
      </w:pPr>
      <w:r>
        <w:rPr>
          <w:lang w:val="hr-HR"/>
        </w:rPr>
        <w:t>Objavom ovog oglasa na e-oglasnoj ploči</w:t>
      </w:r>
      <w:r w:rsidRPr="00810F15">
        <w:t xml:space="preserve"> </w:t>
      </w:r>
      <w:r w:rsidRPr="002476FB">
        <w:t>suda</w:t>
      </w:r>
      <w:r>
        <w:t>, kao i na web – stranici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2476FB">
      <w:pPr>
        <w:rPr>
          <w:lang w:val="hr-HR"/>
        </w:rPr>
      </w:pPr>
    </w:p>
    <w:p w:rsidRDefault="0059666B" w:rsidP="00874D1A" w:rsidR="0059666B" w:rsidRPr="002476FB">
      <w:pPr>
        <w:jc w:val="both"/>
        <w:rPr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216119">
        <w:rPr>
          <w:lang w:val="hr-HR"/>
        </w:rPr>
        <w:t>91</w:t>
      </w:r>
      <w:r w:rsidR="0010243F">
        <w:rPr>
          <w:lang w:val="hr-HR"/>
        </w:rPr>
        <w:t>/2015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216119">
        <w:rPr>
          <w:lang w:val="hr-HR"/>
        </w:rPr>
        <w:t>18.</w:t>
      </w:r>
      <w:r w:rsidR="002874CF">
        <w:rPr>
          <w:lang w:val="hr-HR"/>
        </w:rPr>
        <w:t>11</w:t>
      </w:r>
      <w:r w:rsidR="0010243F">
        <w:rPr>
          <w:lang w:val="hr-HR"/>
        </w:rPr>
        <w:t>.2015</w:t>
      </w:r>
      <w:r w:rsidR="002874CF">
        <w:rPr>
          <w:lang w:val="hr-HR"/>
        </w:rPr>
        <w:t>.</w:t>
      </w:r>
      <w:r w:rsidR="00874D1A" w:rsidRPr="002476FB">
        <w:rPr>
          <w:lang w:val="hr-HR"/>
        </w:rPr>
        <w:t>)</w:t>
      </w:r>
    </w:p>
    <w:sectPr w:rsidSect="0010243F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674" w:rsidP="003A6DA9" w:rsidR="00DF3674">
      <w:r>
        <w:separator/>
      </w:r>
    </w:p>
  </w:endnote>
  <w:endnote w:id="0" w:type="continuationSeparator">
    <w:p w:rsidRDefault="00DF3674" w:rsidP="003A6DA9" w:rsidR="00DF3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674" w:rsidP="003A6DA9" w:rsidR="00DF3674">
      <w:r>
        <w:separator/>
      </w:r>
    </w:p>
  </w:footnote>
  <w:footnote w:id="0" w:type="continuationSeparator">
    <w:p w:rsidRDefault="00DF3674" w:rsidP="003A6DA9" w:rsidR="00DF3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31BF1"/>
    <w:rsid w:val="000537EF"/>
    <w:rsid w:val="00054ABE"/>
    <w:rsid w:val="000A0D85"/>
    <w:rsid w:val="000F7E4A"/>
    <w:rsid w:val="0010243F"/>
    <w:rsid w:val="00104C0A"/>
    <w:rsid w:val="00116E67"/>
    <w:rsid w:val="00134317"/>
    <w:rsid w:val="00140983"/>
    <w:rsid w:val="00142696"/>
    <w:rsid w:val="00143AD0"/>
    <w:rsid w:val="00144213"/>
    <w:rsid w:val="00186DE5"/>
    <w:rsid w:val="001D0C49"/>
    <w:rsid w:val="00216119"/>
    <w:rsid w:val="002476FB"/>
    <w:rsid w:val="00247D9D"/>
    <w:rsid w:val="00275739"/>
    <w:rsid w:val="00282910"/>
    <w:rsid w:val="002874CF"/>
    <w:rsid w:val="00296B54"/>
    <w:rsid w:val="00300679"/>
    <w:rsid w:val="003109B7"/>
    <w:rsid w:val="00313AD8"/>
    <w:rsid w:val="0031650A"/>
    <w:rsid w:val="00333ABE"/>
    <w:rsid w:val="003578C5"/>
    <w:rsid w:val="003759EC"/>
    <w:rsid w:val="00383FD6"/>
    <w:rsid w:val="003A6DA9"/>
    <w:rsid w:val="003F13DF"/>
    <w:rsid w:val="0047098F"/>
    <w:rsid w:val="004807EF"/>
    <w:rsid w:val="004933CB"/>
    <w:rsid w:val="00493403"/>
    <w:rsid w:val="004A2409"/>
    <w:rsid w:val="005005FF"/>
    <w:rsid w:val="005023E5"/>
    <w:rsid w:val="00503F60"/>
    <w:rsid w:val="005834B7"/>
    <w:rsid w:val="0059666B"/>
    <w:rsid w:val="00646797"/>
    <w:rsid w:val="00656DEE"/>
    <w:rsid w:val="007706B6"/>
    <w:rsid w:val="00780D19"/>
    <w:rsid w:val="00782D8B"/>
    <w:rsid w:val="00784B59"/>
    <w:rsid w:val="007978F0"/>
    <w:rsid w:val="007D3B46"/>
    <w:rsid w:val="007D4F11"/>
    <w:rsid w:val="007F36A7"/>
    <w:rsid w:val="008077E5"/>
    <w:rsid w:val="008356F0"/>
    <w:rsid w:val="008714DE"/>
    <w:rsid w:val="00874D1A"/>
    <w:rsid w:val="00891627"/>
    <w:rsid w:val="008B08C9"/>
    <w:rsid w:val="008B4783"/>
    <w:rsid w:val="00913E4E"/>
    <w:rsid w:val="0091491C"/>
    <w:rsid w:val="0092225D"/>
    <w:rsid w:val="00964A7F"/>
    <w:rsid w:val="00993327"/>
    <w:rsid w:val="009D59A9"/>
    <w:rsid w:val="009F7874"/>
    <w:rsid w:val="00A6343F"/>
    <w:rsid w:val="00AE009E"/>
    <w:rsid w:val="00AE6449"/>
    <w:rsid w:val="00B66F81"/>
    <w:rsid w:val="00B82ED1"/>
    <w:rsid w:val="00BE4C93"/>
    <w:rsid w:val="00C076C4"/>
    <w:rsid w:val="00C21928"/>
    <w:rsid w:val="00C31D59"/>
    <w:rsid w:val="00C4253C"/>
    <w:rsid w:val="00C57EF1"/>
    <w:rsid w:val="00C6412A"/>
    <w:rsid w:val="00C64619"/>
    <w:rsid w:val="00CA1776"/>
    <w:rsid w:val="00CA2900"/>
    <w:rsid w:val="00CA7AEC"/>
    <w:rsid w:val="00CC0ECE"/>
    <w:rsid w:val="00CC3B1A"/>
    <w:rsid w:val="00CC6068"/>
    <w:rsid w:val="00D10042"/>
    <w:rsid w:val="00D14803"/>
    <w:rsid w:val="00D268E7"/>
    <w:rsid w:val="00D63F94"/>
    <w:rsid w:val="00D95E51"/>
    <w:rsid w:val="00DB1D41"/>
    <w:rsid w:val="00DC5500"/>
    <w:rsid w:val="00DF3674"/>
    <w:rsid w:val="00E059E1"/>
    <w:rsid w:val="00E17A90"/>
    <w:rsid w:val="00E25A2D"/>
    <w:rsid w:val="00E57D92"/>
    <w:rsid w:val="00F047DE"/>
    <w:rsid w:val="00F44A39"/>
    <w:rsid w:val="00F73637"/>
    <w:rsid w:val="00F77480"/>
    <w:rsid w:val="00F833D5"/>
    <w:rsid w:val="00F9353E"/>
    <w:rsid w:val="00FA15A6"/>
    <w:rsid w:val="00FA784A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E0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0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009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00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00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E0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0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009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00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00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Stpn-91/2015</izvorni_sadrzaj>
    <derivirana_varijabla naziv="DomainObject.Predmet.OznakaBroj_1">Stpn-91/2015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Babić</izvorni_sadrzaj>
    <derivirana_varijabla naziv="DomainObject.Predmet.StrankaFormated_1">  Ivan Babić</derivirana_varijabla>
  </DomainObject.Predmet.StrankaFormated>
  <DomainObject.Predmet.StrankaFormatedOIB>
    <izvorni_sadrzaj>  Ivan Babić, OIB 24232405715</izvorni_sadrzaj>
    <derivirana_varijabla naziv="DomainObject.Predmet.StrankaFormatedOIB_1">  Ivan Babić, OIB 24232405715</derivirana_varijabla>
  </DomainObject.Predmet.StrankaFormatedOIB>
  <DomainObject.Predmet.StrankaFormatedWithAdress>
    <izvorni_sadrzaj> Ivan Babić, Fra Grge Martića 3, 21000 Split</izvorni_sadrzaj>
    <derivirana_varijabla naziv="DomainObject.Predmet.StrankaFormatedWithAdress_1"> Ivan Babić, Fra Grge Martića 3, 21000 Split</derivirana_varijabla>
  </DomainObject.Predmet.StrankaFormatedWithAdress>
  <DomainObject.Predmet.StrankaFormatedWithAdressOIB>
    <izvorni_sadrzaj> Ivan Babić, OIB 24232405715, Fra Grge Martića 3, 21000 Split</izvorni_sadrzaj>
    <derivirana_varijabla naziv="DomainObject.Predmet.StrankaFormatedWithAdressOIB_1"> Ivan Babić, OIB 24232405715, Fra Grge Martića 3, 21000 Split</derivirana_varijabla>
  </DomainObject.Predmet.StrankaFormatedWithAdressOIB>
  <DomainObject.Predmet.StrankaWithAdress>
    <izvorni_sadrzaj>Ivan Babić Fra Grge Martića 3,21000 Split</izvorni_sadrzaj>
    <derivirana_varijabla naziv="DomainObject.Predmet.StrankaWithAdress_1">Ivan Babić Fra Grge Martića 3,21000 Split</derivirana_varijabla>
  </DomainObject.Predmet.StrankaWithAdress>
  <DomainObject.Predmet.StrankaWithAdressOIB>
    <izvorni_sadrzaj>Ivan Babić, OIB 24232405715, Fra Grge Martića 3,21000 Split</izvorni_sadrzaj>
    <derivirana_varijabla naziv="DomainObject.Predmet.StrankaWithAdressOIB_1">Ivan Babić, OIB 24232405715, Fra Grge Martića 3,21000 Split</derivirana_varijabla>
  </DomainObject.Predmet.StrankaWithAdressOIB>
  <DomainObject.Predmet.StrankaNazivFormated>
    <izvorni_sadrzaj>Ivan Babić</izvorni_sadrzaj>
    <derivirana_varijabla naziv="DomainObject.Predmet.StrankaNazivFormated_1">Ivan Babić</derivirana_varijabla>
  </DomainObject.Predmet.StrankaNazivFormated>
  <DomainObject.Predmet.StrankaNazivFormatedOIB>
    <izvorni_sadrzaj>Ivan Babić, OIB 24232405715</izvorni_sadrzaj>
    <derivirana_varijabla naziv="DomainObject.Predmet.StrankaNazivFormatedOIB_1">Ivan Babić, OIB 24232405715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Ivan Babić</item>
    </izvorni_sadrzaj>
    <derivirana_varijabla naziv="DomainObject.Predmet.StrankaListFormated_1">
      <item>Ivan Babić</item>
    </derivirana_varijabla>
  </DomainObject.Predmet.StrankaListFormated>
  <DomainObject.Predmet.StrankaListFormatedOIB>
    <izvorni_sadrzaj>
      <item>Ivan Babić, OIB 24232405715</item>
    </izvorni_sadrzaj>
    <derivirana_varijabla naziv="DomainObject.Predmet.StrankaListFormatedOIB_1">
      <item>Ivan Babić, OIB 24232405715</item>
    </derivirana_varijabla>
  </DomainObject.Predmet.StrankaListFormatedOIB>
  <DomainObject.Predmet.StrankaListFormatedWithAdress>
    <izvorni_sadrzaj>
      <item>Ivan Babić, Fra Grge Martića 3, 21000 Split</item>
    </izvorni_sadrzaj>
    <derivirana_varijabla naziv="DomainObject.Predmet.StrankaListFormatedWithAdress_1">
      <item>Ivan Babić, Fra Grge Martića 3, 21000 Split</item>
    </derivirana_varijabla>
  </DomainObject.Predmet.StrankaListFormatedWithAdress>
  <DomainObject.Predmet.StrankaListFormatedWithAdressOIB>
    <izvorni_sadrzaj>
      <item>Ivan Babić, OIB 24232405715, Fra Grge Martića 3, 21000 Split</item>
    </izvorni_sadrzaj>
    <derivirana_varijabla naziv="DomainObject.Predmet.StrankaListFormatedWithAdressOIB_1">
      <item>Ivan Babić, OIB 24232405715, Fra Grge Martića 3, 21000 Split</item>
    </derivirana_varijabla>
  </DomainObject.Predmet.StrankaListFormatedWithAdressOIB>
  <DomainObject.Predmet.StrankaListNazivFormated>
    <izvorni_sadrzaj>
      <item>Ivan Babić</item>
    </izvorni_sadrzaj>
    <derivirana_varijabla naziv="DomainObject.Predmet.StrankaListNazivFormated_1">
      <item>Ivan Babić</item>
    </derivirana_varijabla>
  </DomainObject.Predmet.StrankaListNazivFormated>
  <DomainObject.Predmet.StrankaListNazivFormatedOIB>
    <izvorni_sadrzaj>
      <item>Ivan Babić, OIB 24232405715</item>
    </izvorni_sadrzaj>
    <derivirana_varijabla naziv="DomainObject.Predmet.StrankaListNazivFormatedOIB_1">
      <item>Ivan Babić, OIB 24232405715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Babić</izvorni_sadrzaj>
    <derivirana_varijabla naziv="DomainObject.Predmet.StrankaIDrugi_1">Ivan Babić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Babić, OIB 24232405715, Fra Grge Martića 3, 21000 Split</izvorni_sadrzaj>
    <derivirana_varijabla naziv="DomainObject.Predmet.StrankaIDrugiAdressOIB_1">Ivan Babić, OIB 24232405715, Fra Grge Martića 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Babić</item>
    </izvorni_sadrzaj>
    <derivirana_varijabla naziv="DomainObject.Predmet.SudioniciListNaziv_1">
      <item>Ivan Babić</item>
    </derivirana_varijabla>
  </DomainObject.Predmet.SudioniciListNaziv>
  <DomainObject.Predmet.SudioniciListAdressOIB>
    <izvorni_sadrzaj>
      <item>Ivan Babić, OIB 24232405715, Fra Grge Martića 3,21000 Split</item>
    </izvorni_sadrzaj>
    <derivirana_varijabla naziv="DomainObject.Predmet.SudioniciListAdressOIB_1">
      <item>Ivan Babić, OIB 24232405715, Fra Grge Martića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24232405715</item>
    </izvorni_sadrzaj>
    <derivirana_varijabla naziv="DomainObject.Predmet.SudioniciListNazivOIB_1">
      <item>, OIB 24232405715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132</properties:Words>
  <properties:Characters>758</properties:Characters>
  <properties:Lines>29</properties:Lines>
  <properties:Paragraphs>11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2015-07-24T08:35:00Z</dcterms:created>
  <dc:creator>pbacic</dc:creator>
  <cp:lastModifiedBy>Paško Bačić</cp:lastModifiedBy>
  <cp:lastPrinted>2014-10-02T10:56:00Z</cp:lastPrinted>
  <dcterms:modified xmlns:xsi="http://www.w3.org/2001/XMLSchema-instance" xsi:type="dcterms:W3CDTF">2015-11-18T12:30:00Z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