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dfe1" w14:paraId="f3fdfe1" w:rsidRDefault="000028B7" w:rsidP="000028B7" w:rsidR="000028B7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8B7" w:rsidP="000028B7" w:rsidR="000028B7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0028B7" w:rsidP="000028B7" w:rsidR="000028B7">
      <w:pPr>
        <w:rPr>
          <w:szCs w:val="24"/>
        </w:rPr>
      </w:pPr>
      <w:r>
        <w:rPr>
          <w:szCs w:val="24"/>
        </w:rPr>
        <w:t>Trgovački sud u Varaždinu</w:t>
      </w:r>
    </w:p>
    <w:p w:rsidRDefault="000028B7" w:rsidP="000028B7" w:rsidR="000028B7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0028B7" w:rsidP="000028B7" w:rsidR="00002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St-347/2018-5</w:t>
      </w:r>
    </w:p>
    <w:p w:rsidRDefault="000028B7" w:rsidP="000028B7" w:rsidR="000028B7">
      <w:pPr>
        <w:jc w:val="center"/>
        <w:rPr>
          <w:szCs w:val="24"/>
        </w:rPr>
      </w:pPr>
    </w:p>
    <w:p w:rsidRDefault="000028B7" w:rsidP="000028B7" w:rsidR="000028B7">
      <w:pPr>
        <w:jc w:val="center"/>
        <w:rPr>
          <w:szCs w:val="24"/>
        </w:rPr>
      </w:pPr>
    </w:p>
    <w:p w:rsidRDefault="000028B7" w:rsidP="000028B7" w:rsidR="000028B7">
      <w:pPr>
        <w:jc w:val="center"/>
        <w:rPr>
          <w:szCs w:val="24"/>
        </w:rPr>
      </w:pPr>
    </w:p>
    <w:p w:rsidRDefault="000028B7" w:rsidP="000028B7" w:rsidR="000028B7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METATRON CUBE j.d.o.o. Čakovec, </w:t>
      </w:r>
      <w:proofErr w:type="spellStart"/>
      <w:r>
        <w:t>Buzovečka</w:t>
      </w:r>
      <w:proofErr w:type="spellEnd"/>
      <w:r>
        <w:t xml:space="preserve"> ulica 49, OIB: 6477170723, 7.  studenoga 2018., </w:t>
      </w:r>
    </w:p>
    <w:p w:rsidRDefault="000028B7" w:rsidP="000028B7" w:rsidR="000028B7">
      <w:pPr>
        <w:jc w:val="both"/>
      </w:pPr>
    </w:p>
    <w:p w:rsidRDefault="000028B7" w:rsidP="000028B7" w:rsidR="000028B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METATRON CUBE j.d.o.o. Čakovec, </w:t>
      </w:r>
      <w:proofErr w:type="spellStart"/>
      <w:r>
        <w:t>Buzovečka</w:t>
      </w:r>
      <w:proofErr w:type="spellEnd"/>
      <w:r>
        <w:t xml:space="preserve"> ulica 49, OIB: 6477170723</w:t>
      </w:r>
      <w:r>
        <w:rPr>
          <w:szCs w:val="24"/>
        </w:rPr>
        <w:t>, s danom 7. studenoga 2018. u 13,30 sati.</w:t>
      </w:r>
    </w:p>
    <w:p w:rsidRDefault="000028B7" w:rsidP="000028B7" w:rsidR="000028B7">
      <w:pPr>
        <w:ind w:hanging="705" w:left="1413"/>
        <w:jc w:val="both"/>
        <w:rPr>
          <w:szCs w:val="24"/>
        </w:rPr>
      </w:pPr>
    </w:p>
    <w:p w:rsidRDefault="000028B7" w:rsidP="000028B7" w:rsidR="000028B7">
      <w:pPr>
        <w:ind w:hanging="705" w:left="1410"/>
        <w:jc w:val="both"/>
      </w:pPr>
      <w:r>
        <w:t>II</w:t>
      </w:r>
      <w:r>
        <w:tab/>
        <w:t>Za stečajnog upravitelja imenuje se Snježana Vrkljan iz Zagreba, Kralja Zvonimira 75, OIB: 44740101731.</w:t>
      </w:r>
    </w:p>
    <w:p w:rsidRDefault="000028B7" w:rsidP="000028B7" w:rsidR="000028B7">
      <w:pPr>
        <w:ind w:hanging="705" w:left="1413"/>
        <w:jc w:val="both"/>
        <w:rPr>
          <w:szCs w:val="24"/>
        </w:rPr>
      </w:pPr>
    </w:p>
    <w:p w:rsidRDefault="000028B7" w:rsidP="000028B7" w:rsidR="000028B7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METATRON CUBE j.d.o.o. Čakovec, </w:t>
      </w:r>
      <w:proofErr w:type="spellStart"/>
      <w:r>
        <w:rPr>
          <w:szCs w:val="24"/>
        </w:rPr>
        <w:t>Buzovečka</w:t>
      </w:r>
      <w:proofErr w:type="spellEnd"/>
      <w:r>
        <w:rPr>
          <w:szCs w:val="24"/>
        </w:rPr>
        <w:t xml:space="preserve"> ulica 49, OIB: 6477170723.</w:t>
      </w:r>
    </w:p>
    <w:p w:rsidRDefault="000028B7" w:rsidP="000028B7" w:rsidR="000028B7">
      <w:pPr>
        <w:ind w:hanging="705" w:left="1410"/>
        <w:jc w:val="both"/>
      </w:pPr>
    </w:p>
    <w:p w:rsidRDefault="000028B7" w:rsidP="000028B7" w:rsidR="000028B7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0028B7" w:rsidP="000028B7" w:rsidR="000028B7">
      <w:pPr>
        <w:jc w:val="both"/>
        <w:rPr>
          <w:szCs w:val="24"/>
        </w:rPr>
      </w:pPr>
    </w:p>
    <w:p w:rsidRDefault="000028B7" w:rsidP="000028B7" w:rsidR="000028B7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METATRON CUBE j.d.o.o. Čakovec, </w:t>
      </w:r>
      <w:proofErr w:type="spellStart"/>
      <w:r>
        <w:t>Buzovečka</w:t>
      </w:r>
      <w:proofErr w:type="spellEnd"/>
      <w:r>
        <w:t xml:space="preserve"> ulica 49, OIB: 6477170723,</w:t>
      </w:r>
      <w:r>
        <w:rPr>
          <w:szCs w:val="24"/>
        </w:rPr>
        <w:t xml:space="preserve"> bit će brisan iz sudskog registra.</w:t>
      </w:r>
    </w:p>
    <w:p w:rsidRDefault="000028B7" w:rsidP="000028B7" w:rsidR="000028B7">
      <w:pPr>
        <w:jc w:val="center"/>
        <w:rPr>
          <w:szCs w:val="24"/>
        </w:rPr>
      </w:pPr>
    </w:p>
    <w:p w:rsidRDefault="000028B7" w:rsidP="000028B7" w:rsidR="000028B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6. rujna 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jc w:val="both"/>
        <w:rPr>
          <w:szCs w:val="24"/>
        </w:rPr>
      </w:pPr>
      <w:r>
        <w:rPr>
          <w:szCs w:val="24"/>
        </w:rPr>
        <w:tab/>
      </w:r>
    </w:p>
    <w:p w:rsidRDefault="000028B7" w:rsidP="000028B7" w:rsidR="000028B7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jc w:val="center"/>
        <w:rPr>
          <w:szCs w:val="24"/>
        </w:rPr>
      </w:pPr>
      <w:r>
        <w:rPr>
          <w:szCs w:val="24"/>
        </w:rPr>
        <w:t>U Varaždinu 7. studenoga 2018.</w:t>
      </w:r>
    </w:p>
    <w:p w:rsidRDefault="000028B7" w:rsidP="000028B7" w:rsidR="000028B7">
      <w:pPr>
        <w:jc w:val="center"/>
        <w:rPr>
          <w:szCs w:val="24"/>
        </w:rPr>
      </w:pPr>
    </w:p>
    <w:p w:rsidRDefault="000028B7" w:rsidP="000028B7" w:rsidR="00002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0028B7" w:rsidP="000028B7" w:rsidR="00002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Sudac: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0028B7" w:rsidP="000028B7" w:rsidR="000028B7">
      <w:r>
        <w:tab/>
        <w:t>Uputa o pravnom lijeku:</w:t>
      </w:r>
    </w:p>
    <w:p w:rsidRDefault="000028B7" w:rsidP="000028B7" w:rsidR="000028B7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028B7" w:rsidP="000028B7" w:rsidR="000028B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028B7" w:rsidP="000028B7" w:rsidR="000028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0028B7" w:rsidP="000028B7" w:rsidR="000028B7">
      <w:pPr>
        <w:rPr>
          <w:szCs w:val="24"/>
        </w:rPr>
      </w:pPr>
    </w:p>
    <w:p w:rsidRDefault="000028B7" w:rsidP="000028B7" w:rsidR="000028B7">
      <w:pPr>
        <w:rPr>
          <w:szCs w:val="24"/>
        </w:rPr>
      </w:pPr>
      <w:r>
        <w:rPr>
          <w:szCs w:val="24"/>
        </w:rPr>
        <w:t>DNA:</w:t>
      </w:r>
    </w:p>
    <w:p w:rsidRDefault="000028B7" w:rsidP="000028B7" w:rsidR="000028B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028B7" w:rsidP="000028B7" w:rsidR="000028B7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0028B7" w:rsidP="000028B7" w:rsidR="000028B7">
      <w:pPr>
        <w:numPr>
          <w:ilvl w:val="0"/>
          <w:numId w:val="47"/>
        </w:numPr>
        <w:jc w:val="both"/>
        <w:rPr>
          <w:szCs w:val="24"/>
        </w:rPr>
      </w:pPr>
      <w:r>
        <w:t xml:space="preserve">Dužnik - METATRON CUBE j.d.o.o. Čakovec, </w:t>
      </w:r>
      <w:proofErr w:type="spellStart"/>
      <w:r>
        <w:t>Buzovečka</w:t>
      </w:r>
      <w:proofErr w:type="spellEnd"/>
      <w:r>
        <w:t xml:space="preserve"> ulica 49</w:t>
      </w:r>
    </w:p>
    <w:p w:rsidRDefault="000028B7" w:rsidP="000028B7" w:rsidR="00002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Ines Vuković, Čakovec, </w:t>
      </w:r>
      <w:proofErr w:type="spellStart"/>
      <w:r>
        <w:rPr>
          <w:szCs w:val="24"/>
        </w:rPr>
        <w:t>Buzovečka</w:t>
      </w:r>
      <w:proofErr w:type="spellEnd"/>
      <w:r>
        <w:rPr>
          <w:szCs w:val="24"/>
        </w:rPr>
        <w:t xml:space="preserve"> 49</w:t>
      </w:r>
    </w:p>
    <w:p w:rsidRDefault="000028B7" w:rsidP="000028B7" w:rsidR="000028B7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0028B7" w:rsidP="000028B7" w:rsidR="00002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0028B7" w:rsidP="000028B7" w:rsidR="00002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Stečajni upravitelj- Snježana Vrkljan, Zagreb, Kralja Zvonimira 75</w:t>
      </w:r>
    </w:p>
    <w:p w:rsidRDefault="000028B7" w:rsidP="000028B7" w:rsidR="000028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0028B7" w:rsidR="00AE649C" w:rsidRPr="000028B7"/>
    <w:sectPr w:rsidSect="0032366B" w:rsidR="00AE649C" w:rsidRPr="000028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8B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28B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28B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86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St-347/2018-5</izvorni_sadrzaj>
    <derivirana_varijabla naziv="DomainObject.Oznaka_1">St-347/2018-5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METATRON CUBE jednostavno društvo s ograničenom odgovornošću za trgovinu i usluge zastupanog po punomoćniku Ines Vuković</izvorni_sadrzaj>
    <derivirana_varijabla naziv="DomainObject.Predmet.ProtustrankaFormated_1">  METATRON CUBE jednostavno društvo s ograničenom odgovornošću za trgovinu i usluge zastupanog po punomoćniku Ines Vuković</derivirana_varijabla>
  </DomainObject.Predmet.ProtustrankaFormated>
  <DomainObject.Predmet.ProtustrankaFormatedOIB>
    <izvorni_sadrzaj>  METATRON CUBE jednostavno društvo s ograničenom odgovornošću za trgovinu i usluge, OIB 66477170723 zastupanog po punomoćniku Ines Vuković</izvorni_sadrzaj>
    <derivirana_varijabla naziv="DomainObject.Predmet.ProtustrankaFormatedOIB_1">  METATRON CUBE jednostavno društvo s ograničenom odgovornošću za trgovinu i usluge, OIB 66477170723 zastupanog po punomoćniku Ines Vuković</derivirana_varijabla>
  </DomainObject.Predmet.ProtustrankaFormatedOIB>
  <DomainObject.Predmet.ProtustrankaFormatedWithAdress>
    <izvorni_sadrzaj> METATRON CUBE jednostavno društvo s ograničenom odgovornošću za trgovinu i usluge, Buzovečka ulica 49, 40000 Čakovec zastupanog po punomoćniku Ines Vuković</izvorni_sadrzaj>
    <derivirana_varijabla naziv="DomainObject.Predmet.ProtustrankaFormatedWithAdress_1"> METATRON CUBE jednostavno društvo s ograničenom odgovornošću za trgovinu i usluge, Buzovečka ulica 49, 40000 Čakovec zastupanog po punomoćniku Ines Vuković</derivirana_varijabla>
  </DomainObject.Predmet.ProtustrankaFormatedWithAdress>
  <DomainObject.Predmet.ProtustrankaFormatedWithAdressOIB>
    <izvorni_sadrzaj> METATRON CUBE jednostavno društvo s ograničenom odgovornošću za trgovinu i usluge, OIB 66477170723, Buzovečka ulica 49, 40000 Čakovec zastupanog po punomoćniku Ines Vuković</izvorni_sadrzaj>
    <derivirana_varijabla naziv="DomainObject.Predmet.ProtustrankaFormatedWithAdressOIB_1"> METATRON CUBE jednostavno društvo s ograničenom odgovornošću za trgovinu i usluge, OIB 66477170723, Buzovečka ulica 49, 40000 Čakovec zastupanog po punomoćniku Ines Vuković</derivirana_varijabla>
  </DomainObject.Predmet.ProtustrankaFormatedWithAdressOIB>
  <DomainObject.Predmet.ProtustrankaWithAdress>
    <izvorni_sadrzaj>METATRON CUBE jednostavno društvo s ograničenom odgovornošću za trgovinu i usluge Buzovečka ulica 49, 40000 Čakovec</izvorni_sadrzaj>
    <derivirana_varijabla naziv="DomainObject.Predmet.ProtustrankaWithAdress_1">METATRON CUBE jednostavno društvo s ograničenom odgovornošću za trgovinu i usluge Buzovečka ulica 49, 40000 Čakovec</derivirana_varijabla>
  </DomainObject.Predmet.ProtustrankaWithAdress>
  <DomainObject.Predmet.ProtustrankaWithAdressOIB>
    <izvorni_sadrzaj>METATRON CUBE jednostavno društvo s ograničenom odgovornošću za trgovinu i usluge, OIB 66477170723, Buzovečka ulica 49, 40000 Čakovec</izvorni_sadrzaj>
    <derivirana_varijabla naziv="DomainObject.Predmet.ProtustrankaWithAdressOIB_1">METATRON CUBE jednostavno društvo s ograničenom odgovornošću za trgovinu i usluge, OIB 66477170723, Buzovečka ulica 49, 40000 Čakovec</derivirana_varijabla>
  </DomainObject.Predmet.ProtustrankaWithAdressOIB>
  <DomainObject.Predmet.ProtustrankaNazivFormated>
    <izvorni_sadrzaj>METATRON CUBE jednostavno društvo s ograničenom odgovornošću za trgovinu i usluge</izvorni_sadrzaj>
    <derivirana_varijabla naziv="DomainObject.Predmet.ProtustrankaNazivFormated_1">METATRON CUBE jednostavno društvo s ograničenom odgovornošću za trgovinu i usluge</derivirana_varijabla>
  </DomainObject.Predmet.ProtustrankaNazivFormated>
  <DomainObject.Predmet.ProtustrankaNazivFormatedOIB>
    <izvorni_sadrzaj>METATRON CUBE jednostavno društvo s ograničenom odgovornošću za trgovinu i usluge, OIB 66477170723</izvorni_sadrzaj>
    <derivirana_varijabla naziv="DomainObject.Predmet.ProtustrankaNazivFormatedOIB_1">METATRON CUBE jednostavno društvo s ograničenom odgovornošću za trgovinu i usluge, OIB 66477170723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11801.82</izvorni_sadrzaj>
    <derivirana_varijabla naziv="DomainObject.Predmet.TrenutnaVrijednost_1">11801.82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METATRON CUBE jednostavno društvo s ograničenom odgovornošću za trgovinu i usluge zastupanog po punomoćniku Ines Vuković</item>
    </izvorni_sadrzaj>
    <derivirana_varijabla naziv="DomainObject.Predmet.ProtuStrankaListFormated_1">
      <item>METATRON CUBE jednostavno društvo s ograničenom odgovornošću za trgovinu i usluge zastupanog po punomoćniku Ines Vuković</item>
    </derivirana_varijabla>
  </DomainObject.Predmet.ProtuStrankaListFormated>
  <DomainObject.Predmet.ProtuStrankaListFormatedOIB>
    <izvorni_sadrzaj>
      <item>METATRON CUBE jednostavno društvo s ograničenom odgovornošću za trgovinu i usluge, OIB 66477170723 zastupanog po punomoćniku Ines Vuković</item>
    </izvorni_sadrzaj>
    <derivirana_varijabla naziv="DomainObject.Predmet.ProtuStrankaListFormatedOIB_1">
      <item>METATRON CUBE jednostavno društvo s ograničenom odgovornošću za trgovinu i usluge, OIB 66477170723 zastupanog po punomoćniku Ines Vuković</item>
    </derivirana_varijabla>
  </DomainObject.Predmet.ProtuStrankaListFormatedOIB>
  <DomainObject.Predmet.ProtuStrankaListFormatedWithAdress>
    <izvorni_sadrzaj>
      <item>METATRON CUBE jednostavno društvo s ograničenom odgovornošću za trgovinu i usluge, Buzovečka ulica 49, 40000 Čakovec zastupanog po punomoćniku Ines Vuković</item>
    </izvorni_sadrzaj>
    <derivirana_varijabla naziv="DomainObject.Predmet.ProtuStrankaListFormatedWithAdress_1">
      <item>METATRON CUBE jednostavno društvo s ograničenom odgovornošću za trgovinu i usluge, Buzovečka ulica 49, 40000 Čakovec zastupanog po punomoćniku Ines Vuković</item>
    </derivirana_varijabla>
  </DomainObject.Predmet.ProtuStrankaListFormatedWithAdress>
  <DomainObject.Predmet.ProtuStrankaListFormatedWithAdressOIB>
    <izvorni_sadrzaj>
      <item>METATRON CUBE jednostavno društvo s ograničenom odgovornošću za trgovinu i usluge, OIB 66477170723, Buzovečka ulica 49, 40000 Čakovec zastupanog po punomoćniku Ines Vuković</item>
    </izvorni_sadrzaj>
    <derivirana_varijabla naziv="DomainObject.Predmet.ProtuStrankaListFormatedWithAdressOIB_1">
      <item>METATRON CUBE jednostavno društvo s ograničenom odgovornošću za trgovinu i usluge, OIB 66477170723, Buzovečka ulica 49, 40000 Čakovec zastupanog po punomoćniku Ines Vuković</item>
    </derivirana_varijabla>
  </DomainObject.Predmet.ProtuStrankaListFormatedWithAdressOIB>
  <DomainObject.Predmet.ProtuStrankaListNazivFormated>
    <izvorni_sadrzaj>
      <item>METATRON CUBE jednostavno društvo s ograničenom odgovornošću za trgovinu i usluge</item>
    </izvorni_sadrzaj>
    <derivirana_varijabla naziv="DomainObject.Predmet.ProtuStrankaListNazivFormated_1">
      <item>METATRON CUBE jednostavno društvo s ograničenom odgovornošću za trgovinu i usluge</item>
    </derivirana_varijabla>
  </DomainObject.Predmet.ProtuStrankaListNazivFormated>
  <DomainObject.Predmet.ProtuStrankaListNazivFormatedOIB>
    <izvorni_sadrzaj>
      <item>METATRON CUBE jednostavno društvo s ograničenom odgovornošću za trgovinu i usluge, OIB 66477170723</item>
    </izvorni_sadrzaj>
    <derivirana_varijabla naziv="DomainObject.Predmet.ProtuStrankaListNazivFormatedOIB_1">
      <item>METATRON CUBE jednostavno društvo s ograničenom odgovornošću za trgovinu i usluge, OIB 66477170723</item>
    </derivirana_varijabla>
  </DomainObject.Predmet.ProtuStrankaListNazivFormatedOIB>
  <DomainObject.Predmet.OstaliListFormated>
    <izvorni_sadrzaj>
      <item>Ines Vuković punomoćnica sudionika u postupku METATRON CUBE jednostavno društvo s ograničenom odgovornošću za trgovinu i usluge</item>
      <item>Sudski registar</item>
    </izvorni_sadrzaj>
    <derivirana_varijabla naziv="DomainObject.Predmet.OstaliListFormated_1">
      <item>Ines Vuković punomoćnica sudionika u postupku METATRON CUBE jednostavno društvo s ograničenom odgovornošću za trgovinu i usluge</item>
      <item>Sudski registar</item>
    </derivirana_varijabla>
  </DomainObject.Predmet.OstaliListFormated>
  <DomainObject.Predmet.OstaliListFormatedOIB>
    <izvorni_sadrzaj>
      <item>Ines Vuković, OIB 24904888783 punomoćnica sudionika u postupku METATRON CUBE jednostavno društvo s ograničenom odgovornošću za trgovinu i usluge</item>
      <item>Sudski registar</item>
    </izvorni_sadrzaj>
    <derivirana_varijabla naziv="DomainObject.Predmet.OstaliListFormatedOIB_1">
      <item>Ines Vuković, OIB 24904888783 punomoćnica sudionika u postupku METATRON CUBE jednostavno društvo s ograničenom odgovornošću za trgovinu i usluge</item>
      <item>Sudski registar</item>
    </derivirana_varijabla>
  </DomainObject.Predmet.OstaliListFormatedOIB>
  <DomainObject.Predmet.OstaliListFormatedWithAdress>
    <izvorni_sadrzaj>
      <item>Ines Vuković, Buzovečka Ulica 49, 40000 Čakovec punomoćnica sudionika u postupku METATRON CUBE jednostavno društvo s ograničenom odgovornošću za trgovinu i usluge</item>
      <item>Sudski registar</item>
    </izvorni_sadrzaj>
    <derivirana_varijabla naziv="DomainObject.Predmet.OstaliListFormatedWithAdress_1">
      <item>Ines Vuković, Buzovečka Ulica 49, 40000 Čakovec punomoćnica sudionika u postupku METATRON CUBE jednostavno društvo s ograničenom odgovornošću za trgovinu i usluge</item>
      <item>Sudski registar</item>
    </derivirana_varijabla>
  </DomainObject.Predmet.OstaliListFormatedWithAdress>
  <DomainObject.Predmet.OstaliListFormatedWithAdressOIB>
    <izvorni_sadrzaj>
      <item>Ines Vuković, OIB 24904888783, Buzovečka Ulica 49, 40000 Čakovec punomoćnica sudionika u postupku METATRON CUBE jednostavno društvo s ograničenom odgovornošću za trgovinu i usluge</item>
      <item>Sudski registar</item>
    </izvorni_sadrzaj>
    <derivirana_varijabla naziv="DomainObject.Predmet.OstaliListFormatedWithAdressOIB_1">
      <item>Ines Vuković, OIB 24904888783, Buzovečka Ulica 49, 40000 Čakovec punomoćnica sudionika u postupku METATRON CUBE jednostavno društvo s ograničenom odgovornošću za trgovinu i usluge</item>
      <item>Sudski registar</item>
    </derivirana_varijabla>
  </DomainObject.Predmet.OstaliListFormatedWithAdressOIB>
  <DomainObject.Predmet.OstaliListNazivFormated>
    <izvorni_sadrzaj>
      <item>Ines Vuković</item>
      <item>Sudski registar</item>
    </izvorni_sadrzaj>
    <derivirana_varijabla naziv="DomainObject.Predmet.OstaliListNazivFormated_1">
      <item>Ines Vuković</item>
      <item>Sudski registar</item>
    </derivirana_varijabla>
  </DomainObject.Predmet.OstaliListNazivFormated>
  <DomainObject.Predmet.OstaliListNazivFormatedOIB>
    <izvorni_sadrzaj>
      <item>Ines Vuković, OIB 24904888783</item>
      <item>Sudski registar</item>
    </izvorni_sadrzaj>
    <derivirana_varijabla naziv="DomainObject.Predmet.OstaliListNazivFormatedOIB_1">
      <item>Ines Vuković, OIB 24904888783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St-347/2018-5</izvorni_sadrzaj>
    <derivirana_varijabla naziv="DomainObject.PoslovniBrojDokumenta_1">St-347/2018-5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METATRON CUBE jednostavno društvo s ograničenom odgovornošću za trgovinu i usluge</izvorni_sadrzaj>
    <derivirana_varijabla naziv="DomainObject.Predmet.ProtustrankaIDrugi_1">METATRON CUBE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METATRON CUBE jednostavno društvo s ograničenom odgovornošću za trgovinu i usluge, OIB 66477170723, Buzovečka ulica 49, 40000 Čakovec</izvorni_sadrzaj>
    <derivirana_varijabla naziv="DomainObject.Predmet.ProtustrankaIDrugiAdressOIB_1">METATRON CUBE jednostavno društvo s ograničenom odgovornošću za trgovinu i usluge, OIB 66477170723, Buzovečka ulica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METATRON CUBE jednostavno društvo s ograničenom odgovornošću za trgovinu i usluge</item>
      <item>Ines Vuković</item>
      <item>Sudski registar</item>
    </izvorni_sadrzaj>
    <derivirana_varijabla naziv="DomainObject.Predmet.SudioniciListNaziv_1">
      <item>Financijska agencija</item>
      <item>METATRON CUBE jednostavno društvo s ograničenom odgovornošću za trgovinu i usluge</item>
      <item>Ines Vuković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METATRON CUBE jednostavno društvo s ograničenom odgovornošću za trgovinu i usluge, OIB 66477170723, Buzovečka ulica 49,40000 Čakovec</item>
      <item>Ines Vuković, OIB 24904888783, Buzovečka Ulica 49,40000 Čakovec</item>
      <item>Sudski registar</item>
    </izvorni_sadrzaj>
    <derivirana_varijabla naziv="DomainObject.Predmet.SudioniciListAdressOIB_1">
      <item>Financijska agencija, OIB 85821130368, A. Cesarca 2,42000 Varaždin</item>
      <item>METATRON CUBE jednostavno društvo s ograničenom odgovornošću za trgovinu i usluge, OIB 66477170723, Buzovečka ulica 49,40000 Čakovec</item>
      <item>Ines Vuković, OIB 24904888783, Buzovečka Ulica 49,40000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2DB51-F7F0-4D66-BAC8-96DCF1B70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2831</properties:Characters>
  <properties:Lines>86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2018-11-07T12:37:00Z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