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df5" w14:paraId="4790df5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 w:rsidRPr="004A28D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    </w:t>
      </w:r>
      <w:r w:rsidR="004A28DD">
        <w:rPr>
          <w:rFonts w:cs="Times New Roman" w:hAnsi="Times New Roman" w:ascii="Times New Roman"/>
          <w:sz w:val="24"/>
          <w:szCs w:val="24"/>
        </w:rPr>
        <w:t>Broj: 2/St-310/2016-13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C6E1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4A28DD" w:rsidRPr="004A28DD">
        <w:rPr>
          <w:rFonts w:cs="Times New Roman" w:hAnsi="Times New Roman" w:ascii="Times New Roman"/>
          <w:sz w:val="24"/>
          <w:szCs w:val="24"/>
        </w:rPr>
        <w:t>MAŠIĆ USLUGE j.d.o.o. za prodaju i usluge, OIB: 22700172814 sa sjedištem u Jakova Gotovca 16,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A28DD" w:rsidRPr="004A28DD">
        <w:rPr>
          <w:rFonts w:cs="Times New Roman" w:hAnsi="Times New Roman" w:ascii="Times New Roman"/>
          <w:sz w:val="24"/>
          <w:szCs w:val="24"/>
        </w:rPr>
        <w:t>MAŠIĆ USLUGE j.d.o.o. za prodaju i usluge, OIB: 22700172814 sa sjedištem u Jakova Gotovca 16,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2541E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892745" w:rsidRPr="002541E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Siniša Rajnović, OIB: 86217384445, </w:t>
      </w:r>
      <w:r w:rsidR="00892745" w:rsidRPr="002541EF">
        <w:rPr>
          <w:rFonts w:cs="Times New Roman" w:hAnsi="Times New Roman" w:ascii="Times New Roman"/>
          <w:color w:themeColor="text1" w:val="000000"/>
          <w:sz w:val="24"/>
          <w:szCs w:val="24"/>
        </w:rPr>
        <w:br/>
        <w:t>Sv. Trojstva 87, Milanovac, Virovitica.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A28DD" w:rsidRPr="004A28DD">
        <w:rPr>
          <w:rFonts w:cs="Times New Roman" w:hAnsi="Times New Roman" w:ascii="Times New Roman"/>
          <w:sz w:val="24"/>
          <w:szCs w:val="24"/>
        </w:rPr>
        <w:t>MAŠIĆ USLUGE j.d.o.o. za prodaju i usluge, OIB: 22700172814 sa sjedištem u Jakova Gotovca 16,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C24A9A">
        <w:rPr>
          <w:rFonts w:cs="Times New Roman" w:hAnsi="Times New Roman" w:ascii="Times New Roman"/>
          <w:sz w:val="24"/>
          <w:szCs w:val="24"/>
        </w:rPr>
        <w:t>03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C24A9A">
        <w:rPr>
          <w:rFonts w:cs="Times New Roman" w:hAnsi="Times New Roman" w:ascii="Times New Roman"/>
          <w:sz w:val="24"/>
          <w:szCs w:val="24"/>
        </w:rPr>
        <w:t>veljače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D87CD6">
        <w:rPr>
          <w:rFonts w:cs="Times New Roman" w:hAnsi="Times New Roman" w:ascii="Times New Roman"/>
          <w:sz w:val="24"/>
          <w:szCs w:val="24"/>
        </w:rPr>
        <w:t>2016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D87CD6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C24A9A">
        <w:rPr>
          <w:rFonts w:cs="Times New Roman" w:hAnsi="Times New Roman" w:ascii="Times New Roman"/>
          <w:sz w:val="24"/>
          <w:szCs w:val="24"/>
        </w:rPr>
        <w:t>15.545,92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C24A9A">
        <w:rPr>
          <w:rFonts w:cs="Times New Roman" w:hAnsi="Times New Roman" w:ascii="Times New Roman"/>
          <w:sz w:val="24"/>
          <w:szCs w:val="24"/>
        </w:rPr>
        <w:t>jednu zaposlenu osobu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24A9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rujna 2018., na </w:t>
      </w:r>
      <w:r w:rsidR="00792F2B">
        <w:rPr>
          <w:rFonts w:cs="Times New Roman" w:hAnsi="Times New Roman" w:ascii="Times New Roman"/>
          <w:sz w:val="24"/>
          <w:szCs w:val="24"/>
        </w:rPr>
        <w:t xml:space="preserve">koje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="00792F2B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pristupio </w:t>
      </w:r>
      <w:r w:rsidR="00792F2B">
        <w:rPr>
          <w:rFonts w:cs="Times New Roman" w:hAnsi="Times New Roman" w:ascii="Times New Roman"/>
          <w:sz w:val="24"/>
          <w:szCs w:val="24"/>
        </w:rPr>
        <w:t xml:space="preserve">z.z. Selvedin Mašić, te je iskazao da od kraja 2014. odnosno 2015. nije više poslovao jer nije bilo narudžbi. Nema nekretnina, pokretnina ni drugih prava na tuđim stvarima, niti udjela u drugim firmama. Bilance za posljednje tri godine nije dostavljao jer nisu niti sačinjavane.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3703" w:rsidP="0063521A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 w:rsidR="00792F2B">
        <w:rPr>
          <w:rFonts w:cs="Times New Roman" w:hAnsi="Times New Roman" w:ascii="Times New Roman"/>
          <w:sz w:val="24"/>
          <w:szCs w:val="24"/>
        </w:rPr>
        <w:t xml:space="preserve">pokretnina,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0B2D3C" w:rsidR="00B27556" w:rsidRPr="00336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0B2D3C" w:rsidRPr="000B2D3C">
        <w:rPr>
          <w:rFonts w:cs="Times New Roman" w:hAnsi="Times New Roman" w:ascii="Times New Roman"/>
          <w:sz w:val="24"/>
          <w:szCs w:val="24"/>
        </w:rPr>
        <w:t>S</w:t>
      </w:r>
      <w:r w:rsidR="000B2D3C">
        <w:rPr>
          <w:rFonts w:cs="Times New Roman" w:hAnsi="Times New Roman" w:ascii="Times New Roman"/>
          <w:sz w:val="24"/>
          <w:szCs w:val="24"/>
        </w:rPr>
        <w:t xml:space="preserve">elvedin Mašić, OIB: 71610062082, </w:t>
      </w:r>
      <w:r w:rsidR="000B2D3C" w:rsidRPr="000B2D3C">
        <w:rPr>
          <w:rFonts w:cs="Times New Roman" w:hAnsi="Times New Roman" w:ascii="Times New Roman"/>
          <w:sz w:val="24"/>
          <w:szCs w:val="24"/>
        </w:rPr>
        <w:t>Slavonski Brod, Jakova Gotovca 16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38C" w:rsidP="00922784" w:rsidR="000F438C">
      <w:pPr>
        <w:spacing w:lineRule="auto" w:line="240" w:after="0"/>
      </w:pPr>
      <w:r>
        <w:separator/>
      </w:r>
    </w:p>
  </w:endnote>
  <w:endnote w:id="0" w:type="continuationSeparator">
    <w:p w:rsidRDefault="000F438C" w:rsidP="00922784" w:rsidR="000F43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F326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38C" w:rsidP="00922784" w:rsidR="000F438C">
      <w:pPr>
        <w:spacing w:lineRule="auto" w:line="240" w:after="0"/>
      </w:pPr>
      <w:r>
        <w:separator/>
      </w:r>
    </w:p>
  </w:footnote>
  <w:footnote w:id="0" w:type="continuationSeparator">
    <w:p w:rsidRDefault="000F438C" w:rsidP="00922784" w:rsidR="000F438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86E"/>
    <w:rsid w:val="00042745"/>
    <w:rsid w:val="00060B92"/>
    <w:rsid w:val="0006201F"/>
    <w:rsid w:val="00092065"/>
    <w:rsid w:val="00093119"/>
    <w:rsid w:val="000A6AC1"/>
    <w:rsid w:val="000B2D3C"/>
    <w:rsid w:val="000C0562"/>
    <w:rsid w:val="000C103C"/>
    <w:rsid w:val="000C6E15"/>
    <w:rsid w:val="000C725D"/>
    <w:rsid w:val="000F438C"/>
    <w:rsid w:val="001005B6"/>
    <w:rsid w:val="00103B78"/>
    <w:rsid w:val="001042B6"/>
    <w:rsid w:val="0011261B"/>
    <w:rsid w:val="00124740"/>
    <w:rsid w:val="0013364D"/>
    <w:rsid w:val="001358B8"/>
    <w:rsid w:val="00163586"/>
    <w:rsid w:val="0016768D"/>
    <w:rsid w:val="00170E85"/>
    <w:rsid w:val="001830D9"/>
    <w:rsid w:val="001C2C88"/>
    <w:rsid w:val="002541EF"/>
    <w:rsid w:val="0028306D"/>
    <w:rsid w:val="00284DE2"/>
    <w:rsid w:val="002B0D54"/>
    <w:rsid w:val="002C100F"/>
    <w:rsid w:val="002D58F9"/>
    <w:rsid w:val="003028D3"/>
    <w:rsid w:val="00314332"/>
    <w:rsid w:val="00336F6F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A1E19"/>
    <w:rsid w:val="004A28DD"/>
    <w:rsid w:val="004A46B0"/>
    <w:rsid w:val="004B223B"/>
    <w:rsid w:val="004D6C03"/>
    <w:rsid w:val="004F4FDC"/>
    <w:rsid w:val="0052504A"/>
    <w:rsid w:val="005849E5"/>
    <w:rsid w:val="0063521A"/>
    <w:rsid w:val="00644551"/>
    <w:rsid w:val="006749EF"/>
    <w:rsid w:val="006D6FE4"/>
    <w:rsid w:val="00727925"/>
    <w:rsid w:val="00781F77"/>
    <w:rsid w:val="0078284D"/>
    <w:rsid w:val="00792F2B"/>
    <w:rsid w:val="007C5B18"/>
    <w:rsid w:val="00831177"/>
    <w:rsid w:val="00832BC8"/>
    <w:rsid w:val="00840486"/>
    <w:rsid w:val="0085245A"/>
    <w:rsid w:val="00862877"/>
    <w:rsid w:val="00892745"/>
    <w:rsid w:val="008E021E"/>
    <w:rsid w:val="008F0C95"/>
    <w:rsid w:val="008F36FE"/>
    <w:rsid w:val="00922784"/>
    <w:rsid w:val="0096685B"/>
    <w:rsid w:val="009732D4"/>
    <w:rsid w:val="00987EC8"/>
    <w:rsid w:val="009E2034"/>
    <w:rsid w:val="00A15748"/>
    <w:rsid w:val="00A35712"/>
    <w:rsid w:val="00A87643"/>
    <w:rsid w:val="00A9222F"/>
    <w:rsid w:val="00A92A0C"/>
    <w:rsid w:val="00AA6537"/>
    <w:rsid w:val="00AC4446"/>
    <w:rsid w:val="00AD3E05"/>
    <w:rsid w:val="00AF2F58"/>
    <w:rsid w:val="00B07D39"/>
    <w:rsid w:val="00B27556"/>
    <w:rsid w:val="00B35447"/>
    <w:rsid w:val="00B73DA3"/>
    <w:rsid w:val="00BB45B8"/>
    <w:rsid w:val="00BD2BEF"/>
    <w:rsid w:val="00BF2B6A"/>
    <w:rsid w:val="00C24A9A"/>
    <w:rsid w:val="00C36BCA"/>
    <w:rsid w:val="00CC7C6F"/>
    <w:rsid w:val="00CF3269"/>
    <w:rsid w:val="00D44953"/>
    <w:rsid w:val="00D74F95"/>
    <w:rsid w:val="00D80A38"/>
    <w:rsid w:val="00D87CD6"/>
    <w:rsid w:val="00DA5E78"/>
    <w:rsid w:val="00DB6D90"/>
    <w:rsid w:val="00DD5716"/>
    <w:rsid w:val="00DE562C"/>
    <w:rsid w:val="00E03703"/>
    <w:rsid w:val="00EE4EF5"/>
    <w:rsid w:val="00F305C9"/>
    <w:rsid w:val="00FA18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2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2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MAŠIĆ USLUGE j.d.o.o. za prodaju i usluge</izvorni_sadrzaj>
    <derivirana_varijabla naziv="DomainObject.Predmet.ProtustrankaFormated_1">  MAŠIĆ USLUGE j.d.o.o. za prodaju i usluge</derivirana_varijabla>
  </DomainObject.Predmet.ProtustrankaFormated>
  <DomainObject.Predmet.ProtustrankaFormatedOIB>
    <izvorni_sadrzaj>  MAŠIĆ USLUGE j.d.o.o. za prodaju i usluge, OIB 22700172814</izvorni_sadrzaj>
    <derivirana_varijabla naziv="DomainObject.Predmet.ProtustrankaFormatedOIB_1">  MAŠIĆ USLUGE j.d.o.o. za prodaju i usluge, OIB 22700172814</derivirana_varijabla>
  </DomainObject.Predmet.ProtustrankaFormatedOIB>
  <DomainObject.Predmet.ProtustrankaFormatedWithAdress>
    <izvorni_sadrzaj> MAŠIĆ USLUGE j.d.o.o. za prodaju i usluge, Jakova Gotovca 16, 35000 Slavonski Brod</izvorni_sadrzaj>
    <derivirana_varijabla naziv="DomainObject.Predmet.ProtustrankaFormatedWithAdress_1"> MAŠIĆ USLUGE j.d.o.o. za prodaju i usluge, Jakova Gotovca 16, 35000 Slavonski Brod</derivirana_varijabla>
  </DomainObject.Predmet.ProtustrankaFormatedWithAdress>
  <DomainObject.Predmet.ProtustrankaFormatedWithAdressOIB>
    <izvorni_sadrzaj> MAŠIĆ USLUGE j.d.o.o. za prodaju i usluge, OIB 22700172814, Jakova Gotovca 16, 35000 Slavonski Brod</izvorni_sadrzaj>
    <derivirana_varijabla naziv="DomainObject.Predmet.ProtustrankaFormatedWithAdressOIB_1"> MAŠIĆ USLUGE j.d.o.o. za prodaju i usluge, OIB 22700172814, Jakova Gotovca 16, 35000 Slavonski Brod</derivirana_varijabla>
  </DomainObject.Predmet.ProtustrankaFormatedWithAdressOIB>
  <DomainObject.Predmet.ProtustrankaWithAdress>
    <izvorni_sadrzaj>MAŠIĆ USLUGE j.d.o.o. za prodaju i usluge Jakova Gotovca 16, 35000 Slavonski Brod</izvorni_sadrzaj>
    <derivirana_varijabla naziv="DomainObject.Predmet.ProtustrankaWithAdress_1">MAŠIĆ USLUGE j.d.o.o. za prodaju i usluge Jakova Gotovca 16, 35000 Slavonski Brod</derivirana_varijabla>
  </DomainObject.Predmet.ProtustrankaWithAdress>
  <DomainObject.Predmet.ProtustrankaWithAdressOIB>
    <izvorni_sadrzaj>MAŠIĆ USLUGE j.d.o.o. za prodaju i usluge, OIB 22700172814, Jakova Gotovca 16, 35000 Slavonski Brod</izvorni_sadrzaj>
    <derivirana_varijabla naziv="DomainObject.Predmet.ProtustrankaWithAdressOIB_1">MAŠIĆ USLUGE j.d.o.o. za prodaju i usluge, OIB 22700172814, Jakova Gotovca 16, 35000 Slavonski Brod</derivirana_varijabla>
  </DomainObject.Predmet.ProtustrankaWithAdressOIB>
  <DomainObject.Predmet.ProtustrankaNazivFormated>
    <izvorni_sadrzaj>MAŠIĆ USLUGE j.d.o.o. za prodaju i usluge</izvorni_sadrzaj>
    <derivirana_varijabla naziv="DomainObject.Predmet.ProtustrankaNazivFormated_1">MAŠIĆ USLUGE j.d.o.o. za prodaju i usluge</derivirana_varijabla>
  </DomainObject.Predmet.ProtustrankaNazivFormated>
  <DomainObject.Predmet.ProtustrankaNazivFormatedOIB>
    <izvorni_sadrzaj>MAŠIĆ USLUGE j.d.o.o. za prodaju i usluge, OIB 22700172814</izvorni_sadrzaj>
    <derivirana_varijabla naziv="DomainObject.Predmet.ProtustrankaNazivFormatedOIB_1">MAŠIĆ USLUGE j.d.o.o. za prodaju i usluge, OIB 22700172814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15545.92</izvorni_sadrzaj>
    <derivirana_varijabla naziv="DomainObject.Predmet.TrenutnaVrijednost_1">15545.92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MAŠIĆ USLUGE j.d.o.o. za prodaju i usluge</item>
    </izvorni_sadrzaj>
    <derivirana_varijabla naziv="DomainObject.Predmet.ProtuStrankaListFormated_1">
      <item>MAŠIĆ USLUGE j.d.o.o. za prodaju i usluge</item>
    </derivirana_varijabla>
  </DomainObject.Predmet.ProtuStrankaListFormated>
  <DomainObject.Predmet.ProtuStrankaListFormatedOIB>
    <izvorni_sadrzaj>
      <item>MAŠIĆ USLUGE j.d.o.o. za prodaju i usluge, OIB 22700172814</item>
    </izvorni_sadrzaj>
    <derivirana_varijabla naziv="DomainObject.Predmet.ProtuStrankaListFormatedOIB_1">
      <item>MAŠIĆ USLUGE j.d.o.o. za prodaju i usluge, OIB 22700172814</item>
    </derivirana_varijabla>
  </DomainObject.Predmet.ProtuStrankaListFormatedOIB>
  <DomainObject.Predmet.ProtuStrankaListFormatedWithAdress>
    <izvorni_sadrzaj>
      <item>MAŠIĆ USLUGE j.d.o.o. za prodaju i usluge, Jakova Gotovca 16, 35000 Slavonski Brod</item>
    </izvorni_sadrzaj>
    <derivirana_varijabla naziv="DomainObject.Predmet.ProtuStrankaListFormatedWithAdress_1">
      <item>MAŠIĆ USLUGE j.d.o.o. za prodaju i usluge, Jakova Gotovca 16, 35000 Slavonski Brod</item>
    </derivirana_varijabla>
  </DomainObject.Predmet.ProtuStrankaListFormatedWithAdress>
  <DomainObject.Predmet.ProtuStrankaListFormatedWithAdressOIB>
    <izvorni_sadrzaj>
      <item>MAŠIĆ USLUGE j.d.o.o. za prodaju i usluge, OIB 22700172814, Jakova Gotovca 16, 35000 Slavonski Brod</item>
    </izvorni_sadrzaj>
    <derivirana_varijabla naziv="DomainObject.Predmet.ProtuStrankaListFormatedWithAdressOIB_1">
      <item>MAŠIĆ USLUGE j.d.o.o. za prodaju i usluge, OIB 22700172814, Jakova Gotovca 16, 35000 Slavonski Brod</item>
    </derivirana_varijabla>
  </DomainObject.Predmet.ProtuStrankaListFormatedWithAdressOIB>
  <DomainObject.Predmet.ProtuStrankaListNazivFormated>
    <izvorni_sadrzaj>
      <item>MAŠIĆ USLUGE j.d.o.o. za prodaju i usluge</item>
    </izvorni_sadrzaj>
    <derivirana_varijabla naziv="DomainObject.Predmet.ProtuStrankaListNazivFormated_1">
      <item>MAŠIĆ USLUGE j.d.o.o. za prodaju i usluge</item>
    </derivirana_varijabla>
  </DomainObject.Predmet.ProtuStrankaListNazivFormated>
  <DomainObject.Predmet.ProtuStrankaListNazivFormatedOIB>
    <izvorni_sadrzaj>
      <item>MAŠIĆ USLUGE j.d.o.o. za prodaju i usluge, OIB 22700172814</item>
    </izvorni_sadrzaj>
    <derivirana_varijabla naziv="DomainObject.Predmet.ProtuStrankaListNazivFormatedOIB_1">
      <item>MAŠIĆ USLUGE j.d.o.o. za prodaju i usluge, OIB 22700172814</item>
    </derivirana_varijabla>
  </DomainObject.Predmet.ProtuStrankaListNazivFormatedOIB>
  <DomainObject.Predmet.OstaliListFormated>
    <izvorni_sadrzaj>
      <item>Selvedin Mašić</item>
    </izvorni_sadrzaj>
    <derivirana_varijabla naziv="DomainObject.Predmet.OstaliListFormated_1">
      <item>Selvedin Mašić</item>
    </derivirana_varijabla>
  </DomainObject.Predmet.OstaliListFormated>
  <DomainObject.Predmet.OstaliListFormatedOIB>
    <izvorni_sadrzaj>
      <item>Selvedin Mašić</item>
    </izvorni_sadrzaj>
    <derivirana_varijabla naziv="DomainObject.Predmet.OstaliListFormatedOIB_1">
      <item>Selvedin Mašić</item>
    </derivirana_varijabla>
  </DomainObject.Predmet.OstaliListFormatedOIB>
  <DomainObject.Predmet.OstaliListFormatedWithAdress>
    <izvorni_sadrzaj>
      <item>Selvedin Mašić</item>
    </izvorni_sadrzaj>
    <derivirana_varijabla naziv="DomainObject.Predmet.OstaliListFormatedWithAdress_1">
      <item>Selvedin Mašić</item>
    </derivirana_varijabla>
  </DomainObject.Predmet.OstaliListFormatedWithAdress>
  <DomainObject.Predmet.OstaliListFormatedWithAdressOIB>
    <izvorni_sadrzaj>
      <item>Selvedin Mašić</item>
    </izvorni_sadrzaj>
    <derivirana_varijabla naziv="DomainObject.Predmet.OstaliListFormatedWithAdressOIB_1">
      <item>Selvedin Mašić</item>
    </derivirana_varijabla>
  </DomainObject.Predmet.OstaliListFormatedWithAdressOIB>
  <DomainObject.Predmet.OstaliListNazivFormated>
    <izvorni_sadrzaj>
      <item>Selvedin Mašić</item>
    </izvorni_sadrzaj>
    <derivirana_varijabla naziv="DomainObject.Predmet.OstaliListNazivFormated_1">
      <item>Selvedin Mašić</item>
    </derivirana_varijabla>
  </DomainObject.Predmet.OstaliListNazivFormated>
  <DomainObject.Predmet.OstaliListNazivFormatedOIB>
    <izvorni_sadrzaj>
      <item>Selvedin Mašić</item>
    </izvorni_sadrzaj>
    <derivirana_varijabla naziv="DomainObject.Predmet.OstaliListNazivFormatedOIB_1">
      <item>Selvedin Mašić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MAŠIĆ USLUGE j.d.o.o. za prodaju i usluge</izvorni_sadrzaj>
    <derivirana_varijabla naziv="DomainObject.Predmet.ProtustrankaIDrugi_1">MAŠIĆ USLUGE j.d.o.o. za prodaju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MAŠIĆ USLUGE j.d.o.o. za prodaju i usluge, OIB 22700172814, Jakova Gotovca 16, 35000 Slavonski Brod</izvorni_sadrzaj>
    <derivirana_varijabla naziv="DomainObject.Predmet.ProtustrankaIDrugiAdressOIB_1">MAŠIĆ USLUGE j.d.o.o. za prodaju i usluge, OIB 22700172814, Jakova Gotovca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MAŠIĆ USLUGE j.d.o.o. za prodaju i usluge</item>
      <item>Selvedin Mašić</item>
    </izvorni_sadrzaj>
    <derivirana_varijabla naziv="DomainObject.Predmet.SudioniciListNaziv_1">
      <item>Financijska agencija</item>
      <item>MAŠIĆ USLUGE j.d.o.o. za prodaju i usluge</item>
      <item>Selvedin Mašić</item>
    </derivirana_varijabla>
  </DomainObject.Predmet.SudioniciListNaziv>
  <DomainObject.Predmet.SudioniciListAdressOIB>
    <izvorni_sadrzaj>
      <item>Financijska agencija, OIB 85821130368, Ulica grada Vukovara 70,10000 Zagreb</item>
      <item>MAŠIĆ USLUGE j.d.o.o. za prodaju i usluge, OIB 22700172814, Jakova Gotovca 16,35000 Slavonski Brod</item>
      <item>Selvedin Mašić</item>
    </izvorni_sadrzaj>
    <derivirana_varijabla naziv="DomainObject.Predmet.SudioniciListAdressOIB_1">
      <item>Financijska agencija, OIB 85821130368, Ulica grada Vukovara 70,10000 Zagreb</item>
      <item>MAŠIĆ USLUGE j.d.o.o. za prodaju i usluge, OIB 22700172814, Jakova Gotovca 16,35000 Slavonski Brod</item>
      <item>Selvedin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22700172814</item>
      <item>, OIB null</item>
    </izvorni_sadrzaj>
    <derivirana_varijabla naziv="DomainObject.Predmet.SudioniciListNazivOIB_1">
      <item>, OIB 85821130368</item>
      <item>, OIB 22700172814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St-310/2016-8</izvorni_sadrzaj>
    <derivirana_varijabla naziv="DomainObject.PredzadnjaOdlukaIzPredmeta.Oznaka_1">St-310/2016-8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6C158-D8DF-4146-9DDD-FA86C0393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649</properties:Words>
  <properties:Characters>3319</properties:Characters>
  <properties:Lines>106</properties:Lines>
  <properties:Paragraphs>38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2018-10-10T11:19:00Z</cp:lastPrinted>
  <dcterms:modified xmlns:xsi="http://www.w3.org/2001/XMLSchema-instance" xsi:type="dcterms:W3CDTF">2018-10-10T11:56:00Z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