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4baf" w14:paraId="f094ba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DC39B9">
        <w:t xml:space="preserve">    </w:t>
      </w:r>
      <w:r>
        <w:t xml:space="preserve"> </w:t>
      </w:r>
      <w:r w:rsidR="006634BC">
        <w:t>Poslovni broj 3</w:t>
      </w:r>
      <w:r w:rsidR="00AA5237" w:rsidRPr="008C3132">
        <w:t>St-</w:t>
      </w:r>
      <w:r w:rsidR="00DC39B9">
        <w:t>545</w:t>
      </w:r>
      <w:r w:rsidR="00E3022A">
        <w:t>/1</w:t>
      </w:r>
      <w:r w:rsidR="00DC39B9">
        <w:t>5</w:t>
      </w:r>
      <w:r w:rsidR="00E3022A">
        <w:t>-10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C39B9">
        <w:t>4. studenoga</w:t>
      </w:r>
      <w:r w:rsidR="00C572D2">
        <w:t xml:space="preserve"> </w:t>
      </w:r>
      <w:r w:rsidR="00DC39B9">
        <w:t>2015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C39B9">
        <w:t>NOGOMETNI KLUB "ŠKABRNJA"</w:t>
      </w:r>
      <w:r w:rsidR="00311993">
        <w:t xml:space="preserve"> </w:t>
      </w:r>
      <w:r w:rsidR="006634BC">
        <w:t xml:space="preserve">sa sjedištem u </w:t>
      </w:r>
      <w:r w:rsidR="00DC39B9">
        <w:t>Škabrnji</w:t>
      </w:r>
      <w:r w:rsidR="00C81F50">
        <w:t xml:space="preserve">, </w:t>
      </w:r>
      <w:r w:rsidR="00DC39B9">
        <w:t>Trg dr. Franje Tuđmana 6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DC39B9">
        <w:t>04893352939</w:t>
      </w:r>
      <w:r>
        <w:t xml:space="preserve">, </w:t>
      </w:r>
      <w:r w:rsidR="003825AE">
        <w:t xml:space="preserve">8. rujna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C39B9">
        <w:t>NOGOMETNI KLUB "ŠKABRNJA" sa sjedištem u Škabrnji, Trg dr. Franje Tuđmana 6, OIB: 04893352939</w:t>
      </w:r>
      <w:r w:rsidR="00C572D2">
        <w:t xml:space="preserve"> </w:t>
      </w:r>
      <w:r>
        <w:t xml:space="preserve">s danom </w:t>
      </w:r>
      <w:r w:rsidR="003825AE">
        <w:t xml:space="preserve">8. rujna 2016. </w:t>
      </w:r>
      <w:r>
        <w:t>u</w:t>
      </w:r>
      <w:r w:rsidR="003825AE">
        <w:t xml:space="preserve"> 13,</w:t>
      </w:r>
      <w:r w:rsidR="00DC39B9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41244" w:rsidRPr="00570BA5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8321EB">
        <w:t xml:space="preserve">HRVOJE </w:t>
      </w:r>
      <w:r w:rsidR="00EE1103" w:rsidRPr="00570BA5">
        <w:t>KRALJIČKOVIĆ iz Zagreba, Trg hrvatskih velikana 4, OIB: 63875916042.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D062E">
        <w:t>NOGOMETNI KLUB "ŠKABRNJA" sa sjedištem u Škabrnji, Trg dr. Franje Tuđmana 6, OIB: 04893352939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2D062E">
        <w:t>Registru udruga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8321EB" w:rsidR="00C81F50" w:rsidRPr="002B5AA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D062E">
        <w:t>4. studenoga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2D062E">
        <w:t>894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2D062E">
        <w:t>298.881,33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</w:t>
      </w:r>
      <w:r w:rsidR="00F2047F">
        <w:t>Registar udruga</w:t>
      </w:r>
      <w:r>
        <w:t xml:space="preserve">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D062E">
        <w:t>26. 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131DF8" w:rsidRPr="00131DF8">
        <w:t>5</w:t>
      </w:r>
      <w:r w:rsidRPr="00131DF8">
        <w:t xml:space="preserve">. </w:t>
      </w:r>
      <w:r w:rsidR="00131DF8" w:rsidRPr="00131DF8">
        <w:t>rujna</w:t>
      </w:r>
      <w:r w:rsidRPr="00131DF8">
        <w:t xml:space="preserve"> 2016. proizlazi</w:t>
      </w:r>
      <w:r w:rsidR="00AD06C2">
        <w:t xml:space="preserve"> da</w:t>
      </w:r>
      <w:r w:rsidRPr="00131DF8">
        <w:t xml:space="preserve"> </w:t>
      </w:r>
      <w:r w:rsidR="00AD06C2" w:rsidRPr="00AD06C2">
        <w:t>u Očevidniku redoslijeda osnova plaćanja ima neizvršene osnove za plaćanje u neprekinutom razdoblju od 1260 dana odnosno ukupno 180 dana blokade u prethodnih 6 mjeseci te da nepodmirene obveze na dan izdavanja potvrde iznose 213.628,21 kunu</w:t>
      </w:r>
      <w:r>
        <w:t xml:space="preserve">, 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8. rujna 2016.  </w:t>
      </w:r>
    </w:p>
    <w:p w:rsidRDefault="00C81F50" w:rsidP="00C81F50" w:rsidR="00C81F50" w:rsidRPr="00240F6B">
      <w:pPr>
        <w:jc w:val="both"/>
      </w:pP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101E57" w:rsidR="00C81F50" w:rsidRPr="00240F6B">
      <w:r>
        <w:t xml:space="preserve">                                                                                                                                  </w:t>
      </w:r>
      <w:r w:rsidR="00C81F50">
        <w:t>Sutkinja:</w:t>
      </w:r>
    </w:p>
    <w:p w:rsidRDefault="00C81F50" w:rsidP="008321EB" w:rsidR="008321E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>
        <w:tab/>
        <w:t>Tina Grgas</w:t>
      </w:r>
    </w:p>
    <w:p w:rsidRDefault="008321EB" w:rsidP="008321EB" w:rsidR="008321EB">
      <w:pPr>
        <w:jc w:val="both"/>
      </w:pPr>
    </w:p>
    <w:p w:rsidRDefault="00C81F50" w:rsidP="008321EB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C81F50" w:rsidP="00C81F50" w:rsidR="00C81F50">
      <w:pPr>
        <w:ind w:firstLine="360"/>
        <w:jc w:val="both"/>
      </w:pPr>
      <w:r>
        <w:t>DNA: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>FINA, Regionalni centar Split, Podružnica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Zadru,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>RH, Ministarstvo financija, Porezna uprava Zadar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Zadru, zemljišno-knjižnom odjelu</w:t>
      </w:r>
    </w:p>
    <w:p w:rsidRDefault="00C81F50" w:rsidP="00C81F50" w:rsidR="00C81F50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D06C2">
        <w:t>udruga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D06C2">
        <w:t>udruga</w:t>
      </w:r>
      <w:r>
        <w:t xml:space="preserve">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62E" w:rsidR="002D062E">
      <w:r>
        <w:separator/>
      </w:r>
    </w:p>
  </w:endnote>
  <w:endnote w:id="0" w:type="continuationSeparator">
    <w:p w:rsidRDefault="002D062E" w:rsidR="002D0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62E" w:rsidR="002D062E">
      <w:r>
        <w:separator/>
      </w:r>
    </w:p>
  </w:footnote>
  <w:footnote w:id="0" w:type="continuationSeparator">
    <w:p w:rsidRDefault="002D062E" w:rsidR="002D0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62E" w:rsidP="00E37B9D" w:rsidR="002D0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062E" w:rsidR="002D0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62E" w:rsidP="00E37B9D" w:rsidR="002D0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7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062E" w:rsidP="008C3132" w:rsidR="002D062E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545/15-10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062E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578D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321EB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2D70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06C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9B9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1103"/>
    <w:rsid w:val="00EE6A90"/>
    <w:rsid w:val="00EF6F21"/>
    <w:rsid w:val="00F2047F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"ŠKABRNJA"</izvorni_sadrzaj>
    <derivirana_varijabla naziv="DomainObject.Predmet.ProtustrankaFormated_1">  NOGOMETNI KLUB "ŠKABRNJA"</derivirana_varijabla>
  </DomainObject.Predmet.ProtustrankaFormated>
  <DomainObject.Predmet.ProtustrankaFormatedOIB>
    <izvorni_sadrzaj>  NOGOMETNI KLUB "ŠKABRNJA", OIB 04893352939</izvorni_sadrzaj>
    <derivirana_varijabla naziv="DomainObject.Predmet.ProtustrankaFormatedOIB_1">  NOGOMETNI KLUB "ŠKABRNJA", OIB 04893352939</derivirana_varijabla>
  </DomainObject.Predmet.ProtustrankaFormatedOIB>
  <DomainObject.Predmet.ProtustrankaFormatedWithAdress>
    <izvorni_sadrzaj> NOGOMETNI KLUB "ŠKABRNJA", Trg dr. F. Tuđmana  6, 23223 Škabrnje</izvorni_sadrzaj>
    <derivirana_varijabla naziv="DomainObject.Predmet.ProtustrankaFormatedWithAdress_1"> NOGOMETNI KLUB "ŠKABRNJA", Trg dr. F. Tuđmana  6, 23223 Škabrnje</derivirana_varijabla>
  </DomainObject.Predmet.ProtustrankaFormatedWithAdress>
  <DomainObject.Predmet.ProtustrankaFormatedWithAdressOIB>
    <izvorni_sadrzaj> NOGOMETNI KLUB "ŠKABRNJA", OIB 04893352939, Trg dr. F. Tuđmana  6, 23223 Škabrnje</izvorni_sadrzaj>
    <derivirana_varijabla naziv="DomainObject.Predmet.ProtustrankaFormatedWithAdressOIB_1"> NOGOMETNI KLUB "ŠKABRNJA", OIB 04893352939, Trg dr. F. Tuđmana  6, 23223 Škabrnje</derivirana_varijabla>
  </DomainObject.Predmet.ProtustrankaFormatedWithAdressOIB>
  <DomainObject.Predmet.ProtustrankaWithAdress>
    <izvorni_sadrzaj>NOGOMETNI KLUB "ŠKABRNJA" Trg dr. F. Tuđmana  6, 23223 Škabrnje</izvorni_sadrzaj>
    <derivirana_varijabla naziv="DomainObject.Predmet.ProtustrankaWithAdress_1">NOGOMETNI KLUB "ŠKABRNJA" Trg dr. F. Tuđmana  6, 23223 Škabrnje</derivirana_varijabla>
  </DomainObject.Predmet.ProtustrankaWithAdress>
  <DomainObject.Predmet.ProtustrankaWithAdressOIB>
    <izvorni_sadrzaj>NOGOMETNI KLUB "ŠKABRNJA", OIB 04893352939, Trg dr. F. Tuđmana  6, 23223 Škabrnje</izvorni_sadrzaj>
    <derivirana_varijabla naziv="DomainObject.Predmet.ProtustrankaWithAdressOIB_1">NOGOMETNI KLUB "ŠKABRNJA", OIB 04893352939, Trg dr. F. Tuđmana  6, 23223 Škabrnje</derivirana_varijabla>
  </DomainObject.Predmet.ProtustrankaWithAdressOIB>
  <DomainObject.Predmet.ProtustrankaNazivFormated>
    <izvorni_sadrzaj>NOGOMETNI KLUB "ŠKABRNJA"</izvorni_sadrzaj>
    <derivirana_varijabla naziv="DomainObject.Predmet.ProtustrankaNazivFormated_1">NOGOMETNI KLUB "ŠKABRNJA"</derivirana_varijabla>
  </DomainObject.Predmet.ProtustrankaNazivFormated>
  <DomainObject.Predmet.ProtustrankaNazivFormatedOIB>
    <izvorni_sadrzaj>NOGOMETNI KLUB "ŠKABRNJA", OIB 04893352939</izvorni_sadrzaj>
    <derivirana_varijabla naziv="DomainObject.Predmet.ProtustrankaNazivFormatedOIB_1">NOGOMETNI KLUB "ŠKABRNJA", OIB 04893352939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298881.33</izvorni_sadrzaj>
    <derivirana_varijabla naziv="DomainObject.Predmet.TrenutnaVrijednost_1">298881.33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"ŠKABRNJA"</item>
    </izvorni_sadrzaj>
    <derivirana_varijabla naziv="DomainObject.Predmet.ProtuStrankaListFormated_1">
      <item>NOGOMETNI KLUB "ŠKABRNJA"</item>
    </derivirana_varijabla>
  </DomainObject.Predmet.ProtuStrankaListFormated>
  <DomainObject.Predmet.ProtuStrankaListFormatedOIB>
    <izvorni_sadrzaj>
      <item>NOGOMETNI KLUB "ŠKABRNJA", OIB 04893352939</item>
    </izvorni_sadrzaj>
    <derivirana_varijabla naziv="DomainObject.Predmet.ProtuStrankaListFormatedOIB_1">
      <item>NOGOMETNI KLUB "ŠKABRNJA", OIB 04893352939</item>
    </derivirana_varijabla>
  </DomainObject.Predmet.ProtuStrankaListFormatedOIB>
  <DomainObject.Predmet.ProtuStrankaListFormatedWithAdress>
    <izvorni_sadrzaj>
      <item>NOGOMETNI KLUB "ŠKABRNJA", Trg dr. F. Tuđmana  6, 23223 Škabrnje</item>
    </izvorni_sadrzaj>
    <derivirana_varijabla naziv="DomainObject.Predmet.ProtuStrankaListFormatedWithAdress_1">
      <item>NOGOMETNI KLUB "ŠKABRNJA", Trg dr. F. Tuđmana  6, 23223 Škabrnje</item>
    </derivirana_varijabla>
  </DomainObject.Predmet.ProtuStrankaListFormatedWithAdress>
  <DomainObject.Predmet.ProtuStrankaListFormatedWithAdressOIB>
    <izvorni_sadrzaj>
      <item>NOGOMETNI KLUB "ŠKABRNJA", OIB 04893352939, Trg dr. F. Tuđmana  6, 23223 Škabrnje</item>
    </izvorni_sadrzaj>
    <derivirana_varijabla naziv="DomainObject.Predmet.ProtuStrankaListFormatedWithAdressOIB_1">
      <item>NOGOMETNI KLUB "ŠKABRNJA", OIB 04893352939, Trg dr. F. Tuđmana  6, 23223 Škabrnje</item>
    </derivirana_varijabla>
  </DomainObject.Predmet.ProtuStrankaListFormatedWithAdressOIB>
  <DomainObject.Predmet.ProtuStrankaListNazivFormated>
    <izvorni_sadrzaj>
      <item>NOGOMETNI KLUB "ŠKABRNJA"</item>
    </izvorni_sadrzaj>
    <derivirana_varijabla naziv="DomainObject.Predmet.ProtuStrankaListNazivFormated_1">
      <item>NOGOMETNI KLUB "ŠKABRNJA"</item>
    </derivirana_varijabla>
  </DomainObject.Predmet.ProtuStrankaListNazivFormated>
  <DomainObject.Predmet.ProtuStrankaListNazivFormatedOIB>
    <izvorni_sadrzaj>
      <item>NOGOMETNI KLUB "ŠKABRNJA", OIB 04893352939</item>
    </izvorni_sadrzaj>
    <derivirana_varijabla naziv="DomainObject.Predmet.ProtuStrankaListNazivFormatedOIB_1">
      <item>NOGOMETNI KLUB "ŠKABRNJA", OIB 04893352939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"ŠKABRNJA"</izvorni_sadrzaj>
    <derivirana_varijabla naziv="DomainObject.Predmet.ProtustrankaIDrugi_1">NOGOMETNI KLUB "ŠKABRNJA"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"ŠKABRNJA", OIB 04893352939, Trg dr. F. Tuđmana  6, 23223 Škabrnje</izvorni_sadrzaj>
    <derivirana_varijabla naziv="DomainObject.Predmet.ProtustrankaIDrugiAdressOIB_1">NOGOMETNI KLUB "ŠKABRNJA", OIB 04893352939, Trg dr. F. Tuđmana 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NOGOMETNI KLUB "ŠKABRNJA"</item>
    </izvorni_sadrzaj>
    <derivirana_varijabla naziv="DomainObject.Predmet.SudioniciListNaziv_1">
      <item>FINA</item>
      <item>NOGOMETNI KLUB "ŠKABRNJA"</item>
    </derivirana_varijabla>
  </DomainObject.Predmet.SudioniciListNaziv>
  <DomainObject.Predmet.SudioniciListAdressOIB>
    <izvorni_sadrzaj>
      <item>FINA, OIB 85821130368</item>
      <item>NOGOMETNI KLUB "ŠKABRNJA", OIB 04893352939, Trg dr. F. Tuđmana  6,23223 Škabrnje</item>
    </izvorni_sadrzaj>
    <derivirana_varijabla naziv="DomainObject.Predmet.SudioniciListAdressOIB_1">
      <item>FINA, OIB 85821130368</item>
      <item>NOGOMETNI KLUB "ŠKABRNJA", OIB 04893352939, Trg dr. F. Tuđmana 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04893352939</item>
    </izvorni_sadrzaj>
    <derivirana_varijabla naziv="DomainObject.Predmet.SudioniciListNazivOIB_1">
      <item>, OIB 85821130368</item>
      <item>, OIB 04893352939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1055</properties:Words>
  <properties:Characters>5774</properties:Characters>
  <properties:Lines>129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2016-09-08T09:11:00Z</dcterms:created>
  <dc:creator>Administrator</dc:creator>
  <cp:lastModifiedBy>Nena Mužanović</cp:lastModifiedBy>
  <cp:lastPrinted>2016-09-08T08:43:00Z</cp:lastPrinted>
  <dcterms:modified xmlns:xsi="http://www.w3.org/2001/XMLSchema-instance" xsi:type="dcterms:W3CDTF">2016-09-08T11:22:00Z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