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7edfe" w14:paraId="677edfe" w:rsidRDefault="002D49EC" w:rsidP="003F6C53" w:rsidR="002D49EC" w:rsidRPr="007827B4">
      <w:pPr>
        <w15:collapsed w:val="false"/>
      </w:pPr>
    </w:p>
    <w:p w:rsidRDefault="00FE4E4C" w:rsidP="003F6C53" w:rsidR="00FE4E4C" w:rsidRPr="007827B4"/>
    <w:p w:rsidRDefault="00D630A4" w:rsidP="00721F79" w:rsidR="00D630A4"/>
    <w:p w:rsidRDefault="00302B64" w:rsidP="00721F79" w:rsidR="00302B64">
      <w:pPr>
        <w:rPr>
          <w:b/>
        </w:rPr>
      </w:pPr>
    </w:p>
    <w:p w:rsidRDefault="00721F79" w:rsidP="00721F79" w:rsidR="00721F79" w:rsidRPr="007827B4">
      <w:pPr>
        <w:rPr>
          <w:b/>
        </w:rPr>
      </w:pPr>
      <w:r w:rsidRPr="007827B4">
        <w:rPr>
          <w:b/>
        </w:rPr>
        <w:t>REPUBLIKA HRVATSKA</w:t>
      </w:r>
    </w:p>
    <w:p w:rsidRDefault="00721F79" w:rsidP="00721F79" w:rsidR="002B5525" w:rsidRPr="007827B4">
      <w:pPr>
        <w:rPr>
          <w:b/>
        </w:rPr>
      </w:pPr>
      <w:r w:rsidRPr="007827B4">
        <w:rPr>
          <w:b/>
        </w:rPr>
        <w:t>TRGOVAČKI SUD U ZADRU</w:t>
      </w:r>
      <w:r w:rsidRPr="007827B4">
        <w:rPr>
          <w:b/>
        </w:rPr>
        <w:tab/>
      </w:r>
    </w:p>
    <w:p w:rsidRDefault="002B5525" w:rsidP="00721F79" w:rsidR="00721F79" w:rsidRPr="007827B4">
      <w:pPr>
        <w:rPr>
          <w:bCs/>
        </w:rPr>
      </w:pPr>
      <w:r w:rsidRPr="007827B4">
        <w:rPr>
          <w:bCs/>
        </w:rPr>
        <w:t>Dr. Franje Tuđmana 35</w:t>
      </w:r>
      <w:r w:rsidR="00721F79" w:rsidRPr="007827B4">
        <w:rPr>
          <w:bCs/>
        </w:rPr>
        <w:tab/>
      </w:r>
      <w:r w:rsidR="00721F79" w:rsidRPr="007827B4">
        <w:rPr>
          <w:bCs/>
        </w:rPr>
        <w:tab/>
      </w:r>
      <w:r w:rsidR="00721F79" w:rsidRPr="007827B4">
        <w:rPr>
          <w:bCs/>
        </w:rPr>
        <w:tab/>
      </w:r>
      <w:r w:rsidR="00721F79" w:rsidRPr="007827B4">
        <w:rPr>
          <w:bCs/>
        </w:rPr>
        <w:tab/>
      </w:r>
      <w:r w:rsidR="00721F79" w:rsidRPr="007827B4">
        <w:rPr>
          <w:bCs/>
        </w:rPr>
        <w:tab/>
      </w:r>
    </w:p>
    <w:p w:rsidRDefault="00D630A4" w:rsidP="00794305" w:rsidR="00D630A4" w:rsidRPr="007827B4"/>
    <w:p w:rsidRDefault="0013641B" w:rsidP="00AA1AD1" w:rsidR="00AA1AD1" w:rsidRPr="007827B4">
      <w:pPr>
        <w:jc w:val="center"/>
        <w:rPr>
          <w:b/>
        </w:rPr>
      </w:pPr>
      <w:r w:rsidRPr="007827B4">
        <w:rPr>
          <w:b/>
        </w:rPr>
        <w:t>U  I M E  R E P U B L I K E</w:t>
      </w:r>
      <w:r w:rsidR="00AA1AD1" w:rsidRPr="007827B4">
        <w:rPr>
          <w:b/>
        </w:rPr>
        <w:t xml:space="preserve">  </w:t>
      </w:r>
      <w:r w:rsidRPr="007827B4">
        <w:rPr>
          <w:b/>
        </w:rPr>
        <w:t xml:space="preserve"> </w:t>
      </w:r>
      <w:r w:rsidR="00AA1AD1" w:rsidRPr="007827B4">
        <w:rPr>
          <w:b/>
        </w:rPr>
        <w:t>H R V A T S K</w:t>
      </w:r>
      <w:r w:rsidR="00D40213" w:rsidRPr="007827B4">
        <w:rPr>
          <w:b/>
        </w:rPr>
        <w:t xml:space="preserve"> </w:t>
      </w:r>
      <w:r w:rsidRPr="007827B4">
        <w:rPr>
          <w:b/>
        </w:rPr>
        <w:t>E</w:t>
      </w:r>
      <w:r w:rsidR="00AA1AD1" w:rsidRPr="007827B4">
        <w:rPr>
          <w:b/>
        </w:rPr>
        <w:t xml:space="preserve"> </w:t>
      </w:r>
    </w:p>
    <w:p w:rsidRDefault="005A3991" w:rsidP="00721F79" w:rsidR="005A3991" w:rsidRPr="007827B4">
      <w:pPr>
        <w:rPr>
          <w:b/>
        </w:rPr>
      </w:pPr>
    </w:p>
    <w:p w:rsidRDefault="00721F79" w:rsidP="00360AB6" w:rsidR="00721F79" w:rsidRPr="007827B4">
      <w:pPr>
        <w:jc w:val="center"/>
        <w:rPr>
          <w:b/>
        </w:rPr>
      </w:pPr>
      <w:r w:rsidRPr="007827B4">
        <w:rPr>
          <w:b/>
        </w:rPr>
        <w:t>R J E Š E N J E</w:t>
      </w:r>
    </w:p>
    <w:p w:rsidRDefault="002B5525" w:rsidP="00721F79" w:rsidR="002B5525" w:rsidRPr="007827B4">
      <w:pPr>
        <w:jc w:val="both"/>
      </w:pPr>
    </w:p>
    <w:p w:rsidRDefault="00794305" w:rsidP="00302B64" w:rsidR="00687B4C">
      <w:pPr>
        <w:pStyle w:val="Tijeloteksta"/>
        <w:ind w:firstLine="708"/>
        <w:rPr>
          <w:szCs w:val="24"/>
        </w:rPr>
      </w:pPr>
      <w:r w:rsidRPr="007827B4">
        <w:rPr>
          <w:szCs w:val="24"/>
        </w:rPr>
        <w:t xml:space="preserve">Trgovački sud u Zadru, </w:t>
      </w:r>
      <w:r w:rsidR="00360AB6" w:rsidRPr="007827B4">
        <w:rPr>
          <w:szCs w:val="24"/>
        </w:rPr>
        <w:t>po s</w:t>
      </w:r>
      <w:r w:rsidR="000F3E74" w:rsidRPr="007827B4">
        <w:rPr>
          <w:szCs w:val="24"/>
        </w:rPr>
        <w:t>utkinji Ani Markač,</w:t>
      </w:r>
      <w:r w:rsidR="00360AB6" w:rsidRPr="007827B4">
        <w:rPr>
          <w:szCs w:val="24"/>
        </w:rPr>
        <w:t xml:space="preserve"> povodom prijedloga za otvaranje stečajnog postupka nad dužnikom</w:t>
      </w:r>
      <w:r w:rsidR="00A81369" w:rsidRPr="007827B4">
        <w:rPr>
          <w:szCs w:val="24"/>
        </w:rPr>
        <w:t xml:space="preserve"> </w:t>
      </w:r>
      <w:r w:rsidR="00A51CC3">
        <w:t xml:space="preserve">JADRAN INVEST d.o.o., Zadar, Nikole Tesle 12/B, OIB:29833811975, </w:t>
      </w:r>
      <w:r w:rsidR="00A81369" w:rsidRPr="007827B4">
        <w:rPr>
          <w:szCs w:val="24"/>
        </w:rPr>
        <w:t xml:space="preserve">dana </w:t>
      </w:r>
      <w:r w:rsidR="00A51CC3">
        <w:rPr>
          <w:szCs w:val="24"/>
        </w:rPr>
        <w:t>19</w:t>
      </w:r>
      <w:r w:rsidR="00625D3A" w:rsidRPr="007827B4">
        <w:rPr>
          <w:szCs w:val="24"/>
        </w:rPr>
        <w:t xml:space="preserve">. </w:t>
      </w:r>
      <w:r w:rsidR="00892B51">
        <w:rPr>
          <w:szCs w:val="24"/>
        </w:rPr>
        <w:t>rujna</w:t>
      </w:r>
      <w:r w:rsidR="003E2CF0">
        <w:rPr>
          <w:szCs w:val="24"/>
        </w:rPr>
        <w:t xml:space="preserve"> 2017.,</w:t>
      </w:r>
    </w:p>
    <w:p w:rsidRDefault="00302B64" w:rsidP="00302B64" w:rsidR="00302B64" w:rsidRPr="00687B4C">
      <w:pPr>
        <w:pStyle w:val="Tijeloteksta"/>
        <w:ind w:firstLine="708"/>
        <w:rPr>
          <w:szCs w:val="24"/>
        </w:rPr>
      </w:pPr>
    </w:p>
    <w:p w:rsidRDefault="00721F79" w:rsidP="00721F79" w:rsidR="00721F79" w:rsidRPr="00687B4C">
      <w:pPr>
        <w:jc w:val="center"/>
        <w:rPr>
          <w:b/>
        </w:rPr>
      </w:pPr>
      <w:r w:rsidRPr="00687B4C">
        <w:rPr>
          <w:b/>
        </w:rPr>
        <w:t>r i j e š i o  j e</w:t>
      </w:r>
    </w:p>
    <w:p w:rsidRDefault="00D44689" w:rsidP="0063724D" w:rsidR="00D44689" w:rsidRPr="007827B4"/>
    <w:p w:rsidRDefault="0013641B" w:rsidP="00A51CC3" w:rsidR="00FC19B7">
      <w:pPr>
        <w:pStyle w:val="Tijeloteksta"/>
        <w:ind w:firstLine="708"/>
      </w:pPr>
      <w:r w:rsidRPr="007827B4">
        <w:rPr>
          <w:szCs w:val="24"/>
        </w:rPr>
        <w:t xml:space="preserve">Obustavlja se stečajni postupak nad dužnikom </w:t>
      </w:r>
      <w:r w:rsidR="00A51CC3">
        <w:t>JADRAN INVEST d.o.o., Zadar, Nikole Tesle 12/B, OIB:29833811975.</w:t>
      </w:r>
    </w:p>
    <w:p w:rsidRDefault="00D630A4" w:rsidP="0013641B" w:rsidR="00D630A4" w:rsidRPr="007827B4">
      <w:pPr>
        <w:jc w:val="both"/>
      </w:pPr>
    </w:p>
    <w:p w:rsidRDefault="00721F79" w:rsidP="00721F79" w:rsidR="00721F79">
      <w:pPr>
        <w:jc w:val="center"/>
      </w:pPr>
      <w:r w:rsidRPr="007827B4">
        <w:t>Obrazloženje</w:t>
      </w:r>
    </w:p>
    <w:p w:rsidRDefault="00E05958" w:rsidP="00721F79" w:rsidR="00E05958" w:rsidRPr="007827B4">
      <w:pPr>
        <w:jc w:val="center"/>
      </w:pPr>
    </w:p>
    <w:p w:rsidRDefault="00E05958" w:rsidP="00E05958" w:rsidR="00E05958" w:rsidRPr="00123C12">
      <w:pPr>
        <w:ind w:firstLine="708"/>
        <w:jc w:val="both"/>
      </w:pPr>
      <w:r w:rsidRPr="00123C12">
        <w:t xml:space="preserve">Nad uvodno označenom pravnom osobom Financijska agencija, RC Split, Podružnica </w:t>
      </w:r>
      <w:r>
        <w:t>Zadar</w:t>
      </w:r>
      <w:r w:rsidRPr="00123C12">
        <w:t xml:space="preserve"> dana </w:t>
      </w:r>
      <w:r>
        <w:t xml:space="preserve">10. kolovoza </w:t>
      </w:r>
      <w:r w:rsidRPr="00123C12">
        <w:t xml:space="preserve">2016. Trgovačkom sudu u Zadru, podnijela je </w:t>
      </w:r>
      <w:r>
        <w:t xml:space="preserve">zahtjev </w:t>
      </w:r>
      <w:r w:rsidRPr="00123C12">
        <w:t xml:space="preserve">za </w:t>
      </w:r>
      <w:r>
        <w:t>provedbu skraćenog stečajnog postupka.</w:t>
      </w:r>
    </w:p>
    <w:p w:rsidRDefault="00E05958" w:rsidP="00E05958" w:rsidR="00E05958">
      <w:pPr>
        <w:ind w:firstLine="708"/>
        <w:jc w:val="both"/>
      </w:pPr>
      <w:r>
        <w:t>Zahtjev</w:t>
      </w:r>
      <w:r w:rsidRPr="00123C12">
        <w:t xml:space="preserve"> je podnesen temeljem čl. </w:t>
      </w:r>
      <w:r>
        <w:t>429</w:t>
      </w:r>
      <w:r w:rsidRPr="00123C12">
        <w:t xml:space="preserve">. st. 1. Stečajnog zakona (Narodne novine broj 71/15; dalje SZ) jer je dužnik na dan </w:t>
      </w:r>
      <w:r>
        <w:t xml:space="preserve">18. srpnja 2016. </w:t>
      </w:r>
      <w:r w:rsidRPr="00123C12">
        <w:t xml:space="preserve">u Očevidniku redoslijeda osnove za plaćanje imao evidentirane neizvršene osnove za plaćanje u neprekinutom razdoblju od 120 dana u ukupnom iznosu od </w:t>
      </w:r>
      <w:r>
        <w:t>80.214.698,02 kn.</w:t>
      </w:r>
      <w:r w:rsidRPr="00123C12">
        <w:t xml:space="preserve"> </w:t>
      </w:r>
    </w:p>
    <w:p w:rsidRDefault="00E05958" w:rsidP="00E05958" w:rsidR="00E05958">
      <w:pPr>
        <w:ind w:firstLine="708"/>
        <w:jc w:val="both"/>
      </w:pPr>
      <w:r w:rsidRPr="00EA22F2">
        <w:t>Postupajući po zahtjevu Financijske agencije, oglasom</w:t>
      </w:r>
      <w:r>
        <w:t xml:space="preserve"> ovog S</w:t>
      </w:r>
      <w:r w:rsidRPr="00EA22F2">
        <w:t xml:space="preserve">uda od </w:t>
      </w:r>
      <w:r>
        <w:t xml:space="preserve">2. rujna </w:t>
      </w:r>
      <w:r w:rsidRPr="00EA22F2">
        <w:t xml:space="preserve">2016. pozvane su osobe ovlaštene za zastupanje dužnika po zakonu u roku od 15 dana od dana objave oglasa, podnijeti sudu javnobilježnički ovjerovljen popis imovine i obveza na propisanom obrascu, te su pozvani </w:t>
      </w:r>
      <w:r>
        <w:t xml:space="preserve">i </w:t>
      </w:r>
      <w:r w:rsidRPr="00EA22F2">
        <w:t>vjerovnici u roku od 45 dana predložiti otvaranje stečajnoga postupka, sve sukladno odredbama čl. 430. i 431. S</w:t>
      </w:r>
      <w:r>
        <w:t xml:space="preserve">Z-a. </w:t>
      </w:r>
    </w:p>
    <w:p w:rsidRDefault="00E05958" w:rsidP="00E05958" w:rsidR="00E05958" w:rsidRPr="00207B8B">
      <w:pPr>
        <w:ind w:firstLine="708"/>
        <w:jc w:val="both"/>
      </w:pPr>
      <w:r w:rsidRPr="00EA22F2">
        <w:t xml:space="preserve">U propisanom roku </w:t>
      </w:r>
      <w:r>
        <w:t xml:space="preserve">dužnik je Sudu dostavio </w:t>
      </w:r>
      <w:r w:rsidRPr="00EA22F2">
        <w:t xml:space="preserve">javnobilježnički ovjerovljen popis imovine i obveza na propisanom obrascu </w:t>
      </w:r>
      <w:r>
        <w:t xml:space="preserve">iz kojeg proizlazi da dužnik u vlasništvu ima imovinu u vidu nekretnina, a također u </w:t>
      </w:r>
      <w:r w:rsidRPr="00207B8B">
        <w:t>propisanom roku vjerovnik dužnika Republika Hrvatska,</w:t>
      </w:r>
      <w:r>
        <w:t xml:space="preserve"> Ministarstvo financija,</w:t>
      </w:r>
      <w:r w:rsidRPr="00207B8B">
        <w:t xml:space="preserve"> Porezna uprava, Područni</w:t>
      </w:r>
      <w:r>
        <w:t xml:space="preserve"> ured Dalmacija, </w:t>
      </w:r>
      <w:r w:rsidR="00302B64">
        <w:t xml:space="preserve">zastupan po Županijskom državnom odvjetništvu podnio </w:t>
      </w:r>
      <w:r>
        <w:t xml:space="preserve">je </w:t>
      </w:r>
      <w:r w:rsidRPr="00207B8B">
        <w:t xml:space="preserve">prijedlog za otvaranje stečajnog postupka nad dužnikom </w:t>
      </w:r>
      <w:r>
        <w:t xml:space="preserve">jer da prema istome </w:t>
      </w:r>
      <w:r w:rsidRPr="00207B8B">
        <w:t xml:space="preserve">ima dospjelu novčanu tražbinu u iznosu od </w:t>
      </w:r>
      <w:r>
        <w:t xml:space="preserve">428.985,84 </w:t>
      </w:r>
      <w:r w:rsidRPr="00207B8B">
        <w:t>kuna.</w:t>
      </w:r>
    </w:p>
    <w:p w:rsidRDefault="00E05958" w:rsidP="00E05958" w:rsidR="00E05958">
      <w:pPr>
        <w:ind w:firstLine="708"/>
        <w:jc w:val="both"/>
      </w:pPr>
      <w:r>
        <w:t xml:space="preserve">Rješenjem </w:t>
      </w:r>
      <w:proofErr w:type="spellStart"/>
      <w:r>
        <w:t>posl</w:t>
      </w:r>
      <w:proofErr w:type="spellEnd"/>
      <w:r>
        <w:t xml:space="preserve">. br. St-991/16-10 od 7. prosinca 2016. Sud je obustavio skraćeni stečajni postupka i to sukladno </w:t>
      </w:r>
      <w:r w:rsidRPr="00EA22F2">
        <w:t xml:space="preserve">čl. 433. SZ-a </w:t>
      </w:r>
      <w:r>
        <w:t xml:space="preserve">obzirom da nisu bile </w:t>
      </w:r>
      <w:r w:rsidRPr="00EA22F2">
        <w:t xml:space="preserve">ispunjene pretpostavke za istodobno otvaranje i zaključenje skraćenoga stečajnog postupka </w:t>
      </w:r>
      <w:r>
        <w:t>u smislu odredbe čl. 431. istog</w:t>
      </w:r>
      <w:r w:rsidRPr="00EA22F2">
        <w:t xml:space="preserve">. </w:t>
      </w:r>
      <w:r>
        <w:t xml:space="preserve">Točkom II. istog rješenja Sud je odredio da će po pravomoćnosti istoga sukladno odredbama Stečajnog zakona donijeti rješenje o pokretanju prethodnog postupka odnosno otvaranju redovnog stečajnog postupka nad dužnikom. Rješenje </w:t>
      </w:r>
      <w:proofErr w:type="spellStart"/>
      <w:r>
        <w:t>posl</w:t>
      </w:r>
      <w:proofErr w:type="spellEnd"/>
      <w:r>
        <w:t xml:space="preserve">. br. St-991/16-10 od 7. prosinca 2016. postalo je pravomoćno dana 29. ožujka 2017. </w:t>
      </w:r>
    </w:p>
    <w:p w:rsidRDefault="00E05958" w:rsidP="00E05958" w:rsidR="00E05958">
      <w:pPr>
        <w:ind w:firstLine="708"/>
        <w:jc w:val="both"/>
      </w:pPr>
      <w:r>
        <w:t xml:space="preserve">Uzimajući u obzir naprijed navedeno Sud je rješenjem </w:t>
      </w:r>
      <w:proofErr w:type="spellStart"/>
      <w:r>
        <w:t>posl</w:t>
      </w:r>
      <w:proofErr w:type="spellEnd"/>
      <w:r>
        <w:t xml:space="preserve">. br. St-204/17-23 od 28. lipnja 2017. pokrenuo prethodni postupak radi utvrđivanja pretpostavki za otvaranje stečajnog </w:t>
      </w:r>
      <w:r>
        <w:lastRenderedPageBreak/>
        <w:t xml:space="preserve">postupka nad stečajnim dužnikom te radi očitovanja o prijedlogu za otvaranje stečajnog postupka. </w:t>
      </w:r>
    </w:p>
    <w:p w:rsidRDefault="00E05958" w:rsidP="00E05958" w:rsidR="00302B64">
      <w:pPr>
        <w:ind w:firstLine="708"/>
        <w:jc w:val="both"/>
      </w:pPr>
      <w:r>
        <w:t>Na predmetno ročište održano dana 18. kolovoza 2017. pristupio je zastupnik dužnika po zakonu zajedno sa punomoćnikom, na koje</w:t>
      </w:r>
      <w:r w:rsidR="00302B64">
        <w:t>m</w:t>
      </w:r>
      <w:r>
        <w:t xml:space="preserve"> ročištu je Sudu predložio odgodu predmetnog ročišta jer da postoji mogućno</w:t>
      </w:r>
      <w:r w:rsidR="00302B64">
        <w:t>,</w:t>
      </w:r>
      <w:r>
        <w:t xml:space="preserve"> da dužnik podmiri sve evidentirane, a neizvršene osnove za plaćanje navedene u Očevidniku redoslijeda osnova za plaćanje. Sud je udovoljio zahtjevu </w:t>
      </w:r>
      <w:r w:rsidR="00302B64">
        <w:t xml:space="preserve">zastupnika dužnika po zakonu, te je odgodio predmetno ročište za dan 21. rujna 2017. </w:t>
      </w:r>
    </w:p>
    <w:p w:rsidRDefault="00302B64" w:rsidP="00302B64" w:rsidR="00E05958" w:rsidRPr="00302B64">
      <w:pPr>
        <w:pStyle w:val="Tijeloteksta"/>
        <w:ind w:firstLine="708"/>
        <w:rPr>
          <w:szCs w:val="24"/>
        </w:rPr>
      </w:pPr>
      <w:r>
        <w:t xml:space="preserve">Dana 15. rujna 2017. dužnik je u spis dostavio Potvrdu o blokadi računa i novčanih sredstava </w:t>
      </w:r>
      <w:proofErr w:type="spellStart"/>
      <w:r>
        <w:t>ovršenika</w:t>
      </w:r>
      <w:proofErr w:type="spellEnd"/>
      <w:r>
        <w:t xml:space="preserve"> odnosno dužnika od 15. rujna 2017., a iz koje Potvrde proizlazi da na dan izdavanja potvrde (15. rujna 2017.) nepodmirene obveze u Očevidniku redoslijeda osnove za plaćanje istoga iznose 0,00 kn. </w:t>
      </w:r>
    </w:p>
    <w:p w:rsidRDefault="00E05958" w:rsidP="00E05958" w:rsidR="00E05958" w:rsidRPr="00123C12">
      <w:pPr>
        <w:ind w:firstLine="708"/>
        <w:jc w:val="both"/>
      </w:pPr>
      <w:r w:rsidRPr="00123C12">
        <w:t xml:space="preserve">Prema odredbi članka 128. stavak 9. SZ-a, ako dužnik do završetka prethodnog postupka postane sposoban za plaćanje, sud će postupak obustaviti. </w:t>
      </w:r>
    </w:p>
    <w:p w:rsidRDefault="00E05958" w:rsidP="00302B64" w:rsidR="00EE1ED7" w:rsidRPr="003A73B2">
      <w:pPr>
        <w:ind w:firstLine="708"/>
        <w:jc w:val="both"/>
      </w:pPr>
      <w:r w:rsidRPr="00123C12">
        <w:t>Budući je Sud utvrdio da je prestao stečajni razlog jer je dužnik do završetka prethodnog postupka postao sposoban za plaćanje, to je isti, a primjenom odredbe čl. 128. st. 9. S</w:t>
      </w:r>
      <w:r w:rsidR="00302B64">
        <w:t xml:space="preserve">Z obustavio konkretni postupak, te riješio kao u </w:t>
      </w:r>
      <w:r w:rsidR="003E2CF0">
        <w:t>izreci ovog rješenja</w:t>
      </w:r>
      <w:r w:rsidR="00302B64">
        <w:t>.</w:t>
      </w:r>
    </w:p>
    <w:p w:rsidRDefault="00D44689" w:rsidP="00360AB6" w:rsidR="00D44689" w:rsidRPr="007827B4"/>
    <w:p w:rsidRDefault="00721F79" w:rsidP="0013641B" w:rsidR="00794305" w:rsidRPr="007827B4">
      <w:pPr>
        <w:jc w:val="center"/>
      </w:pPr>
      <w:r w:rsidRPr="007827B4">
        <w:t>U Zadru</w:t>
      </w:r>
      <w:r w:rsidR="0013641B" w:rsidRPr="007827B4">
        <w:t xml:space="preserve"> </w:t>
      </w:r>
      <w:r w:rsidR="00687B4C">
        <w:t>19</w:t>
      </w:r>
      <w:r w:rsidR="007827B4" w:rsidRPr="007827B4">
        <w:t xml:space="preserve">. </w:t>
      </w:r>
      <w:r w:rsidR="00892B51">
        <w:t>rujna</w:t>
      </w:r>
      <w:r w:rsidR="003E2CF0">
        <w:t xml:space="preserve"> </w:t>
      </w:r>
      <w:r w:rsidR="007827B4" w:rsidRPr="007827B4">
        <w:t xml:space="preserve">2017. </w:t>
      </w:r>
      <w:r w:rsidR="0013641B" w:rsidRPr="007827B4">
        <w:t xml:space="preserve"> </w:t>
      </w:r>
      <w:r w:rsidRPr="007827B4">
        <w:t xml:space="preserve"> </w:t>
      </w:r>
      <w:r w:rsidR="00360AB6" w:rsidRPr="007827B4">
        <w:t xml:space="preserve"> </w:t>
      </w:r>
    </w:p>
    <w:p w:rsidRDefault="00B66DB6" w:rsidP="00B66DB6" w:rsidR="00B66DB6" w:rsidRPr="007827B4"/>
    <w:p w:rsidRDefault="00ED7319" w:rsidP="00147EEF" w:rsidR="00930126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 w:rsidR="000F3E74" w:rsidRPr="007827B4">
        <w:t>S</w:t>
      </w:r>
      <w:r w:rsidR="00360AB6" w:rsidRPr="007827B4">
        <w:t>utkinja</w:t>
      </w:r>
      <w:bookmarkStart w:name="_GoBack" w:id="0"/>
      <w:bookmarkEnd w:id="0"/>
    </w:p>
    <w:p w:rsidRDefault="000F3E74" w:rsidP="00147EEF" w:rsidR="00004F3B" w:rsidRPr="007827B4">
      <w:pPr>
        <w:jc w:val="right"/>
      </w:pPr>
      <w:r w:rsidRPr="007827B4">
        <w:tab/>
      </w:r>
      <w:r w:rsidRPr="007827B4">
        <w:tab/>
      </w:r>
      <w:r w:rsidRPr="007827B4">
        <w:tab/>
      </w:r>
      <w:r w:rsidRPr="007827B4">
        <w:tab/>
      </w:r>
      <w:r w:rsidRPr="007827B4">
        <w:tab/>
      </w:r>
      <w:r w:rsidRPr="007827B4">
        <w:tab/>
        <w:t xml:space="preserve">     </w:t>
      </w:r>
      <w:r w:rsidR="00B66DB6" w:rsidRPr="007827B4">
        <w:t xml:space="preserve">            </w:t>
      </w:r>
      <w:r w:rsidR="00930126">
        <w:t xml:space="preserve">                       </w:t>
      </w:r>
      <w:r w:rsidR="007827B4">
        <w:t>Ana Markač</w:t>
      </w:r>
    </w:p>
    <w:p w:rsidRDefault="00794305" w:rsidP="007827B4" w:rsidR="00794305" w:rsidRPr="007827B4">
      <w:pPr>
        <w:jc w:val="right"/>
      </w:pPr>
    </w:p>
    <w:p w:rsidRDefault="007827B4" w:rsidP="00721F79" w:rsidR="007827B4"/>
    <w:p w:rsidRDefault="00ED7319" w:rsidP="00721F79" w:rsidR="00ED7319" w:rsidRPr="007827B4"/>
    <w:p w:rsidRDefault="0020610B" w:rsidP="00721F79" w:rsidR="00721F79" w:rsidRPr="007827B4">
      <w:r w:rsidRPr="007827B4">
        <w:t>U</w:t>
      </w:r>
      <w:r w:rsidR="00721F79" w:rsidRPr="007827B4">
        <w:t xml:space="preserve">PUTA O PRAVNOM LIJEKU:  </w:t>
      </w:r>
    </w:p>
    <w:p w:rsidRDefault="0013641B" w:rsidP="00E05958" w:rsidR="007827B4">
      <w:pPr>
        <w:jc w:val="both"/>
      </w:pPr>
      <w:r w:rsidRPr="007827B4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7827B4">
          <w:t>12. st</w:t>
        </w:r>
      </w:smartTag>
      <w:r w:rsidRPr="007827B4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7827B4">
          <w:t>19. st</w:t>
        </w:r>
      </w:smartTag>
      <w:r w:rsidRPr="007827B4">
        <w:t>. 1. i 2. SZ-a). Žalba se podnosi ovom sudu u 2 (dva) istovjetna primjerka, a o žalbi odlučuje Visoki trgovački sud Republike Hrvatske.</w:t>
      </w:r>
    </w:p>
    <w:p w:rsidRDefault="00302B64" w:rsidP="00E05958" w:rsidR="00302B64" w:rsidRPr="007827B4">
      <w:pPr>
        <w:jc w:val="both"/>
      </w:pPr>
    </w:p>
    <w:p w:rsidRDefault="0020610B" w:rsidP="0020610B" w:rsidR="0020610B" w:rsidRPr="007827B4">
      <w:pPr>
        <w:ind w:firstLine="360"/>
      </w:pPr>
      <w:r w:rsidRPr="007827B4">
        <w:t xml:space="preserve">Dostaviti: </w:t>
      </w:r>
    </w:p>
    <w:p w:rsidRDefault="0013641B" w:rsidP="0020610B" w:rsidR="00687B4C">
      <w:pPr>
        <w:numPr>
          <w:ilvl w:val="0"/>
          <w:numId w:val="3"/>
        </w:numPr>
      </w:pPr>
      <w:r w:rsidRPr="007827B4">
        <w:t>FINA-i</w:t>
      </w:r>
      <w:r w:rsidR="007827B4" w:rsidRPr="007827B4">
        <w:t xml:space="preserve">, </w:t>
      </w:r>
    </w:p>
    <w:p w:rsidRDefault="00115899" w:rsidP="0020610B" w:rsidR="00115899">
      <w:pPr>
        <w:numPr>
          <w:ilvl w:val="0"/>
          <w:numId w:val="3"/>
        </w:numPr>
      </w:pPr>
      <w:r w:rsidRPr="007827B4">
        <w:t xml:space="preserve">dužniku </w:t>
      </w:r>
      <w:r w:rsidR="00687B4C">
        <w:t xml:space="preserve">putem punomoćnika, odvjetnika iz OD </w:t>
      </w:r>
      <w:proofErr w:type="spellStart"/>
      <w:r w:rsidR="00687B4C">
        <w:t>Gluić</w:t>
      </w:r>
      <w:proofErr w:type="spellEnd"/>
      <w:r w:rsidR="00687B4C">
        <w:t xml:space="preserve"> &amp; Ninčević d.o.o., Zadar</w:t>
      </w:r>
    </w:p>
    <w:p w:rsidRDefault="00E05958" w:rsidP="0020610B" w:rsidR="00E05958" w:rsidRPr="007827B4">
      <w:pPr>
        <w:numPr>
          <w:ilvl w:val="0"/>
          <w:numId w:val="3"/>
        </w:numPr>
      </w:pPr>
      <w:r>
        <w:t>predlagatelju RH putem ŽDO-a u Zadru</w:t>
      </w:r>
    </w:p>
    <w:p w:rsidRDefault="0013641B" w:rsidP="0020610B" w:rsidR="00D40213" w:rsidRPr="007827B4">
      <w:pPr>
        <w:numPr>
          <w:ilvl w:val="0"/>
          <w:numId w:val="3"/>
        </w:numPr>
      </w:pPr>
      <w:r w:rsidRPr="007827B4">
        <w:t>e-O</w:t>
      </w:r>
      <w:r w:rsidR="00687B4C">
        <w:t>glasna</w:t>
      </w:r>
      <w:r w:rsidR="00D40213" w:rsidRPr="007827B4">
        <w:t xml:space="preserve"> ploč</w:t>
      </w:r>
      <w:r w:rsidR="00687B4C">
        <w:t>a</w:t>
      </w:r>
      <w:r w:rsidR="00D40213" w:rsidRPr="007827B4">
        <w:t xml:space="preserve"> sudova</w:t>
      </w:r>
    </w:p>
    <w:p w:rsidRDefault="0020610B" w:rsidP="00F60CD9" w:rsidR="0020610B" w:rsidRPr="007827B4">
      <w:pPr>
        <w:numPr>
          <w:ilvl w:val="0"/>
          <w:numId w:val="3"/>
        </w:numPr>
      </w:pPr>
      <w:r w:rsidRPr="007827B4">
        <w:t>u spis</w:t>
      </w:r>
    </w:p>
    <w:p w:rsidRDefault="0020610B" w:rsidP="0020610B" w:rsidR="0020610B" w:rsidRPr="007827B4"/>
    <w:p w:rsidRDefault="0020610B" w:rsidP="0020610B" w:rsidR="0020610B" w:rsidRPr="007827B4"/>
    <w:p w:rsidRDefault="0020610B" w:rsidP="0020610B" w:rsidR="0020610B" w:rsidRPr="007827B4">
      <w:pPr>
        <w:ind w:firstLine="360"/>
      </w:pPr>
    </w:p>
    <w:p w:rsidRDefault="0020610B" w:rsidP="005A3991" w:rsidR="0020610B" w:rsidRPr="007827B4">
      <w:pPr>
        <w:ind w:firstLine="360"/>
      </w:pPr>
    </w:p>
    <w:sectPr w:rsidSect="00D630A4" w:rsidR="0020610B" w:rsidRPr="007827B4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227C" w:rsidP="00AA1AD1" w:rsidR="004E227C">
      <w:r>
        <w:separator/>
      </w:r>
    </w:p>
  </w:endnote>
  <w:endnote w:id="0" w:type="continuationSeparator">
    <w:p w:rsidRDefault="004E227C" w:rsidP="00AA1AD1" w:rsidR="004E22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227C" w:rsidP="00AA1AD1" w:rsidR="004E227C">
      <w:r>
        <w:separator/>
      </w:r>
    </w:p>
  </w:footnote>
  <w:footnote w:id="0" w:type="continuationSeparator">
    <w:p w:rsidRDefault="004E227C" w:rsidP="00AA1AD1" w:rsidR="004E22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02B64" w:rsidR="00302B64" w:rsidRPr="00302B64">
    <w:pPr>
      <w:pStyle w:val="Zaglavlje"/>
      <w:jc w:val="right"/>
      <w:rPr>
        <w:sz w:val="22"/>
        <w:szCs w:val="22"/>
      </w:rPr>
    </w:pPr>
    <w:r>
      <w:tab/>
    </w:r>
    <w:r w:rsidR="00631438" w:rsidRPr="00302B64">
      <w:rPr>
        <w:sz w:val="22"/>
        <w:szCs w:val="22"/>
      </w:rPr>
      <w:fldChar w:fldCharType="begin"/>
    </w:r>
    <w:r w:rsidR="00631438" w:rsidRPr="00302B64">
      <w:rPr>
        <w:sz w:val="22"/>
        <w:szCs w:val="22"/>
      </w:rPr>
      <w:instrText>PAGE   \* MERGEFORMAT</w:instrText>
    </w:r>
    <w:r w:rsidR="00631438" w:rsidRPr="00302B64">
      <w:rPr>
        <w:sz w:val="22"/>
        <w:szCs w:val="22"/>
      </w:rPr>
      <w:fldChar w:fldCharType="separate"/>
    </w:r>
    <w:r w:rsidR="00147EEF">
      <w:rPr>
        <w:noProof/>
        <w:sz w:val="22"/>
        <w:szCs w:val="22"/>
      </w:rPr>
      <w:t>2</w:t>
    </w:r>
    <w:r w:rsidR="00631438" w:rsidRPr="00302B64">
      <w:rPr>
        <w:sz w:val="22"/>
        <w:szCs w:val="22"/>
      </w:rPr>
      <w:fldChar w:fldCharType="end"/>
    </w:r>
    <w:r w:rsidR="00302B64" w:rsidRPr="00302B64">
      <w:rPr>
        <w:sz w:val="22"/>
        <w:szCs w:val="22"/>
      </w:rPr>
      <w:t xml:space="preserve">  </w:t>
    </w:r>
    <w:r w:rsidR="00302B64">
      <w:rPr>
        <w:sz w:val="22"/>
        <w:szCs w:val="22"/>
      </w:rPr>
      <w:t xml:space="preserve">       </w:t>
    </w:r>
    <w:r w:rsidR="00302B64" w:rsidRPr="00302B64">
      <w:rPr>
        <w:sz w:val="22"/>
        <w:szCs w:val="22"/>
      </w:rPr>
      <w:t xml:space="preserve">                           Poslovni broj: 2 St-204/17-34</w:t>
    </w:r>
  </w:p>
  <w:p w:rsidRDefault="00631438" w:rsidP="00302B64" w:rsidR="00631438">
    <w:pPr>
      <w:pStyle w:val="Zaglavlje"/>
    </w:pPr>
    <w:r>
      <w:tab/>
    </w:r>
    <w:r>
      <w:tab/>
    </w:r>
    <w:r>
      <w:tab/>
    </w:r>
    <w:r>
      <w:tab/>
    </w:r>
    <w:r>
      <w:tab/>
    </w:r>
    <w:r w:rsidR="00302B64">
      <w:t>Poslovni broj: 1/16-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302B64">
    <w:pPr>
      <w:pStyle w:val="Zaglavlje"/>
      <w:jc w:val="right"/>
      <w:rPr>
        <w:sz w:val="22"/>
        <w:szCs w:val="22"/>
      </w:rPr>
    </w:pPr>
    <w:r w:rsidRPr="00302B64">
      <w:rPr>
        <w:sz w:val="22"/>
        <w:szCs w:val="22"/>
      </w:rPr>
      <w:t>P</w:t>
    </w:r>
    <w:r w:rsidR="003E2CF0" w:rsidRPr="00302B64">
      <w:rPr>
        <w:sz w:val="22"/>
        <w:szCs w:val="22"/>
      </w:rPr>
      <w:t>oslovni broj: 2 St-</w:t>
    </w:r>
    <w:r w:rsidR="00A51CC3" w:rsidRPr="00302B64">
      <w:rPr>
        <w:sz w:val="22"/>
        <w:szCs w:val="22"/>
      </w:rPr>
      <w:t>204/17-34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504507"/>
    <w:multiLevelType w:val="hybridMultilevel"/>
    <w:tmpl w:val="7344692E"/>
    <w:lvl w:tplc="D450A2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9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3641B"/>
    <w:rsid w:val="00141F1B"/>
    <w:rsid w:val="00147EEF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1F44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2B64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2CF0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E227C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25D3A"/>
    <w:rsid w:val="00631438"/>
    <w:rsid w:val="00632231"/>
    <w:rsid w:val="00637192"/>
    <w:rsid w:val="0063724D"/>
    <w:rsid w:val="00646EB6"/>
    <w:rsid w:val="00650C5F"/>
    <w:rsid w:val="006510EC"/>
    <w:rsid w:val="00653F1D"/>
    <w:rsid w:val="006660FA"/>
    <w:rsid w:val="006706FF"/>
    <w:rsid w:val="00675718"/>
    <w:rsid w:val="00686BDB"/>
    <w:rsid w:val="00687B4C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827B4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2B51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964"/>
    <w:rsid w:val="00917A5C"/>
    <w:rsid w:val="009237EC"/>
    <w:rsid w:val="00923FFE"/>
    <w:rsid w:val="00930126"/>
    <w:rsid w:val="0093665B"/>
    <w:rsid w:val="009450AA"/>
    <w:rsid w:val="00963059"/>
    <w:rsid w:val="00963DDA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51CC3"/>
    <w:rsid w:val="00A62A1F"/>
    <w:rsid w:val="00A70A5D"/>
    <w:rsid w:val="00A80B05"/>
    <w:rsid w:val="00A81369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6DB6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77B0"/>
    <w:rsid w:val="00D04475"/>
    <w:rsid w:val="00D221FC"/>
    <w:rsid w:val="00D344BB"/>
    <w:rsid w:val="00D40213"/>
    <w:rsid w:val="00D41552"/>
    <w:rsid w:val="00D442FF"/>
    <w:rsid w:val="00D44689"/>
    <w:rsid w:val="00D4744E"/>
    <w:rsid w:val="00D630A4"/>
    <w:rsid w:val="00D6321A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0595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7615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07FE"/>
    <w:rsid w:val="00ED6162"/>
    <w:rsid w:val="00ED7319"/>
    <w:rsid w:val="00EE1ED7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9B7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47E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7E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E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E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E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47E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7E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E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E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E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St-204/2017</izvorni_sadrzaj>
    <derivirana_varijabla naziv="DomainObject.Predmet.OznakaBroj_1">St-204/2017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 INVEST d.o.o. za graditeljstvo i trgovinu</izvorni_sadrzaj>
    <derivirana_varijabla naziv="DomainObject.Predmet.ProtustrankaFormated_1">  JADRAN INVEST d.o.o. za graditeljstvo i trgovinu</derivirana_varijabla>
  </DomainObject.Predmet.ProtustrankaFormated>
  <DomainObject.Predmet.ProtustrankaFormatedOIB>
    <izvorni_sadrzaj>  JADRAN INVEST d.o.o. za graditeljstvo i trgovinu, OIB 29833811975</izvorni_sadrzaj>
    <derivirana_varijabla naziv="DomainObject.Predmet.ProtustrankaFormatedOIB_1">  JADRAN INVEST d.o.o. za graditeljstvo i trgovinu, OIB 29833811975</derivirana_varijabla>
  </DomainObject.Predmet.ProtustrankaFormatedOIB>
  <DomainObject.Predmet.ProtustrankaFormatedWithAdress>
    <izvorni_sadrzaj> JADRAN INVEST d.o.o. za graditeljstvo i trgovinu, Nikole Tesle 12b, 23000 Zadar</izvorni_sadrzaj>
    <derivirana_varijabla naziv="DomainObject.Predmet.ProtustrankaFormatedWithAdress_1"> JADRAN INVEST d.o.o. za graditeljstvo i trgovinu, Nikole Tesle 12b, 23000 Zadar</derivirana_varijabla>
  </DomainObject.Predmet.ProtustrankaFormatedWithAdress>
  <DomainObject.Predmet.ProtustrankaFormatedWithAdressOIB>
    <izvorni_sadrzaj> JADRAN INVEST d.o.o. za graditeljstvo i trgovinu, OIB 29833811975, Nikole Tesle 12b, 23000 Zadar</izvorni_sadrzaj>
    <derivirana_varijabla naziv="DomainObject.Predmet.ProtustrankaFormatedWithAdressOIB_1"> JADRAN INVEST d.o.o. za graditeljstvo i trgovinu, OIB 29833811975, Nikole Tesle 12b, 23000 Zadar</derivirana_varijabla>
  </DomainObject.Predmet.ProtustrankaFormatedWithAdressOIB>
  <DomainObject.Predmet.ProtustrankaWithAdress>
    <izvorni_sadrzaj>JADRAN INVEST d.o.o. za graditeljstvo i trgovinu Nikole Tesle 12b, 23000 Zadar</izvorni_sadrzaj>
    <derivirana_varijabla naziv="DomainObject.Predmet.ProtustrankaWithAdress_1">JADRAN INVEST d.o.o. za graditeljstvo i trgovinu Nikole Tesle 12b, 23000 Zadar</derivirana_varijabla>
  </DomainObject.Predmet.ProtustrankaWithAdress>
  <DomainObject.Predmet.ProtustrankaWithAdressOIB>
    <izvorni_sadrzaj>JADRAN INVEST d.o.o. za graditeljstvo i trgovinu, OIB 29833811975, Nikole Tesle 12b, 23000 Zadar</izvorni_sadrzaj>
    <derivirana_varijabla naziv="DomainObject.Predmet.ProtustrankaWithAdressOIB_1">JADRAN INVEST d.o.o. za graditeljstvo i trgovinu, OIB 29833811975, Nikole Tesle 12b, 23000 Zadar</derivirana_varijabla>
  </DomainObject.Predmet.ProtustrankaWithAdressOIB>
  <DomainObject.Predmet.ProtustrankaNazivFormated>
    <izvorni_sadrzaj>JADRAN INVEST d.o.o. za graditeljstvo i trgovinu</izvorni_sadrzaj>
    <derivirana_varijabla naziv="DomainObject.Predmet.ProtustrankaNazivFormated_1">JADRAN INVEST d.o.o. za graditeljstvo i trgovinu</derivirana_varijabla>
  </DomainObject.Predmet.ProtustrankaNazivFormated>
  <DomainObject.Predmet.ProtustrankaNazivFormatedOIB>
    <izvorni_sadrzaj>JADRAN INVEST d.o.o. za graditeljstvo i trgovinu, OIB 29833811975</izvorni_sadrzaj>
    <derivirana_varijabla naziv="DomainObject.Predmet.ProtustrankaNazivFormatedOIB_1">JADRAN INVEST d.o.o. za graditeljstvo i trgovinu, OIB 29833811975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Republika Hrvatska</izvorni_sadrzaj>
    <derivirana_varijabla naziv="DomainObject.Predmet.StrankaFormated_1">  FINA; Republika Hrvatska</derivirana_varijabla>
  </DomainObject.Predmet.StrankaFormated>
  <DomainObject.Predmet.StrankaFormatedOIB>
    <izvorni_sadrzaj>  FINA, OIB 85821130368; Republika Hrvatska</izvorni_sadrzaj>
    <derivirana_varijabla naziv="DomainObject.Predmet.StrankaFormatedOIB_1">  FINA, OIB 85821130368; Republika Hrvatska</derivirana_varijabla>
  </DomainObject.Predmet.StrankaFormatedOIB>
  <DomainObject.Predmet.StrankaFormatedWithAdress>
    <izvorni_sadrzaj> FINA; Republika Hrvatska</izvorni_sadrzaj>
    <derivirana_varijabla naziv="DomainObject.Predmet.StrankaFormatedWithAdress_1"> FINA; Republika Hrvatska</derivirana_varijabla>
  </DomainObject.Predmet.StrankaFormatedWithAdress>
  <DomainObject.Predmet.StrankaFormatedWithAdressOIB>
    <izvorni_sadrzaj> FINA, OIB 85821130368; Republika Hrvatska</izvorni_sadrzaj>
    <derivirana_varijabla naziv="DomainObject.Predmet.StrankaFormatedWithAdressOIB_1"> FINA, OIB 85821130368; Republika Hrvatska</derivirana_varijabla>
  </DomainObject.Predmet.StrankaFormatedWithAdressOIB>
  <DomainObject.Predmet.StrankaWithAdress>
    <izvorni_sadrzaj>FINA ,Republika Hrvatska </izvorni_sadrzaj>
    <derivirana_varijabla naziv="DomainObject.Predmet.StrankaWithAdress_1">FINA ,Republika Hrvatska </derivirana_varijabla>
  </DomainObject.Predmet.StrankaWithAdress>
  <DomainObject.Predmet.StrankaWithAdressOIB>
    <izvorni_sadrzaj>FINA, OIB 85821130368,Republika Hrvatska</izvorni_sadrzaj>
    <derivirana_varijabla naziv="DomainObject.Predmet.StrankaWithAdressOIB_1">FINA, OIB 85821130368,Republika Hrvatska</derivirana_varijabla>
  </DomainObject.Predmet.StrankaWithAdressOIB>
  <DomainObject.Predmet.StrankaNazivFormated>
    <izvorni_sadrzaj>FINA,Republika Hrvatska</izvorni_sadrzaj>
    <derivirana_varijabla naziv="DomainObject.Predmet.StrankaNazivFormated_1">FINA,Republika Hrvatska</derivirana_varijabla>
  </DomainObject.Predmet.StrankaNazivFormated>
  <DomainObject.Predmet.StrankaNazivFormatedOIB>
    <izvorni_sadrzaj>FINA, OIB 85821130368,Republika Hrvatska</izvorni_sadrzaj>
    <derivirana_varijabla naziv="DomainObject.Predmet.StrankaNazivFormatedOIB_1">FINA, OIB 85821130368,Republika Hrvatska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  <item>Republika Hrvatska</item>
    </izvorni_sadrzaj>
    <derivirana_varijabla naziv="DomainObject.Predmet.StrankaListFormated_1">
      <item>FINA</item>
      <item>Republika Hrvatska</item>
    </derivirana_varijabla>
  </DomainObject.Predmet.StrankaListFormated>
  <DomainObject.Predmet.StrankaListFormatedOIB>
    <izvorni_sadrzaj>
      <item>FINA, OIB 85821130368</item>
      <item>Republika Hrvatska</item>
    </izvorni_sadrzaj>
    <derivirana_varijabla naziv="DomainObject.Predmet.StrankaListFormatedOIB_1">
      <item>FINA, OIB 85821130368</item>
      <item>Republika Hrvatska</item>
    </derivirana_varijabla>
  </DomainObject.Predmet.StrankaListFormatedOIB>
  <DomainObject.Predmet.StrankaListFormatedWithAdress>
    <izvorni_sadrzaj>
      <item>FINA</item>
      <item>Republika Hrvatska</item>
    </izvorni_sadrzaj>
    <derivirana_varijabla naziv="DomainObject.Predmet.StrankaListFormatedWithAdress_1">
      <item>FINA</item>
      <item>Republika Hrvatska</item>
    </derivirana_varijabla>
  </DomainObject.Predmet.StrankaListFormatedWithAdress>
  <DomainObject.Predmet.StrankaListFormatedWithAdressOIB>
    <izvorni_sadrzaj>
      <item>FINA, OIB 85821130368</item>
      <item>Republika Hrvatska</item>
    </izvorni_sadrzaj>
    <derivirana_varijabla naziv="DomainObject.Predmet.StrankaListFormatedWithAdressOIB_1">
      <item>FINA, OIB 85821130368</item>
      <item>Republika Hrvatska</item>
    </derivirana_varijabla>
  </DomainObject.Predmet.StrankaListFormatedWithAdressOIB>
  <DomainObject.Predmet.StrankaListNazivFormated>
    <izvorni_sadrzaj>
      <item>FINA</item>
      <item>Republika Hrvatska</item>
    </izvorni_sadrzaj>
    <derivirana_varijabla naziv="DomainObject.Predmet.StrankaListNazivFormated_1">
      <item>FINA</item>
      <item>Republika Hrvatska</item>
    </derivirana_varijabla>
  </DomainObject.Predmet.StrankaListNazivFormated>
  <DomainObject.Predmet.StrankaListNazivFormatedOIB>
    <izvorni_sadrzaj>
      <item>FINA, OIB 85821130368</item>
      <item>Republika Hrvatska</item>
    </izvorni_sadrzaj>
    <derivirana_varijabla naziv="DomainObject.Predmet.StrankaListNazivFormatedOIB_1">
      <item>FINA, OIB 85821130368</item>
      <item>Republika Hrvatska</item>
    </derivirana_varijabla>
  </DomainObject.Predmet.StrankaListNazivFormatedOIB>
  <DomainObject.Predmet.ProtuStrankaListFormated>
    <izvorni_sadrzaj>
      <item>JADRAN INVEST d.o.o. za graditeljstvo i trgovinu</item>
    </izvorni_sadrzaj>
    <derivirana_varijabla naziv="DomainObject.Predmet.ProtuStrankaListFormated_1">
      <item>JADRAN INVEST d.o.o. za graditeljstvo i trgovinu</item>
    </derivirana_varijabla>
  </DomainObject.Predmet.ProtuStrankaListFormated>
  <DomainObject.Predmet.ProtuStrankaListFormatedOIB>
    <izvorni_sadrzaj>
      <item>JADRAN INVEST d.o.o. za graditeljstvo i trgovinu, OIB 29833811975</item>
    </izvorni_sadrzaj>
    <derivirana_varijabla naziv="DomainObject.Predmet.ProtuStrankaListFormatedOIB_1">
      <item>JADRAN INVEST d.o.o. za graditeljstvo i trgovinu, OIB 29833811975</item>
    </derivirana_varijabla>
  </DomainObject.Predmet.ProtuStrankaListFormatedOIB>
  <DomainObject.Predmet.ProtuStrankaListFormatedWithAdress>
    <izvorni_sadrzaj>
      <item>JADRAN INVEST d.o.o. za graditeljstvo i trgovinu, Nikole Tesle 12b, 23000 Zadar</item>
    </izvorni_sadrzaj>
    <derivirana_varijabla naziv="DomainObject.Predmet.ProtuStrankaListFormatedWithAdress_1">
      <item>JADRAN INVEST d.o.o. za graditeljstvo i trgovinu, Nikole Tesle 12b, 23000 Zadar</item>
    </derivirana_varijabla>
  </DomainObject.Predmet.ProtuStrankaListFormatedWithAdress>
  <DomainObject.Predmet.ProtuStrankaListFormatedWithAdressOIB>
    <izvorni_sadrzaj>
      <item>JADRAN INVEST d.o.o. za graditeljstvo i trgovinu, OIB 29833811975, Nikole Tesle 12b, 23000 Zadar</item>
    </izvorni_sadrzaj>
    <derivirana_varijabla naziv="DomainObject.Predmet.ProtuStrankaListFormatedWithAdressOIB_1">
      <item>JADRAN INVEST d.o.o. za graditeljstvo i trgovinu, OIB 29833811975, Nikole Tesle 12b, 23000 Zadar</item>
    </derivirana_varijabla>
  </DomainObject.Predmet.ProtuStrankaListFormatedWithAdressOIB>
  <DomainObject.Predmet.ProtuStrankaListNazivFormated>
    <izvorni_sadrzaj>
      <item>JADRAN INVEST d.o.o. za graditeljstvo i trgovinu</item>
    </izvorni_sadrzaj>
    <derivirana_varijabla naziv="DomainObject.Predmet.ProtuStrankaListNazivFormated_1">
      <item>JADRAN INVEST d.o.o. za graditeljstvo i trgovinu</item>
    </derivirana_varijabla>
  </DomainObject.Predmet.ProtuStrankaListNazivFormated>
  <DomainObject.Predmet.ProtuStrankaListNazivFormatedOIB>
    <izvorni_sadrzaj>
      <item>JADRAN INVEST d.o.o. za graditeljstvo i trgovinu, OIB 29833811975</item>
    </izvorni_sadrzaj>
    <derivirana_varijabla naziv="DomainObject.Predmet.ProtuStrankaListNazivFormatedOIB_1">
      <item>JADRAN INVEST d.o.o. za graditeljstvo i trgovinu, OIB 29833811975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JADRAN INVEST d.o.o. za graditeljstvo i trgovinu</izvorni_sadrzaj>
    <derivirana_varijabla naziv="DomainObject.Predmet.ProtustrankaIDrugi_1">JADRAN INVEST d.o.o. za graditeljstvo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JADRAN INVEST d.o.o. za graditeljstvo i trgovinu, OIB 29833811975, Nikole Tesle 12b, 23000 Zadar</izvorni_sadrzaj>
    <derivirana_varijabla naziv="DomainObject.Predmet.ProtustrankaIDrugiAdressOIB_1">JADRAN INVEST d.o.o. za graditeljstvo i trgovinu, OIB 29833811975, Nikole Tesle 12b,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INVEST d.o.o. za graditeljstvo i trgovinu</item>
      <item>FINA</item>
      <item>Republika Hrvatska</item>
    </izvorni_sadrzaj>
    <derivirana_varijabla naziv="DomainObject.Predmet.SudioniciListNaziv_1">
      <item>JADRAN INVEST d.o.o. za graditeljstvo i trgovinu</item>
      <item>FINA</item>
      <item>Republika Hrvatska</item>
    </derivirana_varijabla>
  </DomainObject.Predmet.SudioniciListNaziv>
  <DomainObject.Predmet.SudioniciListAdressOIB>
    <izvorni_sadrzaj>
      <item>JADRAN INVEST d.o.o. za graditeljstvo i trgovinu, OIB 29833811975, Nikole Tesle 12b,23000 Zadar</item>
      <item>FINA, OIB 85821130368</item>
      <item>Republika Hrvatska</item>
    </izvorni_sadrzaj>
    <derivirana_varijabla naziv="DomainObject.Predmet.SudioniciListAdressOIB_1">
      <item>JADRAN INVEST d.o.o. za graditeljstvo i trgovinu, OIB 29833811975, Nikole Tesle 12b,23000 Zadar</item>
      <item>FINA, OIB 85821130368</item>
      <item>Republika Hrvatska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29833811975</item>
      <item>, OIB 85821130368</item>
      <item>, OIB null</item>
    </izvorni_sadrzaj>
    <derivirana_varijabla naziv="DomainObject.Predmet.SudioniciListNazivOIB_1">
      <item>, OIB 29833811975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9C2EF2-7EAC-43A7-8AA0-9B45569523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702</properties:Words>
  <properties:Characters>3770</properties:Characters>
  <properties:Lines>91</properties:Lines>
  <properties:Paragraphs>30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2017-09-19T06:04:00Z</dcterms:created>
  <dc:creator>Administrator</dc:creator>
  <cp:lastModifiedBy>Marijana Žuža</cp:lastModifiedBy>
  <cp:lastPrinted>2017-09-19T06:31:00Z</cp:lastPrinted>
  <dcterms:modified xmlns:xsi="http://www.w3.org/2001/XMLSchema-instance" xsi:type="dcterms:W3CDTF">2017-09-19T06:47:00Z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