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0c51" w14:paraId="3330c5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C78BE">
        <w:t>-6390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78BE">
        <w:rPr>
          <w:rFonts w:cs="Times New Roman" w:eastAsia="Times New Roman"/>
          <w:lang w:eastAsia="hr-HR"/>
        </w:rPr>
        <w:t xml:space="preserve"> MEDITERRANEAN VENTURES d.o.o. </w:t>
      </w:r>
      <w:r w:rsidR="00CA6566">
        <w:rPr>
          <w:rFonts w:cs="Times New Roman" w:eastAsia="Times New Roman"/>
          <w:lang w:eastAsia="hr-HR"/>
        </w:rPr>
        <w:t xml:space="preserve">iz Zagreba, Aleja Pomoraca 9,  </w:t>
      </w:r>
      <w:r w:rsidR="007C78BE">
        <w:rPr>
          <w:rFonts w:cs="Times New Roman" w:eastAsia="Times New Roman"/>
          <w:lang w:eastAsia="hr-HR"/>
        </w:rPr>
        <w:t xml:space="preserve">OIB: </w:t>
      </w:r>
      <w:r w:rsidR="007C78BE" w:rsidRPr="007C78BE">
        <w:rPr>
          <w:rFonts w:cs="Times New Roman" w:eastAsia="Times New Roman"/>
          <w:lang w:eastAsia="hr-HR"/>
        </w:rPr>
        <w:t>81253036563</w:t>
      </w:r>
      <w:r w:rsidR="003540F2">
        <w:rPr>
          <w:rFonts w:cs="Times New Roman" w:eastAsia="Times New Roman"/>
          <w:lang w:eastAsia="hr-HR"/>
        </w:rPr>
        <w:t>,</w:t>
      </w:r>
      <w:r w:rsidR="007C78BE">
        <w:rPr>
          <w:rFonts w:cs="Times New Roman" w:eastAsia="Times New Roman"/>
          <w:lang w:eastAsia="hr-HR"/>
        </w:rPr>
        <w:t xml:space="preserve"> MBS: </w:t>
      </w:r>
      <w:r w:rsidR="00CA6566" w:rsidRPr="00CA6566">
        <w:rPr>
          <w:rFonts w:cs="Times New Roman" w:eastAsia="Times New Roman"/>
          <w:lang w:eastAsia="hr-HR"/>
        </w:rPr>
        <w:t>080879474</w:t>
      </w:r>
      <w:r w:rsidR="00CA6566">
        <w:rPr>
          <w:rFonts w:cs="Times New Roman" w:eastAsia="Times New Roman"/>
          <w:lang w:eastAsia="hr-HR"/>
        </w:rPr>
        <w:t>,</w:t>
      </w:r>
      <w:r w:rsidR="003540F2">
        <w:rPr>
          <w:rFonts w:cs="Times New Roman" w:eastAsia="Times New Roman"/>
          <w:lang w:eastAsia="hr-HR"/>
        </w:rPr>
        <w:t xml:space="preserve"> </w:t>
      </w:r>
      <w:r w:rsidR="00C907BC">
        <w:t>dana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A6566">
        <w:rPr>
          <w:rFonts w:cs="Times New Roman" w:eastAsia="Times New Roman"/>
          <w:lang w:eastAsia="hr-HR"/>
        </w:rPr>
        <w:t xml:space="preserve"> MEDITERRANEAN VENTURES d.o.o. iz Zagreba, Aleja Pomoraca 9,  OIB: </w:t>
      </w:r>
      <w:r w:rsidR="00CA6566" w:rsidRPr="007C78BE">
        <w:rPr>
          <w:rFonts w:cs="Times New Roman" w:eastAsia="Times New Roman"/>
          <w:lang w:eastAsia="hr-HR"/>
        </w:rPr>
        <w:t>81253036563</w:t>
      </w:r>
      <w:r w:rsidR="00CA6566">
        <w:rPr>
          <w:rFonts w:cs="Times New Roman" w:eastAsia="Times New Roman"/>
          <w:lang w:eastAsia="hr-HR"/>
        </w:rPr>
        <w:t xml:space="preserve">, MBS: </w:t>
      </w:r>
      <w:r w:rsidR="00CA6566" w:rsidRPr="00CA6566">
        <w:rPr>
          <w:rFonts w:cs="Times New Roman" w:eastAsia="Times New Roman"/>
          <w:lang w:eastAsia="hr-HR"/>
        </w:rPr>
        <w:t>080879474</w:t>
      </w:r>
      <w:r w:rsidR="00CA6566">
        <w:rPr>
          <w:rFonts w:cs="Times New Roman" w:eastAsia="Times New Roman"/>
          <w:lang w:eastAsia="hr-HR"/>
        </w:rPr>
        <w:t xml:space="preserve"> </w:t>
      </w:r>
      <w:r w:rsidR="00937C7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A64E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CA6566">
        <w:rPr>
          <w:rFonts w:cs="Times New Roman" w:eastAsia="Times New Roman"/>
          <w:lang w:eastAsia="hr-HR"/>
        </w:rPr>
        <w:t xml:space="preserve"> MEDITERRANEAN VENTURES d.o.o. iz Zagreba, Aleja Pomoraca 9,  OIB: </w:t>
      </w:r>
      <w:r w:rsidR="00CA6566" w:rsidRPr="007C78BE">
        <w:rPr>
          <w:rFonts w:cs="Times New Roman" w:eastAsia="Times New Roman"/>
          <w:lang w:eastAsia="hr-HR"/>
        </w:rPr>
        <w:t>81253036563</w:t>
      </w:r>
      <w:r w:rsidR="00CA6566">
        <w:rPr>
          <w:rFonts w:cs="Times New Roman" w:eastAsia="Times New Roman"/>
          <w:lang w:eastAsia="hr-HR"/>
        </w:rPr>
        <w:t xml:space="preserve">, MBS: </w:t>
      </w:r>
      <w:r w:rsidR="00CA6566" w:rsidRPr="00CA6566">
        <w:rPr>
          <w:rFonts w:cs="Times New Roman" w:eastAsia="Times New Roman"/>
          <w:lang w:eastAsia="hr-HR"/>
        </w:rPr>
        <w:t>080879474</w:t>
      </w:r>
      <w:r w:rsidR="00CA6566">
        <w:rPr>
          <w:rFonts w:cs="Times New Roman" w:eastAsia="Times New Roman"/>
          <w:lang w:eastAsia="hr-HR"/>
        </w:rPr>
        <w:t>, Hrvoju Škrgatić, iz Zagreba, Aleja Pomoraca 9, OIB: 62884844247,</w:t>
      </w:r>
      <w:r w:rsidR="004A64EA">
        <w:rPr>
          <w:rFonts w:cs="Times New Roman" w:eastAsia="Times New Roman"/>
          <w:lang w:eastAsia="hr-HR"/>
        </w:rPr>
        <w:t xml:space="preserve"> </w:t>
      </w:r>
      <w:r w:rsidR="00CA6566">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7C78BE"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Pr>
          <w:b/>
        </w:rPr>
        <w:t>godine u  10:30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CA6566">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w:t>
      </w:r>
      <w:r w:rsidR="00CA6566">
        <w:rPr>
          <w:rFonts w:cs="Times New Roman" w:eastAsia="Times New Roman"/>
          <w:lang w:eastAsia="hr-HR"/>
        </w:rPr>
        <w:t xml:space="preserve">MEDITERRANEAN VENTURES d.o.o. iz Zagreba, Aleja Pomoraca 9,  OIB: </w:t>
      </w:r>
      <w:r w:rsidR="00CA6566" w:rsidRPr="007C78BE">
        <w:rPr>
          <w:rFonts w:cs="Times New Roman" w:eastAsia="Times New Roman"/>
          <w:lang w:eastAsia="hr-HR"/>
        </w:rPr>
        <w:t>81253036563</w:t>
      </w:r>
      <w:r w:rsidR="00CA6566">
        <w:rPr>
          <w:rFonts w:cs="Times New Roman" w:eastAsia="Times New Roman"/>
          <w:lang w:eastAsia="hr-HR"/>
        </w:rPr>
        <w:t xml:space="preserve">, MBS: </w:t>
      </w:r>
      <w:r w:rsidR="00CA6566" w:rsidRPr="00CA6566">
        <w:rPr>
          <w:rFonts w:cs="Times New Roman" w:eastAsia="Times New Roman"/>
          <w:lang w:eastAsia="hr-HR"/>
        </w:rPr>
        <w:t>080879474</w:t>
      </w:r>
      <w:r w:rsidR="00CA6566">
        <w:rPr>
          <w:rFonts w:cs="Times New Roman" w:eastAsia="Times New Roman"/>
          <w:lang w:eastAsia="hr-HR"/>
        </w:rPr>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CA6566">
        <w:t xml:space="preserve">5.349,54 </w:t>
      </w:r>
      <w:r w:rsidR="003540F2">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CA6566">
        <w:rPr>
          <w:rFonts w:cs="Times New Roman" w:eastAsia="Times New Roman"/>
          <w:lang w:eastAsia="hr-HR"/>
        </w:rPr>
        <w:t xml:space="preserve">dvoje </w:t>
      </w:r>
      <w:r>
        <w:rPr>
          <w:rFonts w:cs="Times New Roman" w:eastAsia="Times New Roman"/>
          <w:lang w:eastAsia="hr-HR"/>
        </w:rPr>
        <w:t>zaposlenika.</w:t>
      </w:r>
      <w:r w:rsidR="00CA6566">
        <w:rPr>
          <w:rFonts w:cs="Times New Roman" w:eastAsia="Times New Roman"/>
          <w:lang w:eastAsia="hr-HR"/>
        </w:rPr>
        <w:t xml:space="preserve"> </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E62EF9">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E62EF9" w:rsidP="00E62EF9" w:rsidR="00CF3FD6">
      <w:pPr>
        <w:pStyle w:val="Odlomakpopisa"/>
        <w:jc w:val="right"/>
      </w:pPr>
      <w:r>
        <w:t>Za točnost otpravka-ovlašteni službenik:</w:t>
      </w:r>
    </w:p>
    <w:p w:rsidRDefault="00E62EF9" w:rsidP="00E62EF9" w:rsidR="00E62EF9">
      <w:pPr>
        <w:pStyle w:val="Odlomakpopisa"/>
        <w:jc w:val="right"/>
      </w:pPr>
      <w:r>
        <w:t>Zlatka Plivelić</w:t>
      </w:r>
    </w:p>
    <w:sectPr w:rsidSect="009A1C7B" w:rsidR="00E62EF9">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F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907BC">
      <w:t>6</w:t>
    </w:r>
    <w:r w:rsidR="007A78B1">
      <w:t>3</w:t>
    </w:r>
    <w:r w:rsidR="007C78BE">
      <w:t>90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C78BE"/>
    <w:rsid w:val="007F336F"/>
    <w:rsid w:val="007F715E"/>
    <w:rsid w:val="00802B06"/>
    <w:rsid w:val="00803C72"/>
    <w:rsid w:val="00842B89"/>
    <w:rsid w:val="00852BC6"/>
    <w:rsid w:val="0086700A"/>
    <w:rsid w:val="0088666A"/>
    <w:rsid w:val="008A2BD6"/>
    <w:rsid w:val="008A41FD"/>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A41FD"/>
    <w:rPr>
      <w:color w:val="808080"/>
      <w:bdr w:space="0" w:sz="0" w:color="auto" w:val="none"/>
      <w:shd w:fill="auto" w:color="auto" w:val="clear"/>
    </w:rPr>
  </w:style>
  <w:style w:customStyle="true" w:styleId="eSPISCCParagraphDefaultFont" w:type="character">
    <w:name w:val="eSPIS_CC_Paragraph Default Font"/>
    <w:basedOn w:val="Zadanifontodlomka"/>
    <w:rsid w:val="008A41F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A41F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A41F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A41F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A41FD"/>
    <w:rPr>
      <w:color w:val="808080"/>
      <w:bdr w:color="auto" w:space="0" w:sz="0" w:val="none"/>
      <w:shd w:color="auto" w:fill="auto" w:val="clear"/>
    </w:rPr>
  </w:style>
  <w:style w:customStyle="1" w:styleId="eSPISCCParagraphDefaultFont" w:type="character">
    <w:name w:val="eSPIS_CC_Paragraph Default Font"/>
    <w:basedOn w:val="Zadanifontodlomka"/>
    <w:rsid w:val="008A41F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A41F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A41F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A41F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6390</izvorni_sadrzaj>
    <derivirana_varijabla naziv="DomainObject.Predmet.Broj_1">6390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St-6390/2016</izvorni_sadrzaj>
    <derivirana_varijabla naziv="DomainObject.Predmet.OznakaBroj_1">St-6390/2016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MEDITERRANEAN VENTURES d.o.o. zastupanog po punomoćniku HRVOJE ŠKRGATIĆ</izvorni_sadrzaj>
    <derivirana_varijabla naziv="DomainObject.Predmet.ProtustrankaFormated_1">  MEDITERRANEAN VENTURES d.o.o. zastupanog po punomoćniku HRVOJE ŠKRGATIĆ</derivirana_varijabla>
  </DomainObject.Predmet.ProtustrankaFormated>
  <DomainObject.Predmet.ProtustrankaFormatedOIB>
    <izvorni_sadrzaj>  MEDITERRANEAN VENTURES d.o.o., OIB 81253036563 zastupanog po punomoćniku HRVOJE ŠKRGATIĆ</izvorni_sadrzaj>
    <derivirana_varijabla naziv="DomainObject.Predmet.ProtustrankaFormatedOIB_1">  MEDITERRANEAN VENTURES d.o.o., OIB 81253036563 zastupanog po punomoćniku HRVOJE ŠKRGATIĆ</derivirana_varijabla>
  </DomainObject.Predmet.ProtustrankaFormatedOIB>
  <DomainObject.Predmet.ProtustrankaFormatedWithAdress>
    <izvorni_sadrzaj> MEDITERRANEAN VENTURES d.o.o., Aleja Pomoraca 9, 10000 Zagreb zastupanog po punomoćniku HRVOJE ŠKRGATIĆ</izvorni_sadrzaj>
    <derivirana_varijabla naziv="DomainObject.Predmet.ProtustrankaFormatedWithAdress_1"> MEDITERRANEAN VENTURES d.o.o., Aleja Pomoraca 9, 10000 Zagreb zastupanog po punomoćniku HRVOJE ŠKRGATIĆ</derivirana_varijabla>
  </DomainObject.Predmet.ProtustrankaFormatedWithAdress>
  <DomainObject.Predmet.ProtustrankaFormatedWithAdressOIB>
    <izvorni_sadrzaj> MEDITERRANEAN VENTURES d.o.o., OIB 81253036563, Aleja Pomoraca 9, 10000 Zagreb zastupanog po punomoćniku HRVOJE ŠKRGATIĆ</izvorni_sadrzaj>
    <derivirana_varijabla naziv="DomainObject.Predmet.ProtustrankaFormatedWithAdressOIB_1"> MEDITERRANEAN VENTURES d.o.o., OIB 81253036563, Aleja Pomoraca 9, 10000 Zagreb zastupanog po punomoćniku HRVOJE ŠKRGATIĆ</derivirana_varijabla>
  </DomainObject.Predmet.ProtustrankaFormatedWithAdressOIB>
  <DomainObject.Predmet.ProtustrankaWithAdress>
    <izvorni_sadrzaj>MEDITERRANEAN VENTURES d.o.o. Aleja Pomoraca 9, 10000 Zagreb</izvorni_sadrzaj>
    <derivirana_varijabla naziv="DomainObject.Predmet.ProtustrankaWithAdress_1">MEDITERRANEAN VENTURES d.o.o. Aleja Pomoraca 9, 10000 Zagreb</derivirana_varijabla>
  </DomainObject.Predmet.ProtustrankaWithAdress>
  <DomainObject.Predmet.ProtustrankaWithAdressOIB>
    <izvorni_sadrzaj>MEDITERRANEAN VENTURES d.o.o., OIB 81253036563, Aleja Pomoraca 9, 10000 Zagreb</izvorni_sadrzaj>
    <derivirana_varijabla naziv="DomainObject.Predmet.ProtustrankaWithAdressOIB_1">MEDITERRANEAN VENTURES d.o.o., OIB 81253036563, Aleja Pomoraca 9, 10000 Zagreb</derivirana_varijabla>
  </DomainObject.Predmet.ProtustrankaWithAdressOIB>
  <DomainObject.Predmet.ProtustrankaNazivFormated>
    <izvorni_sadrzaj>MEDITERRANEAN VENTURES d.o.o.</izvorni_sadrzaj>
    <derivirana_varijabla naziv="DomainObject.Predmet.ProtustrankaNazivFormated_1">MEDITERRANEAN VENTURES d.o.o.</derivirana_varijabla>
  </DomainObject.Predmet.ProtustrankaNazivFormated>
  <DomainObject.Predmet.ProtustrankaNazivFormatedOIB>
    <izvorni_sadrzaj>MEDITERRANEAN VENTURES d.o.o., OIB 81253036563</izvorni_sadrzaj>
    <derivirana_varijabla naziv="DomainObject.Predmet.ProtustrankaNazivFormatedOIB_1">MEDITERRANEAN VENTURES d.o.o., OIB 81253036563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MEDITERRANEAN VENTURES d.o.o. zastupanog po punomoćniku HRVOJE ŠKRGATIĆ</item>
    </izvorni_sadrzaj>
    <derivirana_varijabla naziv="DomainObject.Predmet.ProtuStrankaListFormated_1">
      <item>MEDITERRANEAN VENTURES d.o.o. zastupanog po punomoćniku HRVOJE ŠKRGATIĆ</item>
    </derivirana_varijabla>
  </DomainObject.Predmet.ProtuStrankaListFormated>
  <DomainObject.Predmet.ProtuStrankaListFormatedOIB>
    <izvorni_sadrzaj>
      <item>MEDITERRANEAN VENTURES d.o.o., OIB 81253036563 zastupanog po punomoćniku HRVOJE ŠKRGATIĆ</item>
    </izvorni_sadrzaj>
    <derivirana_varijabla naziv="DomainObject.Predmet.ProtuStrankaListFormatedOIB_1">
      <item>MEDITERRANEAN VENTURES d.o.o., OIB 81253036563 zastupanog po punomoćniku HRVOJE ŠKRGATIĆ</item>
    </derivirana_varijabla>
  </DomainObject.Predmet.ProtuStrankaListFormatedOIB>
  <DomainObject.Predmet.ProtuStrankaListFormatedWithAdress>
    <izvorni_sadrzaj>
      <item>MEDITERRANEAN VENTURES d.o.o., Aleja Pomoraca 9, 10000 Zagreb zastupanog po punomoćniku HRVOJE ŠKRGATIĆ</item>
    </izvorni_sadrzaj>
    <derivirana_varijabla naziv="DomainObject.Predmet.ProtuStrankaListFormatedWithAdress_1">
      <item>MEDITERRANEAN VENTURES d.o.o., Aleja Pomoraca 9, 10000 Zagreb zastupanog po punomoćniku HRVOJE ŠKRGATIĆ</item>
    </derivirana_varijabla>
  </DomainObject.Predmet.ProtuStrankaListFormatedWithAdress>
  <DomainObject.Predmet.ProtuStrankaListFormatedWithAdressOIB>
    <izvorni_sadrzaj>
      <item>MEDITERRANEAN VENTURES d.o.o., OIB 81253036563, Aleja Pomoraca 9, 10000 Zagreb zastupanog po punomoćniku HRVOJE ŠKRGATIĆ</item>
    </izvorni_sadrzaj>
    <derivirana_varijabla naziv="DomainObject.Predmet.ProtuStrankaListFormatedWithAdressOIB_1">
      <item>MEDITERRANEAN VENTURES d.o.o., OIB 81253036563, Aleja Pomoraca 9, 10000 Zagreb zastupanog po punomoćniku HRVOJE ŠKRGATIĆ</item>
    </derivirana_varijabla>
  </DomainObject.Predmet.ProtuStrankaListFormatedWithAdressOIB>
  <DomainObject.Predmet.ProtuStrankaListNazivFormated>
    <izvorni_sadrzaj>
      <item>MEDITERRANEAN VENTURES d.o.o.</item>
    </izvorni_sadrzaj>
    <derivirana_varijabla naziv="DomainObject.Predmet.ProtuStrankaListNazivFormated_1">
      <item>MEDITERRANEAN VENTURES d.o.o.</item>
    </derivirana_varijabla>
  </DomainObject.Predmet.ProtuStrankaListNazivFormated>
  <DomainObject.Predmet.ProtuStrankaListNazivFormatedOIB>
    <izvorni_sadrzaj>
      <item>MEDITERRANEAN VENTURES d.o.o., OIB 81253036563</item>
    </izvorni_sadrzaj>
    <derivirana_varijabla naziv="DomainObject.Predmet.ProtuStrankaListNazivFormatedOIB_1">
      <item>MEDITERRANEAN VENTURES d.o.o., OIB 81253036563</item>
    </derivirana_varijabla>
  </DomainObject.Predmet.ProtuStrankaListNazivFormatedOIB>
  <DomainObject.Predmet.OstaliListFormated>
    <izvorni_sadrzaj>
      <item>HRVOJE ŠKRGATIĆ punomoćnik sudionika u postupku MEDITERRANEAN VENTURES d.o.o.</item>
    </izvorni_sadrzaj>
    <derivirana_varijabla naziv="DomainObject.Predmet.OstaliListFormated_1">
      <item>HRVOJE ŠKRGATIĆ punomoćnik sudionika u postupku MEDITERRANEAN VENTURES d.o.o.</item>
    </derivirana_varijabla>
  </DomainObject.Predmet.OstaliListFormated>
  <DomainObject.Predmet.OstaliListFormatedOIB>
    <izvorni_sadrzaj>
      <item>HRVOJE ŠKRGATIĆ, OIB 62884844247 punomoćnik sudionika u postupku MEDITERRANEAN VENTURES d.o.o.</item>
    </izvorni_sadrzaj>
    <derivirana_varijabla naziv="DomainObject.Predmet.OstaliListFormatedOIB_1">
      <item>HRVOJE ŠKRGATIĆ, OIB 62884844247 punomoćnik sudionika u postupku MEDITERRANEAN VENTURES d.o.o.</item>
    </derivirana_varijabla>
  </DomainObject.Predmet.OstaliListFormatedOIB>
  <DomainObject.Predmet.OstaliListFormatedWithAdress>
    <izvorni_sadrzaj>
      <item>HRVOJE ŠKRGATIĆ, Aleja Pomoraca 9, 10000 Zagreb punomoćnik sudionika u postupku MEDITERRANEAN VENTURES d.o.o.</item>
    </izvorni_sadrzaj>
    <derivirana_varijabla naziv="DomainObject.Predmet.OstaliListFormatedWithAdress_1">
      <item>HRVOJE ŠKRGATIĆ, Aleja Pomoraca 9, 10000 Zagreb punomoćnik sudionika u postupku MEDITERRANEAN VENTURES d.o.o.</item>
    </derivirana_varijabla>
  </DomainObject.Predmet.OstaliListFormatedWithAdress>
  <DomainObject.Predmet.OstaliListFormatedWithAdressOIB>
    <izvorni_sadrzaj>
      <item>HRVOJE ŠKRGATIĆ, OIB 62884844247, Aleja Pomoraca 9, 10000 Zagreb punomoćnik sudionika u postupku MEDITERRANEAN VENTURES d.o.o.</item>
    </izvorni_sadrzaj>
    <derivirana_varijabla naziv="DomainObject.Predmet.OstaliListFormatedWithAdressOIB_1">
      <item>HRVOJE ŠKRGATIĆ, OIB 62884844247, Aleja Pomoraca 9, 10000 Zagreb punomoćnik sudionika u postupku MEDITERRANEAN VENTURES d.o.o.</item>
    </derivirana_varijabla>
  </DomainObject.Predmet.OstaliListFormatedWithAdressOIB>
  <DomainObject.Predmet.OstaliListNazivFormated>
    <izvorni_sadrzaj>
      <item>HRVOJE ŠKRGATIĆ</item>
    </izvorni_sadrzaj>
    <derivirana_varijabla naziv="DomainObject.Predmet.OstaliListNazivFormated_1">
      <item>HRVOJE ŠKRGATIĆ</item>
    </derivirana_varijabla>
  </DomainObject.Predmet.OstaliListNazivFormated>
  <DomainObject.Predmet.OstaliListNazivFormatedOIB>
    <izvorni_sadrzaj>
      <item>HRVOJE ŠKRGATIĆ, OIB 62884844247</item>
    </izvorni_sadrzaj>
    <derivirana_varijabla naziv="DomainObject.Predmet.OstaliListNazivFormatedOIB_1">
      <item>HRVOJE ŠKRGATIĆ, OIB 62884844247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MEDITERRANEAN VENTURES d.o.o.</izvorni_sadrzaj>
    <derivirana_varijabla naziv="DomainObject.Predmet.ProtustrankaIDrugi_1">MEDITERRANEAN VENTURES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MEDITERRANEAN VENTURES d.o.o., OIB 81253036563, Aleja Pomoraca 9, 10000 Zagreb</izvorni_sadrzaj>
    <derivirana_varijabla naziv="DomainObject.Predmet.ProtustrankaIDrugiAdressOIB_1">MEDITERRANEAN VENTURES d.o.o., OIB 81253036563, Aleja Pomoraca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MEDITERRANEAN VENTURES d.o.o.</item>
      <item>HRVOJE ŠKRGATIĆ</item>
    </izvorni_sadrzaj>
    <derivirana_varijabla naziv="DomainObject.Predmet.SudioniciListNaziv_1">
      <item>FINA Regionalni centar Zagreb</item>
      <item>MEDITERRANEAN VENTURES d.o.o.</item>
      <item>HRVOJE ŠKRGATIĆ</item>
    </derivirana_varijabla>
  </DomainObject.Predmet.SudioniciListNaziv>
  <DomainObject.Predmet.SudioniciListAdressOIB>
    <izvorni_sadrzaj>
      <item>FINA Regionalni centar Zagreb, OIB 85821130368, Trg svibanjskih žrtava 1995. 1,10000 Zagreb</item>
      <item>MEDITERRANEAN VENTURES d.o.o., OIB 81253036563, Aleja Pomoraca 9,10000 Zagreb</item>
      <item>HRVOJE ŠKRGATIĆ, OIB 62884844247, Aleja Pomoraca 9,10000 Zagreb</item>
    </izvorni_sadrzaj>
    <derivirana_varijabla naziv="DomainObject.Predmet.SudioniciListAdressOIB_1">
      <item>FINA Regionalni centar Zagreb, OIB 85821130368, Trg svibanjskih žrtava 1995. 1,10000 Zagreb</item>
      <item>MEDITERRANEAN VENTURES d.o.o., OIB 81253036563, Aleja Pomoraca 9,10000 Zagreb</item>
      <item>HRVOJE ŠKRGATIĆ, OIB 62884844247, Aleja Pomoraca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81253036563</item>
      <item>, OIB 62884844247</item>
    </izvorni_sadrzaj>
    <derivirana_varijabla naziv="DomainObject.Predmet.SudioniciListNazivOIB_1">
      <item>, OIB 85821130368</item>
      <item>, OIB 81253036563</item>
      <item>, OIB 62884844247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8ED044-95C0-4825-88E0-0903793F2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5055</properties:Characters>
  <properties:Lines>139</properties:Lines>
  <properties:Paragraphs>58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2017-02-14T12:07:00Z</dcterms:created>
  <dc:creator>Vinka Mihalinčić</dc:creator>
  <cp:lastModifiedBy>Zlatka Plivelić</cp:lastModifiedBy>
  <cp:lastPrinted>2017-02-14T13:30:00Z</cp:lastPrinted>
  <dcterms:modified xmlns:xsi="http://www.w3.org/2001/XMLSchema-instance" xsi:type="dcterms:W3CDTF">2017-02-14T13:58:00Z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