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6593" w14:paraId="5fe6593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073659">
        <w:rPr>
          <w:rFonts w:cs="Times New Roman" w:hAnsi="Times New Roman" w:ascii="Times New Roman"/>
          <w:i w:val="false"/>
          <w:sz w:val="24"/>
          <w:szCs w:val="24"/>
        </w:rPr>
        <w:t>317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6F4ADD">
        <w:t xml:space="preserve">stečajna masa </w:t>
      </w:r>
      <w:r w:rsidR="00073659" w:rsidRPr="00073659">
        <w:t>VALOR MUSTI d.o.o. za trgovinu, prijevoz i usluge, Split, Kralja Zvonimira 20, MBS: 060284068, OIB: 58695184107</w:t>
      </w:r>
      <w:r w:rsidR="00FF68CD" w:rsidRPr="00FF68CD">
        <w:t xml:space="preserve">, zastupano po stečajnom upravitelju </w:t>
      </w:r>
      <w:r w:rsidR="0020123D" w:rsidRPr="0020123D">
        <w:t>Marina Mamić, Zagreb, Kruge 9, OIB: 12021589075</w:t>
      </w:r>
      <w:r w:rsidR="00FF68CD" w:rsidRPr="00FF68CD">
        <w:t xml:space="preserve">, izvan ročišta, dana </w:t>
      </w:r>
      <w:r w:rsidR="0020123D">
        <w:t>20</w:t>
      </w:r>
      <w:r w:rsidR="00FF68CD" w:rsidRPr="00FF68CD">
        <w:t xml:space="preserve">. </w:t>
      </w:r>
      <w:r w:rsidR="0020123D">
        <w:t>ožujk</w:t>
      </w:r>
      <w:r w:rsidR="00D329AD">
        <w:t>a</w:t>
      </w:r>
      <w:r w:rsidR="00585D76">
        <w:t xml:space="preserve"> 201</w:t>
      </w:r>
      <w:r w:rsidR="004B63AA">
        <w:t>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r w:rsidR="0020123D" w:rsidRPr="0020123D">
        <w:t>Marina Mamić, Zagreb, Kruge 9, OIB: 12021589075</w:t>
      </w:r>
      <w:r w:rsidR="00D329AD">
        <w:t xml:space="preserve"> </w:t>
      </w:r>
      <w:r w:rsidR="009158D7">
        <w:t>u roku osam dana</w:t>
      </w:r>
      <w:r>
        <w:t xml:space="preserve"> </w:t>
      </w:r>
      <w:r w:rsidR="006F4ADD">
        <w:t>dostaviti pisano izvješće</w:t>
      </w:r>
      <w:r w:rsidR="004B63AA">
        <w:t xml:space="preserve"> a na okolnost je li ili nije naknadno pron</w:t>
      </w:r>
      <w:r w:rsidR="0020123D">
        <w:t xml:space="preserve">ađena imovina stečajnog dužnika a obzirom na podnesak Županijskog državnog odvjetništva u Splitu broj </w:t>
      </w:r>
      <w:proofErr w:type="spellStart"/>
      <w:r w:rsidR="0020123D">
        <w:t>Ip</w:t>
      </w:r>
      <w:proofErr w:type="spellEnd"/>
      <w:r w:rsidR="0020123D">
        <w:t>-DO-10</w:t>
      </w:r>
      <w:r w:rsidR="00073659">
        <w:t>8</w:t>
      </w:r>
      <w:r w:rsidR="0020123D">
        <w:t>/18 od 08. ožujka 2018.g</w:t>
      </w:r>
      <w:r w:rsidR="00865780">
        <w:t>.</w:t>
      </w:r>
    </w:p>
    <w:p w:rsidRDefault="002617BF" w:rsidP="002617BF" w:rsidR="002617BF">
      <w:pPr>
        <w:pStyle w:val="Odlomakpopisa"/>
        <w:ind w:left="1080"/>
        <w:jc w:val="both"/>
        <w:rPr>
          <w:b/>
        </w:rPr>
      </w:pPr>
    </w:p>
    <w:p w:rsidRDefault="0020123D" w:rsidP="002617BF" w:rsidR="0020123D" w:rsidRPr="002617BF">
      <w:pPr>
        <w:pStyle w:val="Odlomakpopisa"/>
        <w:ind w:left="1080"/>
        <w:jc w:val="both"/>
        <w:rPr>
          <w:b/>
        </w:rPr>
      </w:pP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20123D" w:rsidRPr="0020123D">
        <w:t xml:space="preserve">20. ožujka </w:t>
      </w:r>
      <w:r w:rsidRPr="00AA650B">
        <w:t>20</w:t>
      </w:r>
      <w:r w:rsidR="006D1E3F" w:rsidRPr="00AA650B">
        <w:t>1</w:t>
      </w:r>
      <w:r w:rsidR="004B63AA">
        <w:t>8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proofErr w:type="spellStart"/>
    <w:r w:rsidRPr="009158D7">
      <w:t>Posl</w:t>
    </w:r>
    <w:proofErr w:type="spellEnd"/>
    <w:r w:rsidRPr="009158D7">
      <w:t xml:space="preserve">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73659"/>
    <w:rsid w:val="000745F0"/>
    <w:rsid w:val="00094DB3"/>
    <w:rsid w:val="000A5E6E"/>
    <w:rsid w:val="000B272F"/>
    <w:rsid w:val="000C01E5"/>
    <w:rsid w:val="000C1BCC"/>
    <w:rsid w:val="000E5FA5"/>
    <w:rsid w:val="00117D42"/>
    <w:rsid w:val="0019668C"/>
    <w:rsid w:val="001C5A85"/>
    <w:rsid w:val="001D5702"/>
    <w:rsid w:val="001E7803"/>
    <w:rsid w:val="0020123D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20B35"/>
    <w:rsid w:val="00335153"/>
    <w:rsid w:val="003C1E56"/>
    <w:rsid w:val="004002A6"/>
    <w:rsid w:val="00402D8B"/>
    <w:rsid w:val="00402FE3"/>
    <w:rsid w:val="004533D2"/>
    <w:rsid w:val="004A6FC0"/>
    <w:rsid w:val="004B63AA"/>
    <w:rsid w:val="004C03FF"/>
    <w:rsid w:val="004E6FD4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F4ADD"/>
    <w:rsid w:val="007333EE"/>
    <w:rsid w:val="00741D3F"/>
    <w:rsid w:val="00780E26"/>
    <w:rsid w:val="00794EDF"/>
    <w:rsid w:val="007967AA"/>
    <w:rsid w:val="007F479E"/>
    <w:rsid w:val="00802491"/>
    <w:rsid w:val="008054EC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7520F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4BD0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329AD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4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4E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4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4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4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4E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4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4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VALOR MUSTI d.o.o. za trgovinu, prijevoz i usluge</izvorni_sadrzaj>
    <derivirana_varijabla naziv="DomainObject.Predmet.ProtustrankaFormated_1">  VALOR MUSTI d.o.o. za trgovinu, prijevoz i usluge</derivirana_varijabla>
  </DomainObject.Predmet.ProtustrankaFormated>
  <DomainObject.Predmet.ProtustrankaFormatedOIB>
    <izvorni_sadrzaj>  VALOR MUSTI d.o.o. za trgovinu, prijevoz i usluge, OIB 58695184107</izvorni_sadrzaj>
    <derivirana_varijabla naziv="DomainObject.Predmet.ProtustrankaFormatedOIB_1">  VALOR MUSTI d.o.o. za trgovinu, prijevoz i usluge, OIB 58695184107</derivirana_varijabla>
  </DomainObject.Predmet.ProtustrankaFormatedOIB>
  <DomainObject.Predmet.ProtustrankaFormatedWithAdress>
    <izvorni_sadrzaj> VALOR MUSTI d.o.o. za trgovinu, prijevoz i usluge, Kralja Zvonimira 20, 21000 Split</izvorni_sadrzaj>
    <derivirana_varijabla naziv="DomainObject.Predmet.ProtustrankaFormatedWithAdress_1"> VALOR MUSTI d.o.o. za trgovinu, prijevoz i usluge, Kralja Zvonimira 20, 21000 Split</derivirana_varijabla>
  </DomainObject.Predmet.ProtustrankaFormatedWithAdress>
  <DomainObject.Predmet.ProtustrankaFormatedWithAdressOIB>
    <izvorni_sadrzaj> VALOR MUSTI d.o.o. za trgovinu, prijevoz i usluge, OIB 58695184107, Kralja Zvonimira 20, 21000 Split</izvorni_sadrzaj>
    <derivirana_varijabla naziv="DomainObject.Predmet.ProtustrankaFormatedWithAdressOIB_1"> VALOR MUSTI d.o.o. za trgovinu, prijevoz i usluge, OIB 58695184107, Kralja Zvonimira 20, 21000 Split</derivirana_varijabla>
  </DomainObject.Predmet.ProtustrankaFormatedWithAdressOIB>
  <DomainObject.Predmet.ProtustrankaWithAdress>
    <izvorni_sadrzaj>VALOR MUSTI d.o.o. za trgovinu, prijevoz i usluge Kralja Zvonimira 20, 21000 Split</izvorni_sadrzaj>
    <derivirana_varijabla naziv="DomainObject.Predmet.ProtustrankaWithAdress_1">VALOR MUSTI d.o.o. za trgovinu, prijevoz i usluge Kralja Zvonimira 20, 21000 Split</derivirana_varijabla>
  </DomainObject.Predmet.ProtustrankaWithAdress>
  <DomainObject.Predmet.ProtustrankaWithAdressOIB>
    <izvorni_sadrzaj>VALOR MUSTI d.o.o. za trgovinu, prijevoz i usluge, OIB 58695184107, Kralja Zvonimira 20, 21000 Split</izvorni_sadrzaj>
    <derivirana_varijabla naziv="DomainObject.Predmet.ProtustrankaWithAdressOIB_1">VALOR MUSTI d.o.o. za trgovinu, prijevoz i usluge, OIB 58695184107, Kralja Zvonimira 20, 21000 Split</derivirana_varijabla>
  </DomainObject.Predmet.ProtustrankaWithAdressOIB>
  <DomainObject.Predmet.ProtustrankaNazivFormated>
    <izvorni_sadrzaj>VALOR MUSTI d.o.o. za trgovinu, prijevoz i usluge</izvorni_sadrzaj>
    <derivirana_varijabla naziv="DomainObject.Predmet.ProtustrankaNazivFormated_1">VALOR MUSTI d.o.o. za trgovinu, prijevoz i usluge</derivirana_varijabla>
  </DomainObject.Predmet.ProtustrankaNazivFormated>
  <DomainObject.Predmet.ProtustrankaNazivFormatedOIB>
    <izvorni_sadrzaj>VALOR MUSTI d.o.o. za trgovinu, prijevoz i usluge, OIB 58695184107</izvorni_sadrzaj>
    <derivirana_varijabla naziv="DomainObject.Predmet.ProtustrankaNazivFormatedOIB_1">VALOR MUSTI d.o.o. za trgovinu, prijevoz i usluge, OIB 58695184107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9949.18</izvorni_sadrzaj>
    <derivirana_varijabla naziv="DomainObject.Predmet.TrenutnaVrijednost_1">9949.18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VALOR MUSTI d.o.o. za trgovinu, prijevoz i usluge</item>
    </izvorni_sadrzaj>
    <derivirana_varijabla naziv="DomainObject.Predmet.ProtuStrankaListFormated_1">
      <item>VALOR MUSTI d.o.o. za trgovinu, prijevoz i usluge</item>
    </derivirana_varijabla>
  </DomainObject.Predmet.ProtuStrankaListFormated>
  <DomainObject.Predmet.ProtuStrankaListFormatedOIB>
    <izvorni_sadrzaj>
      <item>VALOR MUSTI d.o.o. za trgovinu, prijevoz i usluge, OIB 58695184107</item>
    </izvorni_sadrzaj>
    <derivirana_varijabla naziv="DomainObject.Predmet.ProtuStrankaListFormatedOIB_1">
      <item>VALOR MUSTI d.o.o. za trgovinu, prijevoz i usluge, OIB 58695184107</item>
    </derivirana_varijabla>
  </DomainObject.Predmet.ProtuStrankaListFormatedOIB>
  <DomainObject.Predmet.ProtuStrankaListFormatedWithAdress>
    <izvorni_sadrzaj>
      <item>VALOR MUSTI d.o.o. za trgovinu, prijevoz i usluge, Kralja Zvonimira 20, 21000 Split</item>
    </izvorni_sadrzaj>
    <derivirana_varijabla naziv="DomainObject.Predmet.ProtuStrankaListFormatedWithAdress_1">
      <item>VALOR MUSTI d.o.o. za trgovinu, prijevoz i usluge, Kralja Zvonimira 20, 21000 Split</item>
    </derivirana_varijabla>
  </DomainObject.Predmet.ProtuStrankaListFormatedWithAdress>
  <DomainObject.Predmet.ProtuStrankaListFormatedWithAdressOIB>
    <izvorni_sadrzaj>
      <item>VALOR MUSTI d.o.o. za trgovinu, prijevoz i usluge, OIB 58695184107, Kralja Zvonimira 20, 21000 Split</item>
    </izvorni_sadrzaj>
    <derivirana_varijabla naziv="DomainObject.Predmet.ProtuStrankaListFormatedWithAdressOIB_1">
      <item>VALOR MUSTI d.o.o. za trgovinu, prijevoz i usluge, OIB 58695184107, Kralja Zvonimira 20, 21000 Split</item>
    </derivirana_varijabla>
  </DomainObject.Predmet.ProtuStrankaListFormatedWithAdressOIB>
  <DomainObject.Predmet.ProtuStrankaListNazivFormated>
    <izvorni_sadrzaj>
      <item>VALOR MUSTI d.o.o. za trgovinu, prijevoz i usluge</item>
    </izvorni_sadrzaj>
    <derivirana_varijabla naziv="DomainObject.Predmet.ProtuStrankaListNazivFormated_1">
      <item>VALOR MUSTI d.o.o. za trgovinu, prijevoz i usluge</item>
    </derivirana_varijabla>
  </DomainObject.Predmet.ProtuStrankaListNazivFormated>
  <DomainObject.Predmet.ProtuStrankaListNazivFormatedOIB>
    <izvorni_sadrzaj>
      <item>VALOR MUSTI d.o.o. za trgovinu, prijevoz i usluge, OIB 58695184107</item>
    </izvorni_sadrzaj>
    <derivirana_varijabla naziv="DomainObject.Predmet.ProtuStrankaListNazivFormatedOIB_1">
      <item>VALOR MUSTI d.o.o. za trgovinu, prijevoz i usluge, OIB 58695184107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VALOR MUSTI d.o.o. za trgovinu, prijevoz i usluge</izvorni_sadrzaj>
    <derivirana_varijabla naziv="DomainObject.Predmet.ProtustrankaIDrugi_1">VALOR MUSTI d.o.o. za trgovinu,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VALOR MUSTI d.o.o. za trgovinu, prijevoz i usluge, OIB 58695184107, Kralja Zvonimira 20, 21000 Split</izvorni_sadrzaj>
    <derivirana_varijabla naziv="DomainObject.Predmet.ProtustrankaIDrugiAdressOIB_1">VALOR MUSTI d.o.o. za trgovinu, prijevoz i usluge, OIB 58695184107, Kralja Zvonimira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2018.</izvorni_sadrzaj>
    <derivirana_varijabla naziv="DomainObject.Predmet.OdlukaRjesenje.DatumDonosenjaOdluke_1">10. siječnja 2018.</derivirana_varijabla>
  </DomainObject.Predmet.OdlukaRjesenje.DatumDonosenjaOdluke>
  <DomainObject.Predmet.OdlukaRjesenje.DatumPravomocnosti>
    <izvorni_sadrzaj>27. siječnja 2018.</izvorni_sadrzaj>
    <derivirana_varijabla naziv="DomainObject.Predmet.OdlukaRjesenje.DatumPravomocnosti_1">27. siječnja 2018.</derivirana_varijabla>
  </DomainObject.Predmet.OdlukaRjesenje.DatumPravomocnosti>
  <DomainObject.Predmet.OdlukaRjesenje.Oznaka>
    <izvorni_sadrzaj>St-317/2016-18</izvorni_sadrzaj>
    <derivirana_varijabla naziv="DomainObject.Predmet.OdlukaRjesenje.Oznaka_1">St-317/2016-18</derivirana_varijabla>
  </DomainObject.Predmet.OdlukaRjesenje.Oznaka>
  <DomainObject.Predmet.SudioniciListNaziv>
    <izvorni_sadrzaj>
      <item>VALOR MUSTI d.o.o. za trgovinu, prijevoz i usluge</item>
      <item>FINANCIJSKA AGENCIJA, RC SPLIT</item>
    </izvorni_sadrzaj>
    <derivirana_varijabla naziv="DomainObject.Predmet.SudioniciListNaziv_1">
      <item>VALOR MUSTI d.o.o. za trgovinu, prijevoz i usluge</item>
      <item>FINANCIJSKA AGENCIJA, RC SPLIT</item>
    </derivirana_varijabla>
  </DomainObject.Predmet.SudioniciListNaziv>
  <DomainObject.Predmet.SudioniciListAdressOIB>
    <izvorni_sadrzaj>
      <item>VALOR MUSTI d.o.o. za trgovinu, prijevoz i usluge, OIB 58695184107, Kralja Zvonimira 20,21000 Split</item>
      <item>FINANCIJSKA AGENCIJA, RC SPLIT, OIB 85821130368, Mažuranićevo šetalište 24 b,21000 Split</item>
    </izvorni_sadrzaj>
    <derivirana_varijabla naziv="DomainObject.Predmet.SudioniciListAdressOIB_1">
      <item>VALOR MUSTI d.o.o. za trgovinu, prijevoz i usluge, OIB 58695184107, Kralja Zvonimira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58695184107</item>
      <item>, OIB 85821130368</item>
    </izvorni_sadrzaj>
    <derivirana_varijabla naziv="DomainObject.Predmet.SudioniciListNazivOIB_1">
      <item>, OIB 58695184107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184</properties:Words>
  <properties:Characters>947</properties:Characters>
  <properties:Lines>44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1184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2018-03-20T08:09:00Z</dcterms:created>
  <dc:creator>none</dc:creator>
  <cp:lastModifiedBy>Katarina Franković</cp:lastModifiedBy>
  <cp:lastPrinted>2018-03-20T08:09:00Z</cp:lastPrinted>
  <dcterms:modified xmlns:xsi="http://www.w3.org/2001/XMLSchema-instance" xsi:type="dcterms:W3CDTF">2018-03-20T08:14:00Z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317 - 16 - zbog obavijesti o imovini ŽDO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