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a814" w14:paraId="6d2a814" w:rsidRDefault="00A9071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0715" w:rsidP="00A90715" w:rsidR="00AE649C">
      <w:pPr>
        <w:pStyle w:val="Bezproreda"/>
      </w:pPr>
      <w:r>
        <w:t xml:space="preserve">      Republika Hrvatska</w:t>
      </w:r>
    </w:p>
    <w:p w:rsidRDefault="00A90715" w:rsidP="00A90715" w:rsidR="00A90715">
      <w:pPr>
        <w:pStyle w:val="Bezproreda"/>
      </w:pPr>
      <w:r>
        <w:t>Trgovački sud u Bjelovaru</w:t>
      </w:r>
    </w:p>
    <w:p w:rsidRDefault="00A90715" w:rsidP="00A90715" w:rsidR="00A90715" w:rsidRPr="00A90715">
      <w:pPr>
        <w:pStyle w:val="Bezproreda"/>
        <w:spacing w:after="0"/>
        <w:rPr>
          <w:sz w:val="18"/>
          <w:szCs w:val="18"/>
        </w:rPr>
      </w:pPr>
      <w:r w:rsidRPr="00A90715">
        <w:rPr>
          <w:sz w:val="18"/>
          <w:szCs w:val="18"/>
        </w:rPr>
        <w:t xml:space="preserve">Bjelovar, Šetalište dr. I. </w:t>
      </w:r>
      <w:proofErr w:type="spellStart"/>
      <w:r w:rsidRPr="00A90715">
        <w:rPr>
          <w:sz w:val="18"/>
          <w:szCs w:val="18"/>
        </w:rPr>
        <w:t>Lebovića</w:t>
      </w:r>
      <w:proofErr w:type="spellEnd"/>
      <w:r w:rsidRPr="00A90715">
        <w:rPr>
          <w:sz w:val="18"/>
          <w:szCs w:val="18"/>
        </w:rPr>
        <w:t xml:space="preserve"> 42</w:t>
      </w:r>
      <w:r w:rsidRPr="00A9071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A90715" w:rsidP="00A90715" w:rsidR="00A9071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St-12/2019-2</w:t>
      </w:r>
    </w:p>
    <w:p w:rsidRDefault="00A90715" w:rsidP="00A90715" w:rsidR="00A90715">
      <w:pPr>
        <w:rPr>
          <w:lang w:val="hr-HR"/>
        </w:rPr>
      </w:pPr>
    </w:p>
    <w:p w:rsidRDefault="00A90715" w:rsidP="00A90715" w:rsidR="00A90715">
      <w:pPr>
        <w:rPr>
          <w:lang w:val="hr-HR"/>
        </w:rPr>
      </w:pPr>
    </w:p>
    <w:p w:rsidRDefault="00A90715" w:rsidP="00A90715" w:rsidR="00A9071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90715" w:rsidP="00A90715" w:rsidR="00A90715">
      <w:pPr>
        <w:jc w:val="center"/>
        <w:rPr>
          <w:lang w:val="hr-HR"/>
        </w:rPr>
      </w:pPr>
    </w:p>
    <w:p w:rsidRDefault="00A90715" w:rsidP="00A90715" w:rsidR="00A9071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KUKI TRANSPORT društvo s ograničenom odgovornošću za usluge i trgovinu, Bjelovar, Antuna Mihanovića 274 B, MBS: 010103687, OIB: 54182053538, koji se vodi kod ovoga suda pod poslovnim brojem St-12/2019, temeljem odredbe čl.430., 431. i 434. Stečajnog zakona (Narodne novine br. 71/15 i 104/17), objavljuje:</w:t>
      </w:r>
    </w:p>
    <w:p w:rsidRDefault="00A90715" w:rsidP="00A90715" w:rsidR="00A90715">
      <w:pPr>
        <w:jc w:val="both"/>
        <w:rPr>
          <w:lang w:val="hr-HR"/>
        </w:rPr>
      </w:pPr>
    </w:p>
    <w:p w:rsidRDefault="00A90715" w:rsidP="00A90715" w:rsidR="00A90715">
      <w:pPr>
        <w:jc w:val="both"/>
        <w:rPr>
          <w:lang w:val="hr-HR"/>
        </w:rPr>
      </w:pPr>
      <w:r>
        <w:rPr>
          <w:lang w:val="hr-HR"/>
        </w:rPr>
        <w:t xml:space="preserve">1. Na dan 7. siječnja 2019. dužnik u Očevidniku redoslijeda osnova za plaćanje ima evidentirane neizvršene osnove za plaćanje u ukupnom iznosu od 61.655,19 kn, u koji iznos je uračunata kamata i naknada Financijske agencije za provedbu ovrhe na novčanim sredstvima.  </w:t>
      </w:r>
    </w:p>
    <w:p w:rsidRDefault="00A90715" w:rsidP="00A90715" w:rsidR="00A90715">
      <w:pPr>
        <w:jc w:val="both"/>
        <w:rPr>
          <w:lang w:val="hr-HR"/>
        </w:rPr>
      </w:pPr>
    </w:p>
    <w:p w:rsidRDefault="00A90715" w:rsidP="00A90715" w:rsidR="00A9071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Nikola Jurić, </w:t>
      </w:r>
      <w:proofErr w:type="spellStart"/>
      <w:r>
        <w:rPr>
          <w:lang w:val="hr-HR"/>
        </w:rPr>
        <w:t>Rovišće</w:t>
      </w:r>
      <w:proofErr w:type="spellEnd"/>
      <w:r>
        <w:rPr>
          <w:lang w:val="hr-HR"/>
        </w:rPr>
        <w:t>, Nikole Šubića Zrinskog 8, OIB: 21695791674, da u roku od 15 dana od objave ovog oglasa na mrežnoj stranici e-Oglasna ploča Trgovačkog suda u Bjelovaru podnese sudu javnobilježnički ovjerovljen popis imovine i obveza na propisanom obrascu.</w:t>
      </w:r>
    </w:p>
    <w:p w:rsidRDefault="00A90715" w:rsidP="00A90715" w:rsidR="00A90715">
      <w:pPr>
        <w:jc w:val="both"/>
        <w:rPr>
          <w:lang w:val="hr-HR"/>
        </w:rPr>
      </w:pPr>
    </w:p>
    <w:p w:rsidRDefault="00A90715" w:rsidP="00A90715" w:rsidR="00A9071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90715" w:rsidP="00A90715" w:rsidR="00A90715">
      <w:pPr>
        <w:jc w:val="both"/>
        <w:rPr>
          <w:lang w:val="hr-HR"/>
        </w:rPr>
      </w:pPr>
    </w:p>
    <w:p w:rsidRDefault="00A90715" w:rsidP="00A90715" w:rsidR="00A9071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90715" w:rsidP="00A90715" w:rsidR="00A90715">
      <w:pPr>
        <w:jc w:val="both"/>
        <w:rPr>
          <w:lang w:val="hr-HR"/>
        </w:rPr>
      </w:pPr>
    </w:p>
    <w:p w:rsidRDefault="00A90715" w:rsidP="00A90715" w:rsidR="00A90715">
      <w:pPr>
        <w:jc w:val="center"/>
        <w:rPr>
          <w:lang w:val="hr-HR"/>
        </w:rPr>
      </w:pPr>
      <w:r>
        <w:rPr>
          <w:lang w:val="hr-HR"/>
        </w:rPr>
        <w:t xml:space="preserve">Bjelovar, 22. siječnja 2019.          </w:t>
      </w:r>
    </w:p>
    <w:p w:rsidRDefault="00A90715" w:rsidP="00A90715" w:rsidR="00A9071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90715" w:rsidP="00A90715" w:rsidR="00A9071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90715" w:rsidP="00A90715" w:rsidR="00A9071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90715" w:rsidP="00A90715" w:rsidR="00A90715">
      <w:pPr>
        <w:rPr>
          <w:lang w:val="hr-HR"/>
        </w:rPr>
      </w:pPr>
    </w:p>
    <w:p w:rsidRDefault="00A90715" w:rsidP="00A90715" w:rsidR="00A90715">
      <w:pPr>
        <w:rPr>
          <w:lang w:val="hr-HR"/>
        </w:rPr>
      </w:pPr>
    </w:p>
    <w:p w:rsidRDefault="00A90715" w:rsidP="00A90715" w:rsidR="00A90715">
      <w:pPr>
        <w:rPr>
          <w:rFonts w:cs="Arial" w:hAnsi="Arial" w:ascii="Arial"/>
          <w:noProof/>
          <w:lang w:val="hr-HR"/>
        </w:rPr>
      </w:pPr>
    </w:p>
    <w:p w:rsidRDefault="00A90715" w:rsidP="00A90715" w:rsidR="00A9071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715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9071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907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56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St-12/2019-2</izvorni_sadrzaj>
    <derivirana_varijabla naziv="DomainObject.Oznaka_1">St-12/2019-2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KUKI TRANSPORT društvo s ograničenom odgovornošću za usluge i trgovinu</izvorni_sadrzaj>
    <derivirana_varijabla naziv="DomainObject.Predmet.ProtustrankaFormated_1">  KUKI TRANSPORT društvo s ograničenom odgovornošću za usluge i trgovinu</derivirana_varijabla>
  </DomainObject.Predmet.ProtustrankaFormated>
  <DomainObject.Predmet.ProtustrankaFormatedOIB>
    <izvorni_sadrzaj>  KUKI TRANSPORT društvo s ograničenom odgovornošću za usluge i trgovinu, OIB 54182053538</izvorni_sadrzaj>
    <derivirana_varijabla naziv="DomainObject.Predmet.ProtustrankaFormatedOIB_1">  KUKI TRANSPORT društvo s ograničenom odgovornošću za usluge i trgovinu, OIB 54182053538</derivirana_varijabla>
  </DomainObject.Predmet.ProtustrankaFormatedOIB>
  <DomainObject.Predmet.ProtustrankaFormatedWithAdress>
    <izvorni_sadrzaj> KUKI TRANSPORT društvo s ograničenom odgovornošću za usluge i trgovinu, Antuna Mihanovića/2/4 B, 43000 Bjelovar</izvorni_sadrzaj>
    <derivirana_varijabla naziv="DomainObject.Predmet.ProtustrankaFormatedWithAdress_1"> KUKI TRANSPORT društvo s ograničenom odgovornošću za usluge i trgovinu, Antuna Mihanovića/2/4 B, 43000 Bjelovar</derivirana_varijabla>
  </DomainObject.Predmet.ProtustrankaFormatedWithAdress>
  <DomainObject.Predmet.ProtustrankaFormatedWithAdressOIB>
    <izvorni_sadrzaj> KUKI TRANSPORT društvo s ograničenom odgovornošću za usluge i trgovinu, OIB 54182053538, Antuna Mihanovića/2/4 B, 43000 Bjelovar</izvorni_sadrzaj>
    <derivirana_varijabla naziv="DomainObject.Predmet.ProtustrankaFormatedWithAdressOIB_1"> KUKI TRANSPORT društvo s ograničenom odgovornošću za usluge i trgovinu, OIB 54182053538, Antuna Mihanovića/2/4 B, 43000 Bjelovar</derivirana_varijabla>
  </DomainObject.Predmet.ProtustrankaFormatedWithAdressOIB>
  <DomainObject.Predmet.ProtustrankaWithAdress>
    <izvorni_sadrzaj>KUKI TRANSPORT društvo s ograničenom odgovornošću za usluge i trgovinu Antuna Mihanovića/2/4 B, 43000 Bjelovar</izvorni_sadrzaj>
    <derivirana_varijabla naziv="DomainObject.Predmet.ProtustrankaWithAdress_1">KUKI TRANSPORT društvo s ograničenom odgovornošću za usluge i trgovinu Antuna Mihanovića/2/4 B, 43000 Bjelovar</derivirana_varijabla>
  </DomainObject.Predmet.ProtustrankaWithAdress>
  <DomainObject.Predmet.ProtustrankaWithAdressOIB>
    <izvorni_sadrzaj>KUKI TRANSPORT društvo s ograničenom odgovornošću za usluge i trgovinu, OIB 54182053538, Antuna Mihanovića/2/4 B, 43000 Bjelovar</izvorni_sadrzaj>
    <derivirana_varijabla naziv="DomainObject.Predmet.ProtustrankaWithAdressOIB_1">KUKI TRANSPORT društvo s ograničenom odgovornošću za usluge i trgovinu, OIB 54182053538, Antuna Mihanovića/2/4 B, 43000 Bjelovar</derivirana_varijabla>
  </DomainObject.Predmet.ProtustrankaWithAdressOIB>
  <DomainObject.Predmet.ProtustrankaNazivFormated>
    <izvorni_sadrzaj>KUKI TRANSPORT društvo s ograničenom odgovornošću za usluge i trgovinu</izvorni_sadrzaj>
    <derivirana_varijabla naziv="DomainObject.Predmet.ProtustrankaNazivFormated_1">KUKI TRANSPORT društvo s ograničenom odgovornošću za usluge i trgovinu</derivirana_varijabla>
  </DomainObject.Predmet.ProtustrankaNazivFormated>
  <DomainObject.Predmet.ProtustrankaNazivFormatedOIB>
    <izvorni_sadrzaj>KUKI TRANSPORT društvo s ograničenom odgovornošću za usluge i trgovinu, OIB 54182053538</izvorni_sadrzaj>
    <derivirana_varijabla naziv="DomainObject.Predmet.ProtustrankaNazivFormatedOIB_1">KUKI TRANSPORT društvo s ograničenom odgovornošću za usluge i trgovinu, OIB 54182053538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KUKI TRANSPORT društvo s ograničenom odgovornošću za usluge i trgovinu</item>
    </izvorni_sadrzaj>
    <derivirana_varijabla naziv="DomainObject.Predmet.ProtuStrankaListFormated_1">
      <item>KUKI TRANSPORT društvo s ograničenom odgovornošću za usluge i trgovinu</item>
    </derivirana_varijabla>
  </DomainObject.Predmet.ProtuStrankaListFormated>
  <DomainObject.Predmet.ProtuStrankaListFormatedOIB>
    <izvorni_sadrzaj>
      <item>KUKI TRANSPORT društvo s ograničenom odgovornošću za usluge i trgovinu, OIB 54182053538</item>
    </izvorni_sadrzaj>
    <derivirana_varijabla naziv="DomainObject.Predmet.ProtuStrankaListFormatedOIB_1">
      <item>KUKI TRANSPORT društvo s ograničenom odgovornošću za usluge i trgovinu, OIB 54182053538</item>
    </derivirana_varijabla>
  </DomainObject.Predmet.ProtuStrankaListFormatedOIB>
  <DomainObject.Predmet.ProtuStrankaListFormatedWithAdress>
    <izvorni_sadrzaj>
      <item>KUKI TRANSPORT društvo s ograničenom odgovornošću za usluge i trgovinu, Antuna Mihanovića/2/4 B, 43000 Bjelovar</item>
    </izvorni_sadrzaj>
    <derivirana_varijabla naziv="DomainObject.Predmet.ProtuStrankaListFormatedWithAdress_1">
      <item>KUKI TRANSPORT društvo s ograničenom odgovornošću za usluge i trgovinu, Antuna Mihanovića/2/4 B, 43000 Bjelovar</item>
    </derivirana_varijabla>
  </DomainObject.Predmet.ProtuStrankaListFormatedWithAdress>
  <DomainObject.Predmet.ProtuStrankaListFormatedWithAdressOIB>
    <izvorni_sadrzaj>
      <item>KUKI TRANSPORT društvo s ograničenom odgovornošću za usluge i trgovinu, OIB 54182053538, Antuna Mihanovića/2/4 B, 43000 Bjelovar</item>
    </izvorni_sadrzaj>
    <derivirana_varijabla naziv="DomainObject.Predmet.ProtuStrankaListFormatedWithAdressOIB_1">
      <item>KUKI TRANSPORT društvo s ograničenom odgovornošću za usluge i trgovinu, OIB 54182053538, Antuna Mihanovića/2/4 B, 43000 Bjelovar</item>
    </derivirana_varijabla>
  </DomainObject.Predmet.ProtuStrankaListFormatedWithAdressOIB>
  <DomainObject.Predmet.ProtuStrankaListNazivFormated>
    <izvorni_sadrzaj>
      <item>KUKI TRANSPORT društvo s ograničenom odgovornošću za usluge i trgovinu</item>
    </izvorni_sadrzaj>
    <derivirana_varijabla naziv="DomainObject.Predmet.ProtuStrankaListNazivFormated_1">
      <item>KUKI TRANSPORT društvo s ograničenom odgovornošću za usluge i trgovinu</item>
    </derivirana_varijabla>
  </DomainObject.Predmet.ProtuStrankaListNazivFormated>
  <DomainObject.Predmet.ProtuStrankaListNazivFormatedOIB>
    <izvorni_sadrzaj>
      <item>KUKI TRANSPORT društvo s ograničenom odgovornošću za usluge i trgovinu, OIB 54182053538</item>
    </izvorni_sadrzaj>
    <derivirana_varijabla naziv="DomainObject.Predmet.ProtuStrankaListNazivFormatedOIB_1">
      <item>KUKI TRANSPORT društvo s ograničenom odgovornošću za usluge i trgovinu, OIB 54182053538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St-12/2019-2</izvorni_sadrzaj>
    <derivirana_varijabla naziv="DomainObject.PoslovniBrojDokumenta_1">St-12/2019-2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KUKI TRANSPORT društvo s ograničenom odgovornošću za usluge i trgovinu</izvorni_sadrzaj>
    <derivirana_varijabla naziv="DomainObject.Predmet.ProtustrankaIDrugi_1">KUKI TRANSPORT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KUKI TRANSPORT društvo s ograničenom odgovornošću za usluge i trgovinu, OIB 54182053538, Antuna Mihanovića/2/4 B, 43000 Bjelovar</izvorni_sadrzaj>
    <derivirana_varijabla naziv="DomainObject.Predmet.ProtustrankaIDrugiAdressOIB_1">KUKI TRANSPORT društvo s ograničenom odgovornošću za usluge i trgovinu, OIB 54182053538, Antuna Mihanovića/2/4 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KUKI TRANSPORT društvo s ograničenom odgovornošću za usluge i trgovinu</item>
    </izvorni_sadrzaj>
    <derivirana_varijabla naziv="DomainObject.Predmet.SudioniciListNaziv_1">
      <item>FINA, RC ZAGREB, Podružnica BJELOVAR</item>
      <item>KUKI TRANSPORT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KUKI TRANSPORT društvo s ograničenom odgovornošću za usluge i trgovinu, OIB 54182053538, Antuna Mihanovića/2/4 B,43000 Bjelovar</item>
    </izvorni_sadrzaj>
    <derivirana_varijabla naziv="DomainObject.Predmet.SudioniciListAdressOIB_1">
      <item>FINA, RC ZAGREB, Podružnica BJELOVAR, OIB 85821130368, F. Supila 4,43000 Bjelovar</item>
      <item>KUKI TRANSPORT društvo s ograničenom odgovornošću za usluge i trgovinu, OIB 54182053538, Antuna Mihanovića/2/4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D74B6-4FBC-48AE-BC54-6FC2ECA82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1732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2019-01-22T12:03:00Z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