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a1e2" w14:paraId="03aa1e2" w:rsidRDefault="00952AD6" w:rsidP="001D7C1D" w:rsidR="001D7C1D" w:rsidRPr="002F61AE">
      <w:pPr>
        <w15:collapsed w:val="false"/>
        <w:rPr>
          <w:noProof/>
          <w:lang w:eastAsia="hr-HR"/>
        </w:rPr>
      </w:pPr>
      <w:bookmarkStart w:name="_GoBack" w:id="0"/>
      <w:bookmarkEnd w:id="0"/>
      <w:r w:rsidRPr="002F61AE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2F61AE">
      <w:r w:rsidRPr="002F61AE">
        <w:t>REPUBLIKA HRVATSKA</w:t>
      </w:r>
    </w:p>
    <w:p w:rsidRDefault="001D7C1D" w:rsidP="001D7C1D" w:rsidR="001D7C1D" w:rsidRPr="002F61AE">
      <w:r w:rsidRPr="002F61AE">
        <w:t>TRGOVAČKI SUD U ZAGREBU</w:t>
      </w:r>
    </w:p>
    <w:p w:rsidRDefault="001D7C1D" w:rsidP="001D7C1D" w:rsidR="005C35E5" w:rsidRPr="002F61AE">
      <w:r w:rsidRPr="002F61AE">
        <w:t>Zagreb, Amruševa 2/II</w:t>
      </w:r>
    </w:p>
    <w:p w:rsidRDefault="001D7C1D" w:rsidP="002C7B2D" w:rsidR="002C7B2D" w:rsidRPr="002F61AE">
      <w:r w:rsidRPr="002F61AE">
        <w:t xml:space="preserve">     </w:t>
      </w:r>
      <w:r w:rsidRPr="002F61AE">
        <w:tab/>
      </w:r>
      <w:r w:rsidRPr="002F61AE">
        <w:tab/>
      </w:r>
      <w:r w:rsidRPr="002F61AE">
        <w:tab/>
      </w:r>
      <w:r w:rsidRPr="002F61AE">
        <w:tab/>
      </w:r>
      <w:r w:rsidRPr="002F61AE">
        <w:tab/>
      </w:r>
      <w:r w:rsidRPr="002F61AE">
        <w:tab/>
      </w:r>
      <w:r w:rsidR="00E22224" w:rsidRPr="002F61AE">
        <w:tab/>
      </w:r>
      <w:r w:rsidR="00E22224" w:rsidRPr="002F61AE">
        <w:tab/>
      </w:r>
      <w:r w:rsidR="00E22224" w:rsidRPr="002F61AE">
        <w:tab/>
      </w:r>
    </w:p>
    <w:p w:rsidRDefault="00E3002E" w:rsidP="005C35E5" w:rsidR="00E3002E" w:rsidRPr="002F61AE">
      <w:pPr>
        <w:jc w:val="right"/>
      </w:pPr>
    </w:p>
    <w:p w:rsidRDefault="005C35E5" w:rsidP="00494008" w:rsidR="005C35E5" w:rsidRPr="002F61AE">
      <w:pPr>
        <w:jc w:val="center"/>
      </w:pPr>
    </w:p>
    <w:p w:rsidRDefault="00494008" w:rsidP="00494008" w:rsidR="001D7C1D" w:rsidRPr="002F61AE">
      <w:pPr>
        <w:jc w:val="center"/>
      </w:pPr>
      <w:r w:rsidRPr="002F61AE">
        <w:t>R E P U B L I K A   H R V A T S K A</w:t>
      </w:r>
    </w:p>
    <w:p w:rsidRDefault="006E687C" w:rsidP="006E687C" w:rsidR="006E687C" w:rsidRPr="002F61AE">
      <w:pPr>
        <w:ind w:left="2880"/>
      </w:pPr>
      <w:r w:rsidRPr="002F61AE">
        <w:t xml:space="preserve">              Z A K LJ U Č A K</w:t>
      </w:r>
    </w:p>
    <w:p w:rsidRDefault="006E687C" w:rsidP="001D7C1D" w:rsidR="006E687C" w:rsidRPr="002F61AE">
      <w:pPr>
        <w:ind w:firstLine="708"/>
        <w:jc w:val="both"/>
      </w:pPr>
    </w:p>
    <w:p w:rsidRDefault="00476105" w:rsidP="00476105" w:rsidR="00476105" w:rsidRPr="002F61AE">
      <w:pPr>
        <w:ind w:firstLine="708"/>
        <w:jc w:val="both"/>
      </w:pPr>
      <w:r w:rsidRPr="002F61AE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001BD1" w:rsidRPr="002F61AE">
        <w:t>4. siječnja 2019</w:t>
      </w:r>
      <w:r w:rsidRPr="002F61AE">
        <w:t>. godine</w:t>
      </w:r>
    </w:p>
    <w:p w:rsidRDefault="00476105" w:rsidP="00476105" w:rsidR="00476105" w:rsidRPr="002F61AE">
      <w:pPr>
        <w:ind w:firstLine="708"/>
        <w:jc w:val="both"/>
      </w:pPr>
    </w:p>
    <w:p w:rsidRDefault="006E687C" w:rsidP="006E687C" w:rsidR="00952AD6" w:rsidRPr="002F61AE">
      <w:pPr>
        <w:jc w:val="center"/>
        <w:rPr>
          <w:b/>
        </w:rPr>
      </w:pPr>
      <w:r w:rsidRPr="002F61AE">
        <w:t>z a k lj u č i o  j e</w:t>
      </w:r>
    </w:p>
    <w:p w:rsidRDefault="0042407B" w:rsidP="0042407B" w:rsidR="0042407B" w:rsidRPr="002F61AE">
      <w:pPr>
        <w:jc w:val="center"/>
        <w:rPr>
          <w:b/>
        </w:rPr>
      </w:pPr>
    </w:p>
    <w:p w:rsidRDefault="00850C98" w:rsidP="002F61AE" w:rsidR="005C35E5" w:rsidRPr="002F61AE">
      <w:pPr>
        <w:ind w:firstLine="708"/>
        <w:jc w:val="both"/>
      </w:pPr>
      <w:r w:rsidRPr="002F61AE">
        <w:t xml:space="preserve">Ročište za glasovanje o planu restrukturiranja </w:t>
      </w:r>
      <w:r w:rsidR="0017606F" w:rsidRPr="002F61AE">
        <w:t xml:space="preserve">dužnika </w:t>
      </w:r>
      <w:r w:rsidR="00476105" w:rsidRPr="002F61AE">
        <w:t>MIKROKLIMA društvo s ograničenom odgovornošću za trgovinu i usluge, Zagreb (Grad Zagreb), Rapska 46/a, OIB: 15542378415</w:t>
      </w:r>
      <w:r w:rsidR="002C7B2D" w:rsidRPr="002F61AE">
        <w:t>,</w:t>
      </w:r>
      <w:r w:rsidR="0017606F" w:rsidRPr="002F61AE">
        <w:t xml:space="preserve"> </w:t>
      </w:r>
      <w:r w:rsidRPr="002F61AE">
        <w:t>određuje se za dan</w:t>
      </w:r>
      <w:r w:rsidR="00427F7A" w:rsidRPr="002F61AE">
        <w:t>:</w:t>
      </w:r>
    </w:p>
    <w:p w:rsidRDefault="000F5D19" w:rsidP="002F61AE" w:rsidR="002F61AE">
      <w:pPr>
        <w:ind w:firstLine="372" w:left="708"/>
        <w:jc w:val="center"/>
        <w:rPr>
          <w:b/>
        </w:rPr>
      </w:pPr>
      <w:r w:rsidRPr="002F61AE">
        <w:rPr>
          <w:b/>
        </w:rPr>
        <w:t>11</w:t>
      </w:r>
      <w:r w:rsidR="00040AC6" w:rsidRPr="002F61AE">
        <w:rPr>
          <w:b/>
        </w:rPr>
        <w:t>.</w:t>
      </w:r>
      <w:r w:rsidR="002B747D" w:rsidRPr="002F61AE">
        <w:rPr>
          <w:b/>
        </w:rPr>
        <w:t xml:space="preserve"> </w:t>
      </w:r>
      <w:r w:rsidRPr="002F61AE">
        <w:rPr>
          <w:b/>
        </w:rPr>
        <w:t>veljače</w:t>
      </w:r>
      <w:r w:rsidR="00040AC6" w:rsidRPr="002F61AE">
        <w:rPr>
          <w:b/>
        </w:rPr>
        <w:t xml:space="preserve"> 201</w:t>
      </w:r>
      <w:r w:rsidR="00F255D7" w:rsidRPr="002F61AE">
        <w:rPr>
          <w:b/>
        </w:rPr>
        <w:t>8</w:t>
      </w:r>
      <w:r w:rsidR="00040AC6" w:rsidRPr="002F61AE">
        <w:t xml:space="preserve">. </w:t>
      </w:r>
      <w:r w:rsidR="002730D8" w:rsidRPr="002F61AE">
        <w:rPr>
          <w:b/>
        </w:rPr>
        <w:t xml:space="preserve"> u </w:t>
      </w:r>
      <w:r w:rsidR="002C7B2D" w:rsidRPr="002F61AE">
        <w:rPr>
          <w:b/>
        </w:rPr>
        <w:t>1</w:t>
      </w:r>
      <w:r w:rsidR="00207728" w:rsidRPr="002F61AE">
        <w:rPr>
          <w:b/>
        </w:rPr>
        <w:t>0</w:t>
      </w:r>
      <w:r w:rsidR="002C7B2D" w:rsidRPr="002F61AE">
        <w:rPr>
          <w:b/>
        </w:rPr>
        <w:t>,00</w:t>
      </w:r>
      <w:r w:rsidR="002730D8" w:rsidRPr="002F61AE">
        <w:rPr>
          <w:b/>
        </w:rPr>
        <w:t xml:space="preserve"> sati</w:t>
      </w:r>
    </w:p>
    <w:p w:rsidRDefault="002F61AE" w:rsidP="002F61AE" w:rsidR="002F61AE">
      <w:pPr>
        <w:ind w:firstLine="372" w:left="708"/>
        <w:jc w:val="center"/>
        <w:rPr>
          <w:b/>
        </w:rPr>
      </w:pPr>
    </w:p>
    <w:p w:rsidRDefault="002730D8" w:rsidP="002F61AE" w:rsidR="002730D8" w:rsidRPr="002F61AE">
      <w:pPr>
        <w:ind w:firstLine="705"/>
        <w:jc w:val="both"/>
      </w:pPr>
      <w:r w:rsidRPr="002F61AE">
        <w:t xml:space="preserve">u zgradi Trgovačkog suda u Zagrebu, Petrinjska 8, soba broj 96/II  (mala dvorana)   </w:t>
      </w:r>
    </w:p>
    <w:p w:rsidRDefault="005C554A" w:rsidP="00290051" w:rsidR="002730D8" w:rsidRPr="002F61AE">
      <w:pPr>
        <w:ind w:firstLine="705"/>
        <w:jc w:val="both"/>
      </w:pPr>
      <w:r w:rsidRPr="002F61AE">
        <w:t>na koje se ročište  objavom ovog zaključka na e-oglasna ploča suda pozivaju</w:t>
      </w:r>
      <w:r w:rsidR="002730D8" w:rsidRPr="002F61AE">
        <w:t>:</w:t>
      </w:r>
    </w:p>
    <w:p w:rsidRDefault="0017606F" w:rsidP="005C554A" w:rsidR="0017606F" w:rsidRPr="002F61AE">
      <w:pPr>
        <w:ind w:firstLine="372"/>
        <w:jc w:val="both"/>
      </w:pPr>
    </w:p>
    <w:p w:rsidRDefault="002730D8" w:rsidP="002730D8" w:rsidR="002730D8" w:rsidRPr="002F61AE">
      <w:pPr>
        <w:ind w:left="705"/>
      </w:pPr>
      <w:r w:rsidRPr="002F61AE">
        <w:t>-</w:t>
      </w:r>
      <w:r w:rsidR="002F61AE">
        <w:t xml:space="preserve"> </w:t>
      </w:r>
      <w:r w:rsidRPr="002F61AE">
        <w:t>dužnik na adresu</w:t>
      </w:r>
    </w:p>
    <w:p w:rsidRDefault="00D0065F" w:rsidP="002730D8" w:rsidR="00EA6CDB" w:rsidRPr="002F61AE">
      <w:pPr>
        <w:ind w:left="705"/>
      </w:pPr>
      <w:r w:rsidRPr="002F61AE">
        <w:t>-</w:t>
      </w:r>
      <w:r w:rsidR="002F61AE">
        <w:t xml:space="preserve"> </w:t>
      </w:r>
      <w:r w:rsidR="00EA6CDB" w:rsidRPr="002F61AE">
        <w:t xml:space="preserve">punomoćnik </w:t>
      </w:r>
      <w:r w:rsidR="000F5D19" w:rsidRPr="002F61AE">
        <w:t>Rajko Marković, odvjetnik</w:t>
      </w:r>
    </w:p>
    <w:p w:rsidRDefault="002730D8" w:rsidP="004039F9" w:rsidR="002730D8" w:rsidRPr="002F61AE">
      <w:pPr>
        <w:ind w:left="705"/>
      </w:pPr>
      <w:r w:rsidRPr="002F61AE">
        <w:t>-</w:t>
      </w:r>
      <w:r w:rsidR="002F61AE">
        <w:t xml:space="preserve"> </w:t>
      </w:r>
      <w:r w:rsidRPr="002F61AE">
        <w:t xml:space="preserve">zz dužnika </w:t>
      </w:r>
      <w:r w:rsidR="000F5D19" w:rsidRPr="002F61AE">
        <w:t>Krešimir Sertić</w:t>
      </w:r>
    </w:p>
    <w:p w:rsidRDefault="002730D8" w:rsidP="002F61AE" w:rsidR="004039F9" w:rsidRPr="002F61AE">
      <w:pPr>
        <w:ind w:left="705"/>
      </w:pPr>
      <w:r w:rsidRPr="002F61AE">
        <w:t>-</w:t>
      </w:r>
      <w:r w:rsidR="002F61AE">
        <w:t xml:space="preserve"> </w:t>
      </w:r>
      <w:r w:rsidRPr="002F61AE">
        <w:t>povjeren</w:t>
      </w:r>
      <w:r w:rsidR="005C554A" w:rsidRPr="002F61AE">
        <w:t>i</w:t>
      </w:r>
      <w:r w:rsidRPr="002F61AE">
        <w:t>k</w:t>
      </w:r>
      <w:r w:rsidR="00E65341" w:rsidRPr="002F61AE">
        <w:t xml:space="preserve"> </w:t>
      </w:r>
      <w:r w:rsidR="00C678F0" w:rsidRPr="002F61AE">
        <w:t>Zlatko Kosec</w:t>
      </w:r>
    </w:p>
    <w:p w:rsidRDefault="002730D8" w:rsidP="005C554A" w:rsidR="005C554A" w:rsidRPr="002F61AE">
      <w:pPr>
        <w:jc w:val="both"/>
      </w:pPr>
      <w:r w:rsidRPr="002F61AE">
        <w:tab/>
        <w:t>-</w:t>
      </w:r>
      <w:r w:rsidR="002F61AE">
        <w:t xml:space="preserve"> </w:t>
      </w:r>
      <w:r w:rsidR="005C554A" w:rsidRPr="002F61AE">
        <w:t>vjerovnici dužnika navedeni u popisu vjerovnika i prava glasa koja im pripadaju (članak 57. Stečajnog zakona</w:t>
      </w:r>
      <w:r w:rsidR="00290051" w:rsidRPr="002F61AE">
        <w:t xml:space="preserve">, </w:t>
      </w:r>
      <w:r w:rsidR="005C554A" w:rsidRPr="002F61AE">
        <w:t>N.N.br. 71/15, dalje: SZ), koji popis je javno objavljen na e-oglasnoj ploči Trgovačkog suda</w:t>
      </w:r>
    </w:p>
    <w:p w:rsidRDefault="002730D8" w:rsidP="005C554A" w:rsidR="002730D8" w:rsidRPr="002F61AE">
      <w:pPr>
        <w:jc w:val="both"/>
      </w:pPr>
      <w:r w:rsidRPr="002F61AE">
        <w:t xml:space="preserve"> </w:t>
      </w:r>
    </w:p>
    <w:p w:rsidRDefault="009648A2" w:rsidP="009648A2" w:rsidR="009648A2" w:rsidRPr="002F61AE">
      <w:pPr>
        <w:jc w:val="both"/>
      </w:pPr>
    </w:p>
    <w:p w:rsidRDefault="00D47B9A" w:rsidP="00D47B9A" w:rsidR="00D47B9A" w:rsidRPr="002F61AE">
      <w:pPr>
        <w:ind w:firstLine="360"/>
        <w:jc w:val="both"/>
      </w:pPr>
      <w:r w:rsidRPr="002F61AE">
        <w:tab/>
      </w:r>
      <w:r w:rsidR="002F61AE">
        <w:rPr>
          <w:b/>
        </w:rPr>
        <w:t>N</w:t>
      </w:r>
      <w:r w:rsidRPr="002F61AE">
        <w:rPr>
          <w:b/>
        </w:rPr>
        <w:t>apomena</w:t>
      </w:r>
      <w:r w:rsidRPr="002F61AE">
        <w:t>:</w:t>
      </w:r>
    </w:p>
    <w:p w:rsidRDefault="00D47B9A" w:rsidP="00D47B9A" w:rsidR="009519C9" w:rsidRPr="002F61AE">
      <w:pPr>
        <w:ind w:firstLine="708"/>
        <w:jc w:val="both"/>
      </w:pPr>
      <w:r w:rsidRPr="002F61AE">
        <w:t>-</w:t>
      </w:r>
      <w:r w:rsidR="002F61AE">
        <w:t xml:space="preserve"> </w:t>
      </w:r>
      <w:r w:rsidR="00E30BD5" w:rsidRPr="002F61AE">
        <w:t xml:space="preserve">vjerovnici </w:t>
      </w:r>
      <w:r w:rsidR="009519C9" w:rsidRPr="002F61AE">
        <w:t xml:space="preserve">dužnika </w:t>
      </w:r>
      <w:r w:rsidR="00E30BD5" w:rsidRPr="002F61AE">
        <w:t>na</w:t>
      </w:r>
      <w:r w:rsidR="00EC32DC" w:rsidRPr="002F61AE">
        <w:t xml:space="preserve">vedeni u </w:t>
      </w:r>
      <w:r w:rsidR="00E30BD5" w:rsidRPr="002F61AE">
        <w:t>popisu vjerovnika i prava glasa koja im pripadaju</w:t>
      </w:r>
      <w:r w:rsidR="001445A9" w:rsidRPr="002F61AE">
        <w:t xml:space="preserve"> </w:t>
      </w:r>
      <w:r w:rsidR="0017606F" w:rsidRPr="002F61AE">
        <w:t xml:space="preserve">mogu do </w:t>
      </w:r>
      <w:r w:rsidR="00DC795F" w:rsidRPr="002F61AE">
        <w:t xml:space="preserve">ročišta </w:t>
      </w:r>
      <w:r w:rsidR="00EC32DC" w:rsidRPr="002F61AE">
        <w:t>za glasovanje</w:t>
      </w:r>
      <w:r w:rsidR="0017606F" w:rsidRPr="002F61AE">
        <w:t>, pozivom na gornji broj spisa</w:t>
      </w:r>
      <w:r w:rsidR="001251F9" w:rsidRPr="002F61AE">
        <w:t>,</w:t>
      </w:r>
      <w:r w:rsidR="0017606F" w:rsidRPr="002F61AE">
        <w:t xml:space="preserve"> </w:t>
      </w:r>
      <w:r w:rsidR="00DC795F" w:rsidRPr="002F61AE">
        <w:t>dostaviti sudu popunjeni obrazac za glasovanje (obrazac br.11.)</w:t>
      </w:r>
      <w:r w:rsidR="00E15C0B" w:rsidRPr="002F61AE">
        <w:t xml:space="preserve">, </w:t>
      </w:r>
      <w:r w:rsidR="00DC795F" w:rsidRPr="002F61AE">
        <w:t xml:space="preserve"> propisan </w:t>
      </w:r>
      <w:r w:rsidR="00871FF4" w:rsidRPr="002F61AE">
        <w:t xml:space="preserve">Pravilnikom </w:t>
      </w:r>
      <w:r w:rsidR="00EC32DC" w:rsidRPr="002F61AE">
        <w:t xml:space="preserve">o sadržaju i </w:t>
      </w:r>
      <w:r w:rsidR="009519C9" w:rsidRPr="002F61AE">
        <w:t>obliku obrazaca na kojima se podnose podnesci u predstečajnom i stečajnom postupku (N.N.br, 197/15</w:t>
      </w:r>
      <w:r w:rsidR="00C678F0" w:rsidRPr="002F61AE">
        <w:t>, 104/17</w:t>
      </w:r>
      <w:r w:rsidR="009519C9" w:rsidRPr="002F61AE">
        <w:t>)</w:t>
      </w:r>
      <w:r w:rsidR="00CA6224" w:rsidRPr="002F61AE">
        <w:t>.</w:t>
      </w:r>
      <w:r w:rsidR="00CA6224" w:rsidRPr="002F61AE">
        <w:rPr>
          <w:color w:val="484848"/>
        </w:rPr>
        <w:t xml:space="preserve"> </w:t>
      </w:r>
      <w:r w:rsidR="00CA6224" w:rsidRPr="002F61AE">
        <w:t>Ako je vjerovnik pravna osoba, uz obrazac mora biti priložen dokaz da ga je potpisala ovlaštena osoba.</w:t>
      </w:r>
    </w:p>
    <w:p w:rsidRDefault="00D47B9A" w:rsidP="00D47B9A" w:rsidR="00465B4F" w:rsidRPr="002F61AE">
      <w:pPr>
        <w:ind w:firstLine="708"/>
        <w:jc w:val="both"/>
      </w:pPr>
      <w:r w:rsidRPr="002F61AE">
        <w:t>-</w:t>
      </w:r>
      <w:r w:rsidR="002F61AE">
        <w:t xml:space="preserve"> </w:t>
      </w:r>
      <w:r w:rsidRPr="002F61AE">
        <w:t>ako v</w:t>
      </w:r>
      <w:r w:rsidR="00465B4F" w:rsidRPr="002F61AE">
        <w:t>jerovnici  do početka ročišta za glasovanje ne dostave obrazac za glasovanje ili dostave obrazac iz kojeg se ne može nedvojbeno utvrditi</w:t>
      </w:r>
      <w:r w:rsidR="008354D0" w:rsidRPr="002F61AE">
        <w:t xml:space="preserve"> </w:t>
      </w:r>
      <w:r w:rsidR="00465B4F" w:rsidRPr="002F61AE">
        <w:t xml:space="preserve">kako su glasovali, smatrat će se da su glasovali protiv plana restrukturiranja </w:t>
      </w:r>
    </w:p>
    <w:p w:rsidRDefault="00465B4F" w:rsidP="00952AD6" w:rsidR="005C35E5" w:rsidRPr="002F61AE">
      <w:pPr>
        <w:ind w:firstLine="708"/>
        <w:jc w:val="both"/>
      </w:pPr>
      <w:r w:rsidRPr="002F61AE">
        <w:lastRenderedPageBreak/>
        <w:t>-</w:t>
      </w:r>
      <w:r w:rsidR="002F61AE">
        <w:t xml:space="preserve"> </w:t>
      </w:r>
      <w:r w:rsidRPr="002F61AE">
        <w:t xml:space="preserve">ako vjerovnici </w:t>
      </w:r>
      <w:r w:rsidR="008354D0" w:rsidRPr="002F61AE">
        <w:t xml:space="preserve">s pravom glasa </w:t>
      </w:r>
      <w:r w:rsidRPr="002F61AE">
        <w:t>nazočni na ročištu za gl</w:t>
      </w:r>
      <w:r w:rsidR="008354D0" w:rsidRPr="002F61AE">
        <w:t>a</w:t>
      </w:r>
      <w:r w:rsidRPr="002F61AE">
        <w:t xml:space="preserve">sovanje  </w:t>
      </w:r>
      <w:r w:rsidR="008354D0" w:rsidRPr="002F61AE">
        <w:t>ne glasuju ni na tom ročištu, smatrat će se da su glasoval</w:t>
      </w:r>
      <w:r w:rsidR="00B33305" w:rsidRPr="002F61AE">
        <w:t>i protiv plana restrukturiranja</w:t>
      </w:r>
    </w:p>
    <w:p w:rsidRDefault="00B33305" w:rsidP="00952AD6" w:rsidR="00B33305" w:rsidRPr="002F61AE">
      <w:pPr>
        <w:ind w:firstLine="708"/>
        <w:jc w:val="both"/>
      </w:pPr>
      <w:r w:rsidRPr="002F61AE">
        <w:t>-</w:t>
      </w:r>
      <w:r w:rsidRPr="002F61AE">
        <w:rPr>
          <w:color w:val="484848"/>
        </w:rPr>
        <w:t xml:space="preserve"> </w:t>
      </w:r>
      <w:r w:rsidRPr="002F61AE">
        <w:t>ako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 w:rsidRPr="002F61AE">
        <w:t>.</w:t>
      </w:r>
    </w:p>
    <w:p w:rsidRDefault="00B33305" w:rsidP="00952AD6" w:rsidR="00B33305" w:rsidRPr="002F61AE">
      <w:pPr>
        <w:ind w:firstLine="708"/>
        <w:jc w:val="both"/>
        <w:rPr>
          <w:b/>
          <w:i/>
        </w:rPr>
      </w:pPr>
    </w:p>
    <w:p w:rsidRDefault="00952AD6" w:rsidP="001251F9" w:rsidR="00952AD6" w:rsidRPr="002F61AE">
      <w:pPr>
        <w:jc w:val="center"/>
      </w:pPr>
    </w:p>
    <w:p w:rsidRDefault="0042407B" w:rsidP="001251F9" w:rsidR="0042407B" w:rsidRPr="002F61AE">
      <w:pPr>
        <w:jc w:val="center"/>
      </w:pPr>
      <w:r w:rsidRPr="002F61AE">
        <w:t>Obrazloženje</w:t>
      </w:r>
    </w:p>
    <w:p w:rsidRDefault="0042407B" w:rsidP="0042407B" w:rsidR="0042407B" w:rsidRPr="002F61AE">
      <w:pPr>
        <w:pStyle w:val="Tijeloteksta"/>
        <w:jc w:val="center"/>
      </w:pPr>
    </w:p>
    <w:p w:rsidRDefault="008354D0" w:rsidP="00A628FE" w:rsidR="00A628FE" w:rsidRPr="002F61AE">
      <w:pPr>
        <w:ind w:firstLine="708"/>
        <w:jc w:val="both"/>
      </w:pPr>
      <w:r w:rsidRPr="002F61AE">
        <w:t>Ročište za glasovanje o planu restrukturiranja određeno je</w:t>
      </w:r>
      <w:r w:rsidR="00A628FE" w:rsidRPr="002F61AE">
        <w:t xml:space="preserve"> </w:t>
      </w:r>
      <w:r w:rsidRPr="002F61AE">
        <w:t>temelje</w:t>
      </w:r>
      <w:r w:rsidR="0076488F" w:rsidRPr="002F61AE">
        <w:t>m</w:t>
      </w:r>
      <w:r w:rsidRPr="002F61AE">
        <w:t xml:space="preserve"> članka </w:t>
      </w:r>
      <w:r w:rsidR="00A628FE" w:rsidRPr="002F61AE">
        <w:t>55. S</w:t>
      </w:r>
      <w:r w:rsidR="001D7C1D" w:rsidRPr="002F61AE">
        <w:t>Z</w:t>
      </w:r>
      <w:r w:rsidR="00A628FE" w:rsidRPr="002F61AE">
        <w:t>-a.</w:t>
      </w:r>
    </w:p>
    <w:p w:rsidRDefault="00A628FE" w:rsidP="00A628FE" w:rsidR="00A628FE" w:rsidRPr="002F61AE">
      <w:pPr>
        <w:ind w:firstLine="708"/>
        <w:jc w:val="both"/>
      </w:pPr>
    </w:p>
    <w:p w:rsidRDefault="00677248" w:rsidP="00A628FE" w:rsidR="00677248" w:rsidRPr="002F61AE">
      <w:pPr>
        <w:ind w:firstLine="708"/>
        <w:jc w:val="both"/>
      </w:pPr>
    </w:p>
    <w:p w:rsidRDefault="00494008" w:rsidP="005C35E5" w:rsidR="005C35E5" w:rsidRPr="002F61AE">
      <w:pPr>
        <w:jc w:val="center"/>
      </w:pPr>
      <w:r w:rsidRPr="002F61AE">
        <w:t xml:space="preserve"> </w:t>
      </w:r>
      <w:r w:rsidR="005C35E5" w:rsidRPr="002F61AE">
        <w:t>Zagreb,</w:t>
      </w:r>
      <w:r w:rsidR="004B467D" w:rsidRPr="002F61AE">
        <w:t xml:space="preserve"> </w:t>
      </w:r>
      <w:r w:rsidR="00001BD1" w:rsidRPr="002F61AE">
        <w:t>4</w:t>
      </w:r>
      <w:r w:rsidR="005C35E5" w:rsidRPr="002F61AE">
        <w:t>.</w:t>
      </w:r>
      <w:r w:rsidR="00001BD1" w:rsidRPr="002F61AE">
        <w:t xml:space="preserve"> siječnja</w:t>
      </w:r>
      <w:r w:rsidR="005C35E5" w:rsidRPr="002F61AE">
        <w:t xml:space="preserve"> 201</w:t>
      </w:r>
      <w:r w:rsidR="00001BD1" w:rsidRPr="002F61AE">
        <w:t>9</w:t>
      </w:r>
      <w:r w:rsidR="005C35E5" w:rsidRPr="002F61AE">
        <w:t>.</w:t>
      </w:r>
    </w:p>
    <w:p w:rsidRDefault="00E22224" w:rsidP="00597BE1" w:rsidR="00E22224" w:rsidRPr="002F61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 w:rsidRPr="002F61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76B0" w:rsidP="002F61AE" w:rsidR="003176B0" w:rsidRPr="002F61AE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2F61A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76B0" w:rsidP="002F61AE" w:rsidR="0011209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F61AE">
        <w:rPr>
          <w:rFonts w:hAnsi="Times New Roman" w:ascii="Times New Roman"/>
          <w:b w:val="false"/>
          <w:color w:val="auto"/>
          <w:szCs w:val="24"/>
        </w:rPr>
        <w:t>Nikola Ribarić</w:t>
      </w:r>
      <w:r w:rsidR="0011209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1209D" w:rsidP="002F61AE" w:rsidR="0011209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11209D" w:rsidP="0011209D" w:rsidR="0011209D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11209D" w:rsidP="002F61AE" w:rsidR="003176B0" w:rsidRPr="002F61A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3176B0" w:rsidRPr="002F61A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2224" w:rsidP="00657CB1" w:rsidR="001D7C1D" w:rsidRPr="002F61AE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2F61A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 w:rsidRPr="002F61AE">
      <w:r w:rsidRPr="002F61AE">
        <w:tab/>
      </w:r>
      <w:r w:rsidRPr="002F61AE">
        <w:tab/>
      </w:r>
      <w:r w:rsidRPr="002F61AE">
        <w:tab/>
      </w:r>
      <w:r w:rsidRPr="002F61AE">
        <w:tab/>
      </w:r>
      <w:r w:rsidRPr="002F61AE">
        <w:tab/>
      </w:r>
      <w:r w:rsidRPr="002F61AE">
        <w:tab/>
      </w:r>
      <w:r w:rsidRPr="002F61AE">
        <w:tab/>
      </w:r>
      <w:r w:rsidRPr="002F61AE">
        <w:tab/>
      </w:r>
      <w:r w:rsidRPr="002F61AE">
        <w:tab/>
      </w:r>
      <w:r w:rsidRPr="002F61AE">
        <w:tab/>
      </w:r>
      <w:r w:rsidRPr="002F61AE">
        <w:tab/>
      </w:r>
    </w:p>
    <w:p w:rsidRDefault="0011209D" w:rsidP="001D7C1D" w:rsidR="0011209D"/>
    <w:p w:rsidRDefault="0011209D" w:rsidP="001D7C1D" w:rsidR="0011209D"/>
    <w:p w:rsidRDefault="001D7C1D" w:rsidP="001D7C1D" w:rsidR="001D7C1D" w:rsidRPr="002F61AE">
      <w:r w:rsidRPr="002F61AE">
        <w:t>UPUTA O PRAVNOM LIJEKU:</w:t>
      </w:r>
    </w:p>
    <w:p w:rsidRDefault="001251F9" w:rsidP="001251F9" w:rsidR="001251F9" w:rsidRPr="002F61AE">
      <w:pPr>
        <w:jc w:val="both"/>
      </w:pPr>
      <w:r w:rsidRPr="002F61AE">
        <w:t>Protiv zaključka žalba nije dopuštena (članak 19. stavak 7.SZ-a)</w:t>
      </w:r>
    </w:p>
    <w:p w:rsidRDefault="00873C16" w:rsidP="001D7C1D" w:rsidR="00873C16" w:rsidRPr="002F61AE"/>
    <w:p w:rsidRDefault="003176B0" w:rsidP="001D7C1D" w:rsidR="003176B0" w:rsidRPr="002F61AE"/>
    <w:p w:rsidRDefault="003176B0" w:rsidP="001D7C1D" w:rsidR="003176B0" w:rsidRPr="002F61AE"/>
    <w:p w:rsidRDefault="00E22224" w:rsidP="001D7C1D" w:rsidR="00E22224" w:rsidRPr="002F61AE"/>
    <w:sectPr w:rsidSect="0083551A" w:rsidR="00E22224" w:rsidRPr="002F61A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0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2F61AE" w:rsidR="006E62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2F61AE">
      <w:t>72. St-1379/2018-39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14925CE4"/>
    <w:multiLevelType w:val="hybridMultilevel"/>
    <w:tmpl w:val="4D229A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BD1"/>
    <w:rsid w:val="000149C1"/>
    <w:rsid w:val="0003273A"/>
    <w:rsid w:val="00040AC6"/>
    <w:rsid w:val="00065FA4"/>
    <w:rsid w:val="00073D97"/>
    <w:rsid w:val="000810CE"/>
    <w:rsid w:val="00082D64"/>
    <w:rsid w:val="000846DF"/>
    <w:rsid w:val="000F5D19"/>
    <w:rsid w:val="0011209D"/>
    <w:rsid w:val="001251F9"/>
    <w:rsid w:val="00142CB2"/>
    <w:rsid w:val="001445A9"/>
    <w:rsid w:val="00153D80"/>
    <w:rsid w:val="0016023C"/>
    <w:rsid w:val="0017606F"/>
    <w:rsid w:val="0018613F"/>
    <w:rsid w:val="001B2AD1"/>
    <w:rsid w:val="001D7C1D"/>
    <w:rsid w:val="00201F56"/>
    <w:rsid w:val="00207728"/>
    <w:rsid w:val="00220063"/>
    <w:rsid w:val="00251ADB"/>
    <w:rsid w:val="002730D8"/>
    <w:rsid w:val="002841E8"/>
    <w:rsid w:val="00290051"/>
    <w:rsid w:val="002B747D"/>
    <w:rsid w:val="002C1B18"/>
    <w:rsid w:val="002C4A56"/>
    <w:rsid w:val="002C7B2D"/>
    <w:rsid w:val="002D25DE"/>
    <w:rsid w:val="002D7077"/>
    <w:rsid w:val="002F61AE"/>
    <w:rsid w:val="00311D3C"/>
    <w:rsid w:val="003176B0"/>
    <w:rsid w:val="00320F5B"/>
    <w:rsid w:val="003605FD"/>
    <w:rsid w:val="00366CB2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76105"/>
    <w:rsid w:val="00494008"/>
    <w:rsid w:val="004B467D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57CB1"/>
    <w:rsid w:val="00675115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2B4E"/>
    <w:rsid w:val="00806934"/>
    <w:rsid w:val="00807928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36EA4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558DE"/>
    <w:rsid w:val="00C678F0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DE0332"/>
    <w:rsid w:val="00E02326"/>
    <w:rsid w:val="00E15C0B"/>
    <w:rsid w:val="00E22224"/>
    <w:rsid w:val="00E3002E"/>
    <w:rsid w:val="00E30BD5"/>
    <w:rsid w:val="00E371BF"/>
    <w:rsid w:val="00E65341"/>
    <w:rsid w:val="00EA6CDB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C5CE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2105</properties:Characters>
  <properties:Lines>73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2018-12-28T10:01:00Z</dcterms:created>
  <dc:creator>nribaric</dc:creator>
  <cp:lastModifiedBy>Maja Hajtek</cp:lastModifiedBy>
  <cp:lastPrinted>2019-01-04T10:44:00Z</cp:lastPrinted>
  <dcterms:modified xmlns:xsi="http://www.w3.org/2001/XMLSchema-instance" xsi:type="dcterms:W3CDTF">2019-01-04T10:46:00Z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za glasovanje o planu - mikriklima 27.12.2018..docx)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