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7d3b" w14:paraId="3387d3b" w:rsidRDefault="00311211" w:rsidP="00311211" w:rsidR="0031121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3025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211" w:rsidP="00311211" w:rsidR="00311211"/>
    <w:p w:rsidRDefault="00311211" w:rsidP="00311211" w:rsidR="00311211">
      <w:r>
        <w:t>REPUBLIKA HRVATSKA</w:t>
      </w:r>
    </w:p>
    <w:p w:rsidRDefault="00311211" w:rsidP="00311211" w:rsidR="00311211">
      <w:r>
        <w:t>TRGOVAČKI SUD U OSIJEKU</w:t>
      </w:r>
    </w:p>
    <w:p w:rsidRDefault="00311211" w:rsidP="00311211" w:rsidR="00311211">
      <w:r>
        <w:t>STALNA SLUŽBA U SLAVONSKOM BRODU</w:t>
      </w:r>
    </w:p>
    <w:p w:rsidRDefault="00311211" w:rsidP="00311211" w:rsidR="00311211">
      <w:r>
        <w:t>Trg pobjede 13</w:t>
      </w:r>
    </w:p>
    <w:p w:rsidRDefault="00311211" w:rsidP="00311211" w:rsidR="00311211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r w:rsidR="00AC6F6F">
        <w:rPr>
          <w:b/>
        </w:rPr>
        <w:t>929/2018-5</w:t>
      </w:r>
    </w:p>
    <w:p w:rsidRDefault="00311211" w:rsidP="00311211" w:rsidR="00311211"/>
    <w:p w:rsidRDefault="00311211" w:rsidP="00311211" w:rsidR="00311211">
      <w:pPr>
        <w:jc w:val="center"/>
        <w:rPr>
          <w:b/>
        </w:rPr>
      </w:pPr>
    </w:p>
    <w:p w:rsidRDefault="002865E0" w:rsidP="00311211" w:rsidR="00311211">
      <w:pPr>
        <w:jc w:val="center"/>
      </w:pPr>
      <w:r>
        <w:rPr>
          <w:b/>
        </w:rPr>
        <w:t xml:space="preserve">Z A K L J U Č A K </w:t>
      </w:r>
    </w:p>
    <w:p w:rsidRDefault="00311211" w:rsidP="00311211" w:rsidR="00311211"/>
    <w:p w:rsidRDefault="00311211" w:rsidP="00311211" w:rsidR="00311211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stečajnom sucu Danieli Martini Maoduš, u stečajnom postupku nad  dužnikom </w:t>
      </w:r>
      <w:r w:rsidR="00AC6F6F">
        <w:rPr>
          <w:b/>
        </w:rPr>
        <w:t xml:space="preserve">stečajna masa DEKAGON GRUPA d.o.o., Slavonski Brod, zastupan po upraviteljici stečajne mase Almi </w:t>
      </w:r>
      <w:proofErr w:type="spellStart"/>
      <w:r w:rsidR="00AC6F6F">
        <w:rPr>
          <w:b/>
        </w:rPr>
        <w:t>Opačak</w:t>
      </w:r>
      <w:proofErr w:type="spellEnd"/>
      <w:r w:rsidR="00AC6F6F">
        <w:rPr>
          <w:b/>
        </w:rPr>
        <w:t xml:space="preserve"> iz Slavonskog Broda</w:t>
      </w:r>
      <w:r>
        <w:t xml:space="preserve">, </w:t>
      </w:r>
      <w:r w:rsidR="00AC6F6F">
        <w:t>12. srpnja 2018.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311211" w:rsidP="00311211" w:rsidR="00311211" w:rsidRP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  </w:t>
      </w:r>
      <w:r>
        <w:tab/>
      </w:r>
      <w:r>
        <w:tab/>
        <w:t xml:space="preserve">Odgađa se ročište za </w:t>
      </w:r>
      <w:r w:rsidR="00AC6F6F">
        <w:t>šesnaestu javnu dražbu</w:t>
      </w:r>
      <w:r>
        <w:t xml:space="preserve"> u postupku stečaja nad stečajnim dužnikom </w:t>
      </w:r>
      <w:r w:rsidR="00AC6F6F">
        <w:rPr>
          <w:b/>
        </w:rPr>
        <w:t>stečajna masa DEKAGON GRUPA d.o.o., Slavonski Brod</w:t>
      </w:r>
      <w:r>
        <w:rPr>
          <w:b/>
        </w:rPr>
        <w:t>,</w:t>
      </w:r>
      <w:r w:rsidRPr="00311211">
        <w:t xml:space="preserve"> zakazano </w:t>
      </w:r>
      <w:r>
        <w:t xml:space="preserve">za dan:  </w:t>
      </w:r>
      <w:r w:rsidR="00AC6F6F">
        <w:t>19. srpnja 2018. u 9,00</w:t>
      </w:r>
      <w:r w:rsidRPr="00311211">
        <w:t xml:space="preserve">, a novo </w:t>
      </w:r>
      <w:r w:rsidR="00AC6F6F">
        <w:t xml:space="preserve">ročište za dražbu </w:t>
      </w:r>
      <w:r w:rsidRPr="00311211">
        <w:t>se određuje za dan</w:t>
      </w:r>
    </w:p>
    <w:p w:rsidRDefault="00311211" w:rsidP="00311211" w:rsidR="00311211" w:rsidRPr="00311211">
      <w:pPr>
        <w:jc w:val="center"/>
        <w:rPr>
          <w:b/>
          <w:u w:val="single"/>
        </w:rPr>
      </w:pPr>
    </w:p>
    <w:p w:rsidRDefault="002865E0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24</w:t>
      </w:r>
      <w:r w:rsidR="00311211" w:rsidRPr="00311211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311211" w:rsidRPr="00311211">
        <w:rPr>
          <w:b/>
          <w:u w:val="single"/>
        </w:rPr>
        <w:t xml:space="preserve"> 2018. u </w:t>
      </w:r>
      <w:r>
        <w:rPr>
          <w:b/>
          <w:u w:val="single"/>
        </w:rPr>
        <w:t>12,00</w:t>
      </w:r>
      <w:r w:rsidR="00311211" w:rsidRPr="00311211">
        <w:rPr>
          <w:b/>
          <w:u w:val="single"/>
        </w:rPr>
        <w:t>.</w:t>
      </w:r>
    </w:p>
    <w:p w:rsidRDefault="00311211" w:rsidP="00311211" w:rsidR="00311211" w:rsidRPr="00311211"/>
    <w:p w:rsidRDefault="002865E0" w:rsidP="00311211" w:rsid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 </w:t>
      </w:r>
      <w:r>
        <w:tab/>
      </w:r>
      <w:r w:rsidR="00311211">
        <w:t xml:space="preserve">Na </w:t>
      </w:r>
      <w:r>
        <w:t>ročište za dražbu se pozivaju stečajni upravitelj i ponuditelj te svi zainteresirani</w:t>
      </w:r>
      <w:r w:rsidR="00311211">
        <w:t>.</w:t>
      </w:r>
    </w:p>
    <w:p w:rsidRDefault="002865E0" w:rsidP="002865E0" w:rsidR="002865E0"/>
    <w:p w:rsidRDefault="002865E0" w:rsidP="002865E0" w:rsidR="002865E0" w:rsidRPr="002865E0">
      <w:pPr>
        <w:pStyle w:val="Odlomakpopisa"/>
        <w:numPr>
          <w:ilvl w:val="0"/>
          <w:numId w:val="1"/>
        </w:numPr>
      </w:pPr>
      <w:r>
        <w:t xml:space="preserve">Rješenje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2865E0">
        <w:t>12. srpnja</w:t>
      </w:r>
      <w:r>
        <w:t xml:space="preserve"> 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311211" w:rsidRPr="00311211"/>
    <w:p w:rsidRDefault="00311211" w:rsidP="00311211" w:rsidR="00311211"/>
    <w:p w:rsidRDefault="00311211" w:rsidP="00311211" w:rsidR="00311211" w:rsidRPr="00311211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sectPr w:rsidR="00311211" w:rsidRPr="00311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1A4C00"/>
    <w:rsid w:val="002865E0"/>
    <w:rsid w:val="00311211"/>
    <w:rsid w:val="005E15FD"/>
    <w:rsid w:val="00725A28"/>
    <w:rsid w:val="00AC6F6F"/>
    <w:rsid w:val="00AD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1A4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C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1A4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C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ŽDO Građansko-upravni odjel</item>
      <item>Poduzeće za ceste</item>
    </izvorni_sadrzaj>
    <derivirana_varijabla naziv="DomainObject.Predmet.OstaliListFormated_1">
      <item>ŽDO Građansko-upravni odjel</item>
      <item>Poduzeće za ceste</item>
    </derivirana_varijabla>
  </DomainObject.Predmet.OstaliListFormated>
  <DomainObject.Predmet.OstaliListFormatedOIB>
    <izvorni_sadrzaj>
      <item>ŽDO Građansko-upravni odjel</item>
      <item>Poduzeće za ceste</item>
    </izvorni_sadrzaj>
    <derivirana_varijabla naziv="DomainObject.Predmet.OstaliListFormatedOIB_1">
      <item>ŽDO Građansko-upravni odjel</item>
      <item>Poduzeće za ceste</item>
    </derivirana_varijabla>
  </DomainObject.Predmet.OstaliListFormatedOIB>
  <DomainObject.Predmet.OstaliListFormatedWithAdress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_1">
      <item>ŽDO Građansko-upravni odjel, Županijska, 35000 Slavonski Brod</item>
      <item>Poduzeće za ceste, Zrinska 115, 35000 Slavonski Brod</item>
    </derivirana_varijabla>
  </DomainObject.Predmet.OstaliListFormatedWithAdress>
  <DomainObject.Predmet.OstaliListFormatedWithAdressOIB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OIB_1">
      <item>ŽDO Građansko-upravni odjel, Županijska, 35000 Slavonski Brod</item>
      <item>Poduzeće za ceste, Zrinska 115, 35000 Slavonski Brod</item>
    </derivirana_varijabla>
  </DomainObject.Predmet.OstaliListFormatedWithAdressOIB>
  <DomainObject.Predmet.OstaliListNazivFormated>
    <izvorni_sadrzaj>
      <item>ŽDO Građansko-upravni odjel</item>
      <item>Poduzeće za ceste</item>
    </izvorni_sadrzaj>
    <derivirana_varijabla naziv="DomainObject.Predmet.OstaliListNazivFormated_1">
      <item>ŽDO Građansko-upravni odjel</item>
      <item>Poduzeće za ceste</item>
    </derivirana_varijabla>
  </DomainObject.Predmet.OstaliListNazivFormated>
  <DomainObject.Predmet.OstaliListNazivFormatedOIB>
    <izvorni_sadrzaj>
      <item>ŽDO Građansko-upravni odjel</item>
      <item>Poduzeće za ceste</item>
    </izvorni_sadrzaj>
    <derivirana_varijabla naziv="DomainObject.Predmet.OstaliListNazivFormatedOIB_1">
      <item>ŽDO Građansko-upravni odjel</item>
      <item>Poduzeće za ceste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DEKAGON GRUPA društvo s ograničenom odgovornošću za trgovinu i usluge, SLAVONSKI BROD</item>
      <item>Financijska agencija , Osijek</item>
      <item>ŽDO Građansko-upravni odjel</item>
      <item>Poduzeće za ceste</item>
    </izvorni_sadrzaj>
    <derivirana_varijabla naziv="DomainObject.Predmet.SudioniciListNaziv_1">
      <item>DEKAGON GRUPA društvo s ograničenom odgovornošću za trgovinu i usluge, SLAVONSKI BROD</item>
      <item>Financijska agencija , Osijek</item>
      <item>ŽDO Građansko-upravni odjel</item>
      <item>Poduzeće za ceste</item>
    </derivirana_varijabla>
  </DomainObject.Predmet.SudioniciListNaziv>
  <DomainObject.Predmet.SudioniciListAdressOIB>
    <izvorni_sadrzaj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izvorni_sadrzaj>
    <derivirana_varijabla naziv="DomainObject.Predmet.SudioniciListAdressOIB_1"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43671769015</item>
      <item>, OIB 85821130368</item>
      <item>, OIB null</item>
      <item>, OIB null</item>
    </izvorni_sadrzaj>
    <derivirana_varijabla naziv="DomainObject.Predmet.SudioniciListNazivOIB_1">
      <item>, OIB 43671769015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160</properties:Words>
  <properties:Characters>798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2018-07-12T05:58:00Z</dcterms:created>
  <dc:creator>wsadmin</dc:creator>
  <cp:lastModifiedBy>wsadmin</cp:lastModifiedBy>
  <cp:lastPrinted>2018-07-12T06:39:00Z</cp:lastPrinted>
  <dcterms:modified xmlns:xsi="http://www.w3.org/2001/XMLSchema-instance" xsi:type="dcterms:W3CDTF">2018-07-12T06:59:00Z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ROČIŠTA-DEKAGON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