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25a46" w14:paraId="2325a46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B724A2">
        <w:t>85</w:t>
      </w:r>
      <w:r w:rsidR="00C51EF9">
        <w:t>37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C51EF9">
        <w:t>8537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C51EF9" w:rsidRPr="00EE689B">
        <w:t>CURRICULUM VITAE d.o.o. za trgovinu i ulsuge</w:t>
      </w:r>
      <w:r w:rsidR="00C51EF9">
        <w:t xml:space="preserve">, Zagreb (Grad Zagreb), Zadarska 80, OIB: </w:t>
      </w:r>
      <w:r w:rsidR="00C51EF9" w:rsidRPr="00EE689B">
        <w:t>78031929257</w:t>
      </w:r>
      <w:r w:rsidR="00BE2BCD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723">
        <w:t xml:space="preserve"> </w:t>
      </w:r>
      <w:r w:rsidR="005F2331">
        <w:t xml:space="preserve"> </w:t>
      </w:r>
      <w:r w:rsidR="00C51EF9">
        <w:t>83.187,51</w:t>
      </w:r>
      <w:r w:rsidR="005F2331">
        <w:t xml:space="preserve"> </w:t>
      </w:r>
      <w:r w:rsidR="00EE2862">
        <w:t>kn</w:t>
      </w:r>
      <w:r w:rsidR="00B60892"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4243E6">
        <w:t>10</w:t>
      </w:r>
      <w:r w:rsidR="00125923">
        <w:t xml:space="preserve">. ožujka </w:t>
      </w:r>
      <w:r w:rsidR="00F812ED">
        <w:t>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97E94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243E6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A0039"/>
    <w:rsid w:val="005B06CF"/>
    <w:rsid w:val="005D476D"/>
    <w:rsid w:val="005E26B2"/>
    <w:rsid w:val="005E2723"/>
    <w:rsid w:val="005E4AB8"/>
    <w:rsid w:val="005F0073"/>
    <w:rsid w:val="005F2331"/>
    <w:rsid w:val="005F4627"/>
    <w:rsid w:val="00614405"/>
    <w:rsid w:val="006219A7"/>
    <w:rsid w:val="00627F6A"/>
    <w:rsid w:val="0064457C"/>
    <w:rsid w:val="006450C0"/>
    <w:rsid w:val="00657B8E"/>
    <w:rsid w:val="00691ED5"/>
    <w:rsid w:val="006C7C54"/>
    <w:rsid w:val="006D2EC3"/>
    <w:rsid w:val="006D4A58"/>
    <w:rsid w:val="006F130C"/>
    <w:rsid w:val="006F1F66"/>
    <w:rsid w:val="006F6DCF"/>
    <w:rsid w:val="00701DD9"/>
    <w:rsid w:val="0071015B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8F5045"/>
    <w:rsid w:val="0091251E"/>
    <w:rsid w:val="00916786"/>
    <w:rsid w:val="00920CA0"/>
    <w:rsid w:val="00925483"/>
    <w:rsid w:val="009418A6"/>
    <w:rsid w:val="009419D8"/>
    <w:rsid w:val="00952160"/>
    <w:rsid w:val="00975CC6"/>
    <w:rsid w:val="00992901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3A7B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724A2"/>
    <w:rsid w:val="00B82F18"/>
    <w:rsid w:val="00B8496C"/>
    <w:rsid w:val="00BB7725"/>
    <w:rsid w:val="00BC5988"/>
    <w:rsid w:val="00BE2BCD"/>
    <w:rsid w:val="00BE6A48"/>
    <w:rsid w:val="00C13922"/>
    <w:rsid w:val="00C26753"/>
    <w:rsid w:val="00C307EB"/>
    <w:rsid w:val="00C3490F"/>
    <w:rsid w:val="00C51EF9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35A61"/>
    <w:rsid w:val="00D419EB"/>
    <w:rsid w:val="00D42260"/>
    <w:rsid w:val="00D439E7"/>
    <w:rsid w:val="00D66226"/>
    <w:rsid w:val="00D84142"/>
    <w:rsid w:val="00D92C9F"/>
    <w:rsid w:val="00D93A6A"/>
    <w:rsid w:val="00DA1DA3"/>
    <w:rsid w:val="00DC5E6C"/>
    <w:rsid w:val="00DD4625"/>
    <w:rsid w:val="00DF485C"/>
    <w:rsid w:val="00E16172"/>
    <w:rsid w:val="00E20AA2"/>
    <w:rsid w:val="00E313F3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8537</izvorni_sadrzaj>
    <derivirana_varijabla naziv="DomainObject.Predmet.Broj_1">8537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St-8537/2015</izvorni_sadrzaj>
    <derivirana_varijabla naziv="DomainObject.Predmet.OznakaBroj_1">St-8537/2015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CURRICULUM VITAE d.o.o. zastupanog po punomoćniku Daniele Divjanović</izvorni_sadrzaj>
    <derivirana_varijabla naziv="DomainObject.Predmet.ProtustrankaFormated_1">  CURRICULUM VITAE d.o.o. zastupanog po punomoćniku Daniele Divjanović</derivirana_varijabla>
  </DomainObject.Predmet.ProtustrankaFormated>
  <DomainObject.Predmet.ProtustrankaFormatedOIB>
    <izvorni_sadrzaj>  CURRICULUM VITAE d.o.o., OIB 78031929257 zastupanog po punomoćniku Daniele Divjanović</izvorni_sadrzaj>
    <derivirana_varijabla naziv="DomainObject.Predmet.ProtustrankaFormatedOIB_1">  CURRICULUM VITAE d.o.o., OIB 78031929257 zastupanog po punomoćniku Daniele Divjanović</derivirana_varijabla>
  </DomainObject.Predmet.ProtustrankaFormatedOIB>
  <DomainObject.Predmet.ProtustrankaFormatedWithAdress>
    <izvorni_sadrzaj> CURRICULUM VITAE d.o.o., Zadarska 80, 10000 Zagreb zastupanog po punomoćniku Daniele Divjanović</izvorni_sadrzaj>
    <derivirana_varijabla naziv="DomainObject.Predmet.ProtustrankaFormatedWithAdress_1"> CURRICULUM VITAE d.o.o., Zadarska 80, 10000 Zagreb zastupanog po punomoćniku Daniele Divjanović</derivirana_varijabla>
  </DomainObject.Predmet.ProtustrankaFormatedWithAdress>
  <DomainObject.Predmet.ProtustrankaFormatedWithAdressOIB>
    <izvorni_sadrzaj> CURRICULUM VITAE d.o.o., OIB 78031929257, Zadarska 80, 10000 Zagreb zastupanog po punomoćniku Daniele Divjanović</izvorni_sadrzaj>
    <derivirana_varijabla naziv="DomainObject.Predmet.ProtustrankaFormatedWithAdressOIB_1"> CURRICULUM VITAE d.o.o., OIB 78031929257, Zadarska 80, 10000 Zagreb zastupanog po punomoćniku Daniele Divjanović</derivirana_varijabla>
  </DomainObject.Predmet.ProtustrankaFormatedWithAdressOIB>
  <DomainObject.Predmet.ProtustrankaWithAdress>
    <izvorni_sadrzaj>CURRICULUM VITAE d.o.o. Zadarska 80, 10000 Zagreb</izvorni_sadrzaj>
    <derivirana_varijabla naziv="DomainObject.Predmet.ProtustrankaWithAdress_1">CURRICULUM VITAE d.o.o. Zadarska 80, 10000 Zagreb</derivirana_varijabla>
  </DomainObject.Predmet.ProtustrankaWithAdress>
  <DomainObject.Predmet.ProtustrankaWithAdressOIB>
    <izvorni_sadrzaj>CURRICULUM VITAE d.o.o., OIB 78031929257, Zadarska 80, 10000 Zagreb</izvorni_sadrzaj>
    <derivirana_varijabla naziv="DomainObject.Predmet.ProtustrankaWithAdressOIB_1">CURRICULUM VITAE d.o.o., OIB 78031929257, Zadarska 80, 10000 Zagreb</derivirana_varijabla>
  </DomainObject.Predmet.ProtustrankaWithAdressOIB>
  <DomainObject.Predmet.ProtustrankaNazivFormated>
    <izvorni_sadrzaj>CURRICULUM VITAE d.o.o.</izvorni_sadrzaj>
    <derivirana_varijabla naziv="DomainObject.Predmet.ProtustrankaNazivFormated_1">CURRICULUM VITAE d.o.o.</derivirana_varijabla>
  </DomainObject.Predmet.ProtustrankaNazivFormated>
  <DomainObject.Predmet.ProtustrankaNazivFormatedOIB>
    <izvorni_sadrzaj>CURRICULUM VITAE d.o.o., OIB 78031929257</izvorni_sadrzaj>
    <derivirana_varijabla naziv="DomainObject.Predmet.ProtustrankaNazivFormatedOIB_1">CURRICULUM VITAE d.o.o., OIB 78031929257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CURRICULUM VITAE d.o.o. zastupanog po punomoćniku Daniele Divjanović</item>
    </izvorni_sadrzaj>
    <derivirana_varijabla naziv="DomainObject.Predmet.ProtuStrankaListFormated_1">
      <item>CURRICULUM VITAE d.o.o. zastupanog po punomoćniku Daniele Divjanović</item>
    </derivirana_varijabla>
  </DomainObject.Predmet.ProtuStrankaListFormated>
  <DomainObject.Predmet.ProtuStrankaListFormatedOIB>
    <izvorni_sadrzaj>
      <item>CURRICULUM VITAE d.o.o., OIB 78031929257 zastupanog po punomoćniku Daniele Divjanović</item>
    </izvorni_sadrzaj>
    <derivirana_varijabla naziv="DomainObject.Predmet.ProtuStrankaListFormatedOIB_1">
      <item>CURRICULUM VITAE d.o.o., OIB 78031929257 zastupanog po punomoćniku Daniele Divjanović</item>
    </derivirana_varijabla>
  </DomainObject.Predmet.ProtuStrankaListFormatedOIB>
  <DomainObject.Predmet.ProtuStrankaListFormatedWithAdress>
    <izvorni_sadrzaj>
      <item>CURRICULUM VITAE d.o.o., Zadarska 80, 10000 Zagreb zastupanog po punomoćniku Daniele Divjanović</item>
    </izvorni_sadrzaj>
    <derivirana_varijabla naziv="DomainObject.Predmet.ProtuStrankaListFormatedWithAdress_1">
      <item>CURRICULUM VITAE d.o.o., Zadarska 80, 10000 Zagreb zastupanog po punomoćniku Daniele Divjanović</item>
    </derivirana_varijabla>
  </DomainObject.Predmet.ProtuStrankaListFormatedWithAdress>
  <DomainObject.Predmet.ProtuStrankaListFormatedWithAdressOIB>
    <izvorni_sadrzaj>
      <item>CURRICULUM VITAE d.o.o., OIB 78031929257, Zadarska 80, 10000 Zagreb zastupanog po punomoćniku Daniele Divjanović</item>
    </izvorni_sadrzaj>
    <derivirana_varijabla naziv="DomainObject.Predmet.ProtuStrankaListFormatedWithAdressOIB_1">
      <item>CURRICULUM VITAE d.o.o., OIB 78031929257, Zadarska 80, 10000 Zagreb zastupanog po punomoćniku Daniele Divjanović</item>
    </derivirana_varijabla>
  </DomainObject.Predmet.ProtuStrankaListFormatedWithAdressOIB>
  <DomainObject.Predmet.ProtuStrankaListNazivFormated>
    <izvorni_sadrzaj>
      <item>CURRICULUM VITAE d.o.o.</item>
    </izvorni_sadrzaj>
    <derivirana_varijabla naziv="DomainObject.Predmet.ProtuStrankaListNazivFormated_1">
      <item>CURRICULUM VITAE d.o.o.</item>
    </derivirana_varijabla>
  </DomainObject.Predmet.ProtuStrankaListNazivFormated>
  <DomainObject.Predmet.ProtuStrankaListNazivFormatedOIB>
    <izvorni_sadrzaj>
      <item>CURRICULUM VITAE d.o.o., OIB 78031929257</item>
    </izvorni_sadrzaj>
    <derivirana_varijabla naziv="DomainObject.Predmet.ProtuStrankaListNazivFormatedOIB_1">
      <item>CURRICULUM VITAE d.o.o., OIB 78031929257</item>
    </derivirana_varijabla>
  </DomainObject.Predmet.ProtuStrankaListNazivFormatedOIB>
  <DomainObject.Predmet.OstaliListFormated>
    <izvorni_sadrzaj>
      <item>Daniele Divjanović punomoćnik sudionika u postupku CURRICULUM VITAE d.o.o.</item>
    </izvorni_sadrzaj>
    <derivirana_varijabla naziv="DomainObject.Predmet.OstaliListFormated_1">
      <item>Daniele Divjanović punomoćnik sudionika u postupku CURRICULUM VITAE d.o.o.</item>
    </derivirana_varijabla>
  </DomainObject.Predmet.OstaliListFormated>
  <DomainObject.Predmet.OstaliListFormatedOIB>
    <izvorni_sadrzaj>
      <item>Daniele Divjanović, OIB 09533463137 punomoćnik sudionika u postupku CURRICULUM VITAE d.o.o.</item>
    </izvorni_sadrzaj>
    <derivirana_varijabla naziv="DomainObject.Predmet.OstaliListFormatedOIB_1">
      <item>Daniele Divjanović, OIB 09533463137 punomoćnik sudionika u postupku CURRICULUM VITAE d.o.o.</item>
    </derivirana_varijabla>
  </DomainObject.Predmet.OstaliListFormatedOIB>
  <DomainObject.Predmet.OstaliListFormatedWithAdress>
    <izvorni_sadrzaj>
      <item>Daniele Divjanović, Alojzija Stepinca 18, 10430 Samobor punomoćnik sudionika u postupku CURRICULUM VITAE d.o.o.</item>
    </izvorni_sadrzaj>
    <derivirana_varijabla naziv="DomainObject.Predmet.OstaliListFormatedWithAdress_1">
      <item>Daniele Divjanović, Alojzija Stepinca 18, 10430 Samobor punomoćnik sudionika u postupku CURRICULUM VITAE d.o.o.</item>
    </derivirana_varijabla>
  </DomainObject.Predmet.OstaliListFormatedWithAdress>
  <DomainObject.Predmet.OstaliListFormatedWithAdressOIB>
    <izvorni_sadrzaj>
      <item>Daniele Divjanović, OIB 09533463137, Alojzija Stepinca 18, 10430 Samobor punomoćnik sudionika u postupku CURRICULUM VITAE d.o.o.</item>
    </izvorni_sadrzaj>
    <derivirana_varijabla naziv="DomainObject.Predmet.OstaliListFormatedWithAdressOIB_1">
      <item>Daniele Divjanović, OIB 09533463137, Alojzija Stepinca 18, 10430 Samobor punomoćnik sudionika u postupku CURRICULUM VITAE d.o.o.</item>
    </derivirana_varijabla>
  </DomainObject.Predmet.OstaliListFormatedWithAdressOIB>
  <DomainObject.Predmet.OstaliListNazivFormated>
    <izvorni_sadrzaj>
      <item>Daniele Divjanović</item>
    </izvorni_sadrzaj>
    <derivirana_varijabla naziv="DomainObject.Predmet.OstaliListNazivFormated_1">
      <item>Daniele Divjanović</item>
    </derivirana_varijabla>
  </DomainObject.Predmet.OstaliListNazivFormated>
  <DomainObject.Predmet.OstaliListNazivFormatedOIB>
    <izvorni_sadrzaj>
      <item>Daniele Divjanović, OIB 09533463137</item>
    </izvorni_sadrzaj>
    <derivirana_varijabla naziv="DomainObject.Predmet.OstaliListNazivFormatedOIB_1">
      <item>Daniele Divjanović, OIB 09533463137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CURRICULUM VITAE d.o.o.</izvorni_sadrzaj>
    <derivirana_varijabla naziv="DomainObject.Predmet.ProtustrankaIDrugi_1">CURRICULUM VITAE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CURRICULUM VITAE d.o.o., OIB 78031929257, Zadarska 80, 10000 Zagreb</izvorni_sadrzaj>
    <derivirana_varijabla naziv="DomainObject.Predmet.ProtustrankaIDrugiAdressOIB_1">CURRICULUM VITAE d.o.o., OIB 78031929257, Zadarska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CURRICULUM VITAE d.o.o.</item>
      <item>Daniele Divjanović</item>
    </izvorni_sadrzaj>
    <derivirana_varijabla naziv="DomainObject.Predmet.SudioniciListNaziv_1">
      <item>FINA Regionalni centar Zagreb</item>
      <item>CURRICULUM VITAE d.o.o.</item>
      <item>Daniele Divjanović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CURRICULUM VITAE d.o.o., OIB 78031929257, Zadarska 80,10000 Zagreb</item>
      <item>Daniele Divjanović, OIB 09533463137, Alojzija Stepinca 18,10430 Samobor</item>
    </izvorni_sadrzaj>
    <derivirana_varijabla naziv="DomainObject.Predmet.SudioniciListAdressOIB_1">
      <item>FINA Regionalni centar Zagreb, OIB 85821130368, Trg svibanjskih žrtava 1995. br. 1,10000 Zagreb</item>
      <item>CURRICULUM VITAE d.o.o., OIB 78031929257, Zadarska 80,10000 Zagreb</item>
      <item>Daniele Divjanović, OIB 09533463137, Alojzija Stepinca 18,10430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78031929257</item>
      <item>, OIB 09533463137</item>
    </izvorni_sadrzaj>
    <derivirana_varijabla naziv="DomainObject.Predmet.SudioniciListNazivOIB_1">
      <item>, OIB 85821130368</item>
      <item>, OIB 78031929257</item>
      <item>, OIB 09533463137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278</properties:Words>
  <properties:Characters>1473</properties:Characters>
  <properties:Lines>42</properties:Lines>
  <properties:Paragraphs>18</properties:Paragraphs>
  <properties:TotalTime>1044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2016-03-10T13:48:00Z</cp:lastPrinted>
  <dcterms:modified xmlns:xsi="http://www.w3.org/2001/XMLSchema-instance" xsi:type="dcterms:W3CDTF">2016-03-10T13:49:00Z</dcterms:modified>
  <cp:revision>173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