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a7b7" w14:paraId="faba7b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920CF8">
        <w:t>8</w:t>
      </w:r>
      <w:r w:rsidR="00E60796">
        <w:t>4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Jagera 3, </w:t>
      </w:r>
      <w:r w:rsidR="00AE18F6">
        <w:t xml:space="preserve">OIB: 85821130368, </w:t>
      </w:r>
      <w:r>
        <w:t>za pokretanje skraćenog stečajnog postupka nad dužnikom</w:t>
      </w:r>
      <w:r w:rsidR="007C288D">
        <w:t xml:space="preserve"> </w:t>
      </w:r>
      <w:r w:rsidR="00E60796" w:rsidRPr="00E60796">
        <w:t>FIAMMA j.d.o.o. za ugostiteljstvo i trgovinu</w:t>
      </w:r>
      <w:r w:rsidR="00E60796">
        <w:t xml:space="preserve"> Vladislavci, Kralja Petra Krešimira IV 9, OIB: </w:t>
      </w:r>
      <w:r w:rsidR="00E60796" w:rsidRPr="00E60796">
        <w:t>53228155464</w:t>
      </w:r>
      <w:r w:rsidR="00E60796">
        <w:t xml:space="preserve">, MBS: </w:t>
      </w:r>
      <w:r w:rsidR="00E60796" w:rsidRPr="00E60796">
        <w:t>030179448</w:t>
      </w:r>
      <w:r w:rsidR="00E60796">
        <w:t xml:space="preserve">, </w:t>
      </w:r>
      <w:r>
        <w:t>temeljem članka 430. Stečajnog zakona (Narodne novine 71/15), dana</w:t>
      </w:r>
      <w:r w:rsidR="00920CF8">
        <w:t xml:space="preserve"> 1. veljače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E60796" w:rsidRPr="00E60796">
        <w:t>FIAMMA j.d.o.o. za ugostiteljstvo i trgovinu</w:t>
      </w:r>
      <w:r w:rsidR="00E60796">
        <w:t xml:space="preserve"> Vladislavci, Kralja Petra Krešimira IV 9, OIB: </w:t>
      </w:r>
      <w:r w:rsidR="00E60796" w:rsidRPr="00E60796">
        <w:t>53228155464</w:t>
      </w:r>
      <w:r w:rsidR="00E60796">
        <w:t xml:space="preserve">, MBS: </w:t>
      </w:r>
      <w:r w:rsidR="00E60796" w:rsidRPr="00E60796">
        <w:t>030179448</w:t>
      </w:r>
      <w:r w:rsidR="00E60796">
        <w:t>, iznosi 98.654,70 kn.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E60796">
        <w:t xml:space="preserve">Mario Tolić, OIB: 34619884874, Vladislavci, Kralja Petra Kršimira IV 9,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20CF8">
        <w:t>8</w:t>
      </w:r>
      <w:r w:rsidR="00E60796">
        <w:t>4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920CF8">
        <w:t xml:space="preserve">1. veljače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920CF8">
        <w:t>2</w:t>
      </w:r>
      <w:r w:rsidR="00E60796">
        <w:t>3</w:t>
      </w:r>
      <w:r w:rsidR="008511A2">
        <w:t>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53343C"/>
    <w:rsid w:val="005761C7"/>
    <w:rsid w:val="005B153D"/>
    <w:rsid w:val="006437E1"/>
    <w:rsid w:val="00647F89"/>
    <w:rsid w:val="00666AF0"/>
    <w:rsid w:val="00686903"/>
    <w:rsid w:val="006A4595"/>
    <w:rsid w:val="006C228F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D03AE2"/>
    <w:rsid w:val="00D21A2C"/>
    <w:rsid w:val="00DB40AF"/>
    <w:rsid w:val="00DB5246"/>
    <w:rsid w:val="00DE0702"/>
    <w:rsid w:val="00DE33B1"/>
    <w:rsid w:val="00E00CDF"/>
    <w:rsid w:val="00E06D72"/>
    <w:rsid w:val="00E34457"/>
    <w:rsid w:val="00E60796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6D7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6D7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D7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D7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6D7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6D7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D7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D7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FIAMMA j.d.o.o. za ugostiteljstvo i trgovinu</izvorni_sadrzaj>
    <derivirana_varijabla naziv="DomainObject.Predmet.ProtustrankaFormated_1">  FIAMMA j.d.o.o. za ugostiteljstvo i trgovinu</derivirana_varijabla>
  </DomainObject.Predmet.ProtustrankaFormated>
  <DomainObject.Predmet.ProtustrankaFormatedOIB>
    <izvorni_sadrzaj>  FIAMMA j.d.o.o. za ugostiteljstvo i trgovinu, OIB 53228155464</izvorni_sadrzaj>
    <derivirana_varijabla naziv="DomainObject.Predmet.ProtustrankaFormatedOIB_1">  FIAMMA j.d.o.o. za ugostiteljstvo i trgovinu, OIB 53228155464</derivirana_varijabla>
  </DomainObject.Predmet.ProtustrankaFormatedOIB>
  <DomainObject.Predmet.ProtustrankaFormatedWithAdress>
    <izvorni_sadrzaj> FIAMMA j.d.o.o. za ugostiteljstvo i trgovinu, Kralja Petra Krešimira IV 9, 31403 Vladislavci</izvorni_sadrzaj>
    <derivirana_varijabla naziv="DomainObject.Predmet.ProtustrankaFormatedWithAdress_1"> FIAMMA j.d.o.o. za ugostiteljstvo i trgovinu, Kralja Petra Krešimira IV 9, 31403 Vladislavci</derivirana_varijabla>
  </DomainObject.Predmet.ProtustrankaFormatedWithAdress>
  <DomainObject.Predmet.ProtustrankaFormatedWithAdressOIB>
    <izvorni_sadrzaj> FIAMMA j.d.o.o. za ugostiteljstvo i trgovinu, OIB 53228155464, Kralja Petra Krešimira IV 9, 31403 Vladislavci</izvorni_sadrzaj>
    <derivirana_varijabla naziv="DomainObject.Predmet.ProtustrankaFormatedWithAdressOIB_1"> FIAMMA j.d.o.o. za ugostiteljstvo i trgovinu, OIB 53228155464, Kralja Petra Krešimira IV 9, 31403 Vladislavci</derivirana_varijabla>
  </DomainObject.Predmet.ProtustrankaFormatedWithAdressOIB>
  <DomainObject.Predmet.ProtustrankaWithAdress>
    <izvorni_sadrzaj>FIAMMA j.d.o.o. za ugostiteljstvo i trgovinu Kralja Petra Krešimira IV 9, 31403 Vladislavci</izvorni_sadrzaj>
    <derivirana_varijabla naziv="DomainObject.Predmet.ProtustrankaWithAdress_1">FIAMMA j.d.o.o. za ugostiteljstvo i trgovinu Kralja Petra Krešimira IV 9, 31403 Vladislavci</derivirana_varijabla>
  </DomainObject.Predmet.ProtustrankaWithAdress>
  <DomainObject.Predmet.ProtustrankaWithAdressOIB>
    <izvorni_sadrzaj>FIAMMA j.d.o.o. za ugostiteljstvo i trgovinu, OIB 53228155464, Kralja Petra Krešimira IV 9, 31403 Vladislavci</izvorni_sadrzaj>
    <derivirana_varijabla naziv="DomainObject.Predmet.ProtustrankaWithAdressOIB_1">FIAMMA j.d.o.o. za ugostiteljstvo i trgovinu, OIB 53228155464, Kralja Petra Krešimira IV 9, 31403 Vladislavci</derivirana_varijabla>
  </DomainObject.Predmet.ProtustrankaWithAdressOIB>
  <DomainObject.Predmet.ProtustrankaNazivFormated>
    <izvorni_sadrzaj>FIAMMA j.d.o.o. za ugostiteljstvo i trgovinu</izvorni_sadrzaj>
    <derivirana_varijabla naziv="DomainObject.Predmet.ProtustrankaNazivFormated_1">FIAMMA j.d.o.o. za ugostiteljstvo i trgovinu</derivirana_varijabla>
  </DomainObject.Predmet.ProtustrankaNazivFormated>
  <DomainObject.Predmet.ProtustrankaNazivFormatedOIB>
    <izvorni_sadrzaj>FIAMMA j.d.o.o. za ugostiteljstvo i trgovinu, OIB 53228155464</izvorni_sadrzaj>
    <derivirana_varijabla naziv="DomainObject.Predmet.ProtustrankaNazivFormatedOIB_1">FIAMMA j.d.o.o. za ugostiteljstvo i trgovinu, OIB 53228155464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FIAMMA j.d.o.o. za ugostiteljstvo i trgovinu</item>
    </izvorni_sadrzaj>
    <derivirana_varijabla naziv="DomainObject.Predmet.ProtuStrankaListFormated_1">
      <item>FIAMMA j.d.o.o. za ugostiteljstvo i trgovinu</item>
    </derivirana_varijabla>
  </DomainObject.Predmet.ProtuStrankaListFormated>
  <DomainObject.Predmet.ProtuStrankaListFormatedOIB>
    <izvorni_sadrzaj>
      <item>FIAMMA j.d.o.o. za ugostiteljstvo i trgovinu, OIB 53228155464</item>
    </izvorni_sadrzaj>
    <derivirana_varijabla naziv="DomainObject.Predmet.ProtuStrankaListFormatedOIB_1">
      <item>FIAMMA j.d.o.o. za ugostiteljstvo i trgovinu, OIB 53228155464</item>
    </derivirana_varijabla>
  </DomainObject.Predmet.ProtuStrankaListFormatedOIB>
  <DomainObject.Predmet.ProtuStrankaListFormatedWithAdress>
    <izvorni_sadrzaj>
      <item>FIAMMA j.d.o.o. za ugostiteljstvo i trgovinu, Kralja Petra Krešimira IV 9, 31403 Vladislavci</item>
    </izvorni_sadrzaj>
    <derivirana_varijabla naziv="DomainObject.Predmet.ProtuStrankaListFormatedWithAdress_1">
      <item>FIAMMA j.d.o.o. za ugostiteljstvo i trgovinu, Kralja Petra Krešimira IV 9, 31403 Vladislavci</item>
    </derivirana_varijabla>
  </DomainObject.Predmet.ProtuStrankaListFormatedWithAdress>
  <DomainObject.Predmet.ProtuStrankaListFormatedWithAdressOIB>
    <izvorni_sadrzaj>
      <item>FIAMMA j.d.o.o. za ugostiteljstvo i trgovinu, OIB 53228155464, Kralja Petra Krešimira IV 9, 31403 Vladislavci</item>
    </izvorni_sadrzaj>
    <derivirana_varijabla naziv="DomainObject.Predmet.ProtuStrankaListFormatedWithAdressOIB_1">
      <item>FIAMMA j.d.o.o. za ugostiteljstvo i trgovinu, OIB 53228155464, Kralja Petra Krešimira IV 9, 31403 Vladislavci</item>
    </derivirana_varijabla>
  </DomainObject.Predmet.ProtuStrankaListFormatedWithAdressOIB>
  <DomainObject.Predmet.ProtuStrankaListNazivFormated>
    <izvorni_sadrzaj>
      <item>FIAMMA j.d.o.o. za ugostiteljstvo i trgovinu</item>
    </izvorni_sadrzaj>
    <derivirana_varijabla naziv="DomainObject.Predmet.ProtuStrankaListNazivFormated_1">
      <item>FIAMMA j.d.o.o. za ugostiteljstvo i trgovinu</item>
    </derivirana_varijabla>
  </DomainObject.Predmet.ProtuStrankaListNazivFormated>
  <DomainObject.Predmet.ProtuStrankaListNazivFormatedOIB>
    <izvorni_sadrzaj>
      <item>FIAMMA j.d.o.o. za ugostiteljstvo i trgovinu, OIB 53228155464</item>
    </izvorni_sadrzaj>
    <derivirana_varijabla naziv="DomainObject.Predmet.ProtuStrankaListNazivFormatedOIB_1">
      <item>FIAMMA j.d.o.o. za ugostiteljstvo i trgovinu, OIB 53228155464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FIAMMA j.d.o.o. za ugostiteljstvo i trgovinu</izvorni_sadrzaj>
    <derivirana_varijabla naziv="DomainObject.Predmet.ProtustrankaIDrugi_1">FIAMMA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FIAMMA j.d.o.o. za ugostiteljstvo i trgovinu, OIB 53228155464, Kralja Petra Krešimira IV 9, 31403 Vladislavci</izvorni_sadrzaj>
    <derivirana_varijabla naziv="DomainObject.Predmet.ProtustrankaIDrugiAdressOIB_1">FIAMMA j.d.o.o. za ugostiteljstvo i trgovinu, OIB 53228155464, Kralja Petra Krešimira IV 9, 31403 Vladislavci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FIAMMA j.d.o.o. za ugostiteljstvo i trgovinu</item>
    </izvorni_sadrzaj>
    <derivirana_varijabla naziv="DomainObject.Predmet.SudioniciListNaziv_1">
      <item>FINA RC OSIJEK</item>
      <item>FIAMMA j.d.o.o. za ugostiteljstvo i trgovinu</item>
    </derivirana_varijabla>
  </DomainObject.Predmet.SudioniciListNaziv>
  <DomainObject.Predmet.SudioniciListAdressOIB>
    <izvorni_sadrzaj>
      <item>FINA RC OSIJEK, OIB 85821130368</item>
      <item>FIAMMA j.d.o.o. za ugostiteljstvo i trgovinu, OIB 53228155464, Kralja Petra Krešimira IV 9,31403 Vladislavci</item>
    </izvorni_sadrzaj>
    <derivirana_varijabla naziv="DomainObject.Predmet.SudioniciListAdressOIB_1">
      <item>FINA RC OSIJEK, OIB 85821130368</item>
      <item>FIAMMA j.d.o.o. za ugostiteljstvo i trgovinu, OIB 53228155464, Kralja Petra Krešimira IV 9,31403 Vladislavci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53228155464</item>
    </izvorni_sadrzaj>
    <derivirana_varijabla naziv="DomainObject.Predmet.SudioniciListNazivOIB_1">
      <item>, OIB 85821130368</item>
      <item>, OIB 53228155464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2007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2018-02-01T07:27:00Z</dcterms:created>
  <dc:creator>korisnik</dc:creator>
  <cp:lastModifiedBy>Ljiljana Floršić</cp:lastModifiedBy>
  <cp:lastPrinted>2018-02-01T07:30:00Z</cp:lastPrinted>
  <dcterms:modified xmlns:xsi="http://www.w3.org/2001/XMLSchema-instance" xsi:type="dcterms:W3CDTF">2018-02-01T07:30:00Z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