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a2f5d" w14:paraId="e1a2f5d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4508EB">
        <w:t>7931/2015</w:t>
      </w:r>
      <w:r w:rsidR="00C94E75">
        <w:t xml:space="preserve">  </w:t>
      </w:r>
      <w:r>
        <w:t xml:space="preserve">, temeljem odredbe članka 430. Stečajnog zakona (Narodne novine br. 71/15.), dana </w:t>
      </w:r>
      <w:r w:rsidR="00C94E75">
        <w:t>0</w:t>
      </w:r>
      <w:r w:rsidR="00E21297">
        <w:t>9</w:t>
      </w:r>
      <w:r w:rsidR="00C94E75">
        <w:t xml:space="preserve">.svibnja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4508EB">
        <w:t>VIA HALEŠ  j.d.o.o. za ugostiteljstvo, trgovinu i usluge, Zagreb, Balokovićeva 13, OIB:64308148730</w:t>
      </w:r>
      <w:r>
        <w:t xml:space="preserve">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Iznos duga evidentiran na temelju neizvršenih osnova za plaćanje je</w:t>
      </w:r>
      <w:r w:rsidR="004508EB">
        <w:t xml:space="preserve"> 29.229,04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C94E75">
        <w:t>0</w:t>
      </w:r>
      <w:r w:rsidR="00E21297">
        <w:t>9</w:t>
      </w:r>
      <w:r w:rsidR="00C94E75">
        <w:t>.svibnja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4B1D35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EB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08E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508EB" w:rsidP="004B1D3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4508EB"/>
    <w:rsid w:val="004B1D35"/>
    <w:rsid w:val="004E4A3E"/>
    <w:rsid w:val="0067798E"/>
    <w:rsid w:val="00982D19"/>
    <w:rsid w:val="00C41A73"/>
    <w:rsid w:val="00C94E75"/>
    <w:rsid w:val="00CE6CC7"/>
    <w:rsid w:val="00E21297"/>
    <w:rsid w:val="00E544A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08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08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08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08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08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08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08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08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08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08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7931</izvorni_sadrzaj>
    <derivirana_varijabla naziv="DomainObject.Predmet.Broj_1">7931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St-7931/2015</izvorni_sadrzaj>
    <derivirana_varijabla naziv="DomainObject.Predmet.OznakaBroj_1">St-7931/2015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VIA HALEŠ j.d.o.o. za ugostiteljstvo, trgovinu i usluge</izvorni_sadrzaj>
    <derivirana_varijabla naziv="DomainObject.Predmet.ProtustrankaFormated_1">  VIA HALEŠ j.d.o.o. za ugostiteljstvo, trgovinu i usluge</derivirana_varijabla>
  </DomainObject.Predmet.ProtustrankaFormated>
  <DomainObject.Predmet.ProtustrankaFormatedOIB>
    <izvorni_sadrzaj>  VIA HALEŠ j.d.o.o. za ugostiteljstvo, trgovinu i usluge, OIB 64308148730</izvorni_sadrzaj>
    <derivirana_varijabla naziv="DomainObject.Predmet.ProtustrankaFormatedOIB_1">  VIA HALEŠ j.d.o.o. za ugostiteljstvo, trgovinu i usluge, OIB 64308148730</derivirana_varijabla>
  </DomainObject.Predmet.ProtustrankaFormatedOIB>
  <DomainObject.Predmet.ProtustrankaFormatedWithAdress>
    <izvorni_sadrzaj> VIA HALEŠ j.d.o.o. za ugostiteljstvo, trgovinu i usluge, Balokovićeva 13, 10000 Zagreb</izvorni_sadrzaj>
    <derivirana_varijabla naziv="DomainObject.Predmet.ProtustrankaFormatedWithAdress_1"> VIA HALEŠ j.d.o.o. za ugostiteljstvo, trgovinu i usluge, Balokovićeva 13, 10000 Zagreb</derivirana_varijabla>
  </DomainObject.Predmet.ProtustrankaFormatedWithAdress>
  <DomainObject.Predmet.ProtustrankaFormatedWithAdressOIB>
    <izvorni_sadrzaj> VIA HALEŠ j.d.o.o. za ugostiteljstvo, trgovinu i usluge, OIB 64308148730, Balokovićeva 13, 10000 Zagreb</izvorni_sadrzaj>
    <derivirana_varijabla naziv="DomainObject.Predmet.ProtustrankaFormatedWithAdressOIB_1"> VIA HALEŠ j.d.o.o. za ugostiteljstvo, trgovinu i usluge, OIB 64308148730, Balokovićeva 13, 10000 Zagreb</derivirana_varijabla>
  </DomainObject.Predmet.ProtustrankaFormatedWithAdressOIB>
  <DomainObject.Predmet.ProtustrankaWithAdress>
    <izvorni_sadrzaj>VIA HALEŠ j.d.o.o. za ugostiteljstvo, trgovinu i usluge Balokovićeva 13, 10000 Zagreb</izvorni_sadrzaj>
    <derivirana_varijabla naziv="DomainObject.Predmet.ProtustrankaWithAdress_1">VIA HALEŠ j.d.o.o. za ugostiteljstvo, trgovinu i usluge Balokovićeva 13, 10000 Zagreb</derivirana_varijabla>
  </DomainObject.Predmet.ProtustrankaWithAdress>
  <DomainObject.Predmet.ProtustrankaWithAdressOIB>
    <izvorni_sadrzaj>VIA HALEŠ j.d.o.o. za ugostiteljstvo, trgovinu i usluge, OIB 64308148730, Balokovićeva 13, 10000 Zagreb</izvorni_sadrzaj>
    <derivirana_varijabla naziv="DomainObject.Predmet.ProtustrankaWithAdressOIB_1">VIA HALEŠ j.d.o.o. za ugostiteljstvo, trgovinu i usluge, OIB 64308148730, Balokovićeva 13, 10000 Zagreb</derivirana_varijabla>
  </DomainObject.Predmet.ProtustrankaWithAdressOIB>
  <DomainObject.Predmet.ProtustrankaNazivFormated>
    <izvorni_sadrzaj>VIA HALEŠ j.d.o.o. za ugostiteljstvo, trgovinu i usluge</izvorni_sadrzaj>
    <derivirana_varijabla naziv="DomainObject.Predmet.ProtustrankaNazivFormated_1">VIA HALEŠ j.d.o.o. za ugostiteljstvo, trgovinu i usluge</derivirana_varijabla>
  </DomainObject.Predmet.ProtustrankaNazivFormated>
  <DomainObject.Predmet.ProtustrankaNazivFormatedOIB>
    <izvorni_sadrzaj>VIA HALEŠ j.d.o.o. za ugostiteljstvo, trgovinu i usluge, OIB 64308148730</izvorni_sadrzaj>
    <derivirana_varijabla naziv="DomainObject.Predmet.ProtustrankaNazivFormatedOIB_1">VIA HALEŠ j.d.o.o. za ugostiteljstvo, trgovinu i usluge, OIB 64308148730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VIA HALEŠ j.d.o.o. za ugostiteljstvo, trgovinu i usluge</item>
    </izvorni_sadrzaj>
    <derivirana_varijabla naziv="DomainObject.Predmet.ProtuStrankaListFormated_1">
      <item>VIA HALEŠ j.d.o.o. za ugostiteljstvo, trgovinu i usluge</item>
    </derivirana_varijabla>
  </DomainObject.Predmet.ProtuStrankaListFormated>
  <DomainObject.Predmet.ProtuStrankaListFormatedOIB>
    <izvorni_sadrzaj>
      <item>VIA HALEŠ j.d.o.o. za ugostiteljstvo, trgovinu i usluge, OIB 64308148730</item>
    </izvorni_sadrzaj>
    <derivirana_varijabla naziv="DomainObject.Predmet.ProtuStrankaListFormatedOIB_1">
      <item>VIA HALEŠ j.d.o.o. za ugostiteljstvo, trgovinu i usluge, OIB 64308148730</item>
    </derivirana_varijabla>
  </DomainObject.Predmet.ProtuStrankaListFormatedOIB>
  <DomainObject.Predmet.ProtuStrankaListFormatedWithAdress>
    <izvorni_sadrzaj>
      <item>VIA HALEŠ j.d.o.o. za ugostiteljstvo, trgovinu i usluge, Balokovićeva 13, 10000 Zagreb</item>
    </izvorni_sadrzaj>
    <derivirana_varijabla naziv="DomainObject.Predmet.ProtuStrankaListFormatedWithAdress_1">
      <item>VIA HALEŠ j.d.o.o. za ugostiteljstvo, trgovinu i usluge, Balokovićeva 13, 10000 Zagreb</item>
    </derivirana_varijabla>
  </DomainObject.Predmet.ProtuStrankaListFormatedWithAdress>
  <DomainObject.Predmet.ProtuStrankaListFormatedWithAdressOIB>
    <izvorni_sadrzaj>
      <item>VIA HALEŠ j.d.o.o. za ugostiteljstvo, trgovinu i usluge, OIB 64308148730, Balokovićeva 13, 10000 Zagreb</item>
    </izvorni_sadrzaj>
    <derivirana_varijabla naziv="DomainObject.Predmet.ProtuStrankaListFormatedWithAdressOIB_1">
      <item>VIA HALEŠ j.d.o.o. za ugostiteljstvo, trgovinu i usluge, OIB 64308148730, Balokovićeva 13, 10000 Zagreb</item>
    </derivirana_varijabla>
  </DomainObject.Predmet.ProtuStrankaListFormatedWithAdressOIB>
  <DomainObject.Predmet.ProtuStrankaListNazivFormated>
    <izvorni_sadrzaj>
      <item>VIA HALEŠ j.d.o.o. za ugostiteljstvo, trgovinu i usluge</item>
    </izvorni_sadrzaj>
    <derivirana_varijabla naziv="DomainObject.Predmet.ProtuStrankaListNazivFormated_1">
      <item>VIA HALEŠ j.d.o.o. za ugostiteljstvo, trgovinu i usluge</item>
    </derivirana_varijabla>
  </DomainObject.Predmet.ProtuStrankaListNazivFormated>
  <DomainObject.Predmet.ProtuStrankaListNazivFormatedOIB>
    <izvorni_sadrzaj>
      <item>VIA HALEŠ j.d.o.o. za ugostiteljstvo, trgovinu i usluge, OIB 64308148730</item>
    </izvorni_sadrzaj>
    <derivirana_varijabla naziv="DomainObject.Predmet.ProtuStrankaListNazivFormatedOIB_1">
      <item>VIA HALEŠ j.d.o.o. za ugostiteljstvo, trgovinu i usluge, OIB 64308148730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VIA HALEŠ j.d.o.o. za ugostiteljstvo, trgovinu i usluge</izvorni_sadrzaj>
    <derivirana_varijabla naziv="DomainObject.Predmet.ProtustrankaIDrugi_1">VIA HALEŠ j.d.o.o. za ugostiteljstvo,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VIA HALEŠ j.d.o.o. za ugostiteljstvo, trgovinu i usluge, OIB 64308148730, Balokovićeva 13, 10000 Zagreb</izvorni_sadrzaj>
    <derivirana_varijabla naziv="DomainObject.Predmet.ProtustrankaIDrugiAdressOIB_1">VIA HALEŠ j.d.o.o. za ugostiteljstvo, trgovinu i usluge, OIB 64308148730, Balokovićeva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VIA HALEŠ j.d.o.o. za ugostiteljstvo, trgovinu i usluge</item>
      <item>FINA Regionalni centar Zagreb</item>
    </izvorni_sadrzaj>
    <derivirana_varijabla naziv="DomainObject.Predmet.SudioniciListNaziv_1">
      <item>VIA HALEŠ j.d.o.o. za ugostiteljstvo, trgovinu i usluge</item>
      <item>FINA Regionalni centar Zagreb</item>
    </derivirana_varijabla>
  </DomainObject.Predmet.SudioniciListNaziv>
  <DomainObject.Predmet.SudioniciListAdressOIB>
    <izvorni_sadrzaj>
      <item>VIA HALEŠ j.d.o.o. za ugostiteljstvo, trgovinu i usluge, OIB 64308148730, Balokovićeva 13,10000 Zagreb</item>
      <item>FINA Regionalni centar Zagreb, OIB 85821130368, Trg svibanjskih žrtava 1995. br. 1,10000 Zagreb</item>
    </izvorni_sadrzaj>
    <derivirana_varijabla naziv="DomainObject.Predmet.SudioniciListAdressOIB_1">
      <item>VIA HALEŠ j.d.o.o. za ugostiteljstvo, trgovinu i usluge, OIB 64308148730, Balokovićeva 13,10000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64308148730</item>
      <item>, OIB 85821130368</item>
    </izvorni_sadrzaj>
    <derivirana_varijabla naziv="DomainObject.Predmet.SudioniciListNazivOIB_1">
      <item>, OIB 64308148730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246</properties:Words>
  <properties:Characters>1360</properties:Characters>
  <properties:Lines>64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2016-05-09T08:14:00Z</cp:lastPrinted>
  <dcterms:modified xmlns:xsi="http://www.w3.org/2001/XMLSchema-instance" xsi:type="dcterms:W3CDTF">2016-05-09T08:14:00Z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