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930a" w14:paraId="e8c930a" w:rsidRDefault="00155DF9" w:rsidP="00155DF9" w:rsidR="00155DF9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5DF9" w:rsidP="00155DF9" w:rsidR="00155DF9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155DF9" w:rsidP="00155DF9" w:rsidR="00155DF9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55DF9" w:rsidP="00155DF9" w:rsidR="00155DF9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155DF9" w:rsidP="00155DF9" w:rsidR="00155DF9" w:rsidRPr="00814D55"/>
    <w:p w:rsidRDefault="00155DF9" w:rsidP="00155DF9" w:rsidR="00155DF9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AGRO – TEH PEDANJ d. o. o. Fažana, </w:t>
      </w:r>
      <w:proofErr w:type="spellStart"/>
      <w:r>
        <w:rPr>
          <w:rFonts w:cs="Times New Roman" w:eastAsia="Times New Roman"/>
          <w:szCs w:val="24"/>
          <w:lang w:eastAsia="hr-HR"/>
        </w:rPr>
        <w:t>Pino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Budicin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77637592500, MBS 130014538,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155DF9" w:rsidP="00155DF9" w:rsidR="00155DF9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55DF9" w:rsidP="00155DF9" w:rsidR="00155DF9" w:rsidRPr="00814D55">
      <w:pPr>
        <w:jc w:val="center"/>
      </w:pPr>
      <w:r w:rsidRPr="00814D55">
        <w:t>O G L A S</w:t>
      </w:r>
    </w:p>
    <w:p w:rsidRDefault="00155DF9" w:rsidP="00155DF9" w:rsidR="00155DF9" w:rsidRPr="00814D55">
      <w:pPr>
        <w:ind w:firstLine="708"/>
      </w:pPr>
    </w:p>
    <w:p w:rsidRDefault="00155DF9" w:rsidP="00155DF9" w:rsidR="00155DF9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AGRO – TEH PEDANJ d. o. o. Fažana, </w:t>
      </w:r>
      <w:proofErr w:type="spellStart"/>
      <w:r>
        <w:rPr>
          <w:rFonts w:cs="Times New Roman" w:eastAsia="Times New Roman"/>
          <w:szCs w:val="24"/>
          <w:lang w:eastAsia="hr-HR"/>
        </w:rPr>
        <w:t>Pino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Budicin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77637592500, MBS 130014538,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232 </w:t>
      </w:r>
      <w:r w:rsidRPr="00814D55">
        <w:rPr>
          <w:rFonts w:cs="Times New Roman" w:eastAsia="Times New Roman"/>
          <w:szCs w:val="24"/>
          <w:lang w:eastAsia="hr-HR"/>
        </w:rPr>
        <w:t>dana te za koju nisu ispunjeni uvjeti za pokretanje drugog postupka radi brisanja iz sudskog registra.</w:t>
      </w:r>
    </w:p>
    <w:p w:rsidRDefault="00155DF9" w:rsidP="00155DF9" w:rsidR="00155DF9" w:rsidRPr="00814D55">
      <w:pPr>
        <w:ind w:firstLine="708"/>
      </w:pPr>
    </w:p>
    <w:p w:rsidRDefault="00155DF9" w:rsidP="00155DF9" w:rsidR="00155DF9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6.668,28 kuna</w:t>
      </w:r>
      <w:r w:rsidRPr="00814D55">
        <w:t>.</w:t>
      </w:r>
    </w:p>
    <w:p w:rsidRDefault="00155DF9" w:rsidP="00155DF9" w:rsidR="00155DF9" w:rsidRPr="00814D55"/>
    <w:p w:rsidRDefault="00155DF9" w:rsidP="00155DF9" w:rsidR="00155DF9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Danijel Petrović,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155DF9" w:rsidP="00155DF9" w:rsidR="00155DF9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55DF9" w:rsidP="00155DF9" w:rsidR="00155DF9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155DF9" w:rsidP="00155DF9" w:rsidR="00155DF9" w:rsidRPr="00814D55">
      <w:pPr>
        <w:rPr>
          <w:rFonts w:cs="Times New Roman" w:eastAsia="Times New Roman"/>
          <w:szCs w:val="24"/>
          <w:lang w:eastAsia="hr-HR"/>
        </w:rPr>
      </w:pPr>
    </w:p>
    <w:p w:rsidRDefault="00155DF9" w:rsidP="00155DF9" w:rsidR="00155DF9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55DF9" w:rsidP="00155DF9" w:rsidR="00155DF9" w:rsidRPr="00814D55">
      <w:pPr>
        <w:ind w:firstLine="708"/>
      </w:pPr>
    </w:p>
    <w:p w:rsidRDefault="00155DF9" w:rsidP="00155DF9" w:rsidR="00155DF9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155DF9" w:rsidP="00155DF9" w:rsidR="00155DF9" w:rsidRPr="00814D55">
      <w:pPr>
        <w:ind w:firstLine="708" w:left="5664"/>
        <w:jc w:val="center"/>
      </w:pPr>
      <w:r w:rsidRPr="00814D55">
        <w:t>Sudska savjetnica</w:t>
      </w:r>
    </w:p>
    <w:p w:rsidRDefault="00155DF9" w:rsidP="00155DF9" w:rsidR="00155DF9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155DF9" w:rsidP="00155DF9" w:rsidR="00155DF9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155DF9" w:rsidP="00155DF9" w:rsidR="004F5027" w:rsidRPr="00155DF9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155DF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DF9" w:rsidP="00155DF9" w:rsidR="00155DF9">
      <w:r>
        <w:separator/>
      </w:r>
    </w:p>
  </w:endnote>
  <w:endnote w:id="0" w:type="continuationSeparator">
    <w:p w:rsidRDefault="00155DF9" w:rsidP="00155DF9" w:rsidR="00155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DF9" w:rsidP="00155DF9" w:rsidR="00155DF9">
      <w:r>
        <w:separator/>
      </w:r>
    </w:p>
  </w:footnote>
  <w:footnote w:id="0" w:type="continuationSeparator">
    <w:p w:rsidRDefault="00155DF9" w:rsidP="00155DF9" w:rsidR="00155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DF9" w:rsidP="00AF6EC0" w:rsidR="00240B30">
    <w:pPr>
      <w:pStyle w:val="Zaglavlje"/>
      <w:jc w:val="right"/>
    </w:pPr>
    <w:r>
      <w:t>11 St-305/2016-3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F26"/>
    <w:rsid w:val="00155DF9"/>
    <w:rsid w:val="004F5027"/>
    <w:rsid w:val="00611598"/>
    <w:rsid w:val="00E33F2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DF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DF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55DF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D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DF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D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5DF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1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5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59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5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5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DF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DF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55DF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D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DF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D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5DF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1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5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59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5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5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AGRO-TEH PEDANJ d.o.o. FAŽANA</izvorni_sadrzaj>
    <derivirana_varijabla naziv="DomainObject.Predmet.ProtustrankaFormated_1">  AGRO-TEH PEDANJ d.o.o. FAŽANA</derivirana_varijabla>
  </DomainObject.Predmet.ProtustrankaFormated>
  <DomainObject.Predmet.ProtustrankaFormatedOIB>
    <izvorni_sadrzaj>  AGRO-TEH PEDANJ d.o.o. FAŽANA, OIB 77637592500</izvorni_sadrzaj>
    <derivirana_varijabla naziv="DomainObject.Predmet.ProtustrankaFormatedOIB_1">  AGRO-TEH PEDANJ d.o.o. FAŽANA, OIB 77637592500</derivirana_varijabla>
  </DomainObject.Predmet.ProtustrankaFormatedOIB>
  <DomainObject.Predmet.ProtustrankaFormatedWithAdress>
    <izvorni_sadrzaj> AGRO-TEH PEDANJ d.o.o. FAŽANA, Pino Budicin 3, 52100 Fažana</izvorni_sadrzaj>
    <derivirana_varijabla naziv="DomainObject.Predmet.ProtustrankaFormatedWithAdress_1"> AGRO-TEH PEDANJ d.o.o. FAŽANA, Pino Budicin 3, 52100 Fažana</derivirana_varijabla>
  </DomainObject.Predmet.ProtustrankaFormatedWithAdress>
  <DomainObject.Predmet.ProtustrankaFormatedWithAdressOIB>
    <izvorni_sadrzaj> AGRO-TEH PEDANJ d.o.o. FAŽANA, OIB 77637592500, Pino Budicin 3, 52100 Fažana</izvorni_sadrzaj>
    <derivirana_varijabla naziv="DomainObject.Predmet.ProtustrankaFormatedWithAdressOIB_1"> AGRO-TEH PEDANJ d.o.o. FAŽANA, OIB 77637592500, Pino Budicin 3, 52100 Fažana</derivirana_varijabla>
  </DomainObject.Predmet.ProtustrankaFormatedWithAdressOIB>
  <DomainObject.Predmet.ProtustrankaWithAdress>
    <izvorni_sadrzaj>AGRO-TEH PEDANJ d.o.o. FAŽANA Pino Budicin 3, 52100 Fažana</izvorni_sadrzaj>
    <derivirana_varijabla naziv="DomainObject.Predmet.ProtustrankaWithAdress_1">AGRO-TEH PEDANJ d.o.o. FAŽANA Pino Budicin 3, 52100 Fažana</derivirana_varijabla>
  </DomainObject.Predmet.ProtustrankaWithAdress>
  <DomainObject.Predmet.ProtustrankaWithAdressOIB>
    <izvorni_sadrzaj>AGRO-TEH PEDANJ d.o.o. FAŽANA, OIB 77637592500, Pino Budicin 3, 52100 Fažana</izvorni_sadrzaj>
    <derivirana_varijabla naziv="DomainObject.Predmet.ProtustrankaWithAdressOIB_1">AGRO-TEH PEDANJ d.o.o. FAŽANA, OIB 77637592500, Pino Budicin 3, 52100 Fažana</derivirana_varijabla>
  </DomainObject.Predmet.ProtustrankaWithAdressOIB>
  <DomainObject.Predmet.ProtustrankaNazivFormated>
    <izvorni_sadrzaj>AGRO-TEH PEDANJ d.o.o. FAŽANA</izvorni_sadrzaj>
    <derivirana_varijabla naziv="DomainObject.Predmet.ProtustrankaNazivFormated_1">AGRO-TEH PEDANJ d.o.o. FAŽANA</derivirana_varijabla>
  </DomainObject.Predmet.ProtustrankaNazivFormated>
  <DomainObject.Predmet.ProtustrankaNazivFormatedOIB>
    <izvorni_sadrzaj>AGRO-TEH PEDANJ d.o.o. FAŽANA, OIB 77637592500</izvorni_sadrzaj>
    <derivirana_varijabla naziv="DomainObject.Predmet.ProtustrankaNazivFormatedOIB_1">AGRO-TEH PEDANJ d.o.o. FAŽANA, OIB 77637592500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6668.28</izvorni_sadrzaj>
    <derivirana_varijabla naziv="DomainObject.Predmet.TrenutnaVrijednost_1">6668.28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AGRO-TEH PEDANJ d.o.o. FAŽANA</item>
    </izvorni_sadrzaj>
    <derivirana_varijabla naziv="DomainObject.Predmet.ProtuStrankaListFormated_1">
      <item>AGRO-TEH PEDANJ d.o.o. FAŽANA</item>
    </derivirana_varijabla>
  </DomainObject.Predmet.ProtuStrankaListFormated>
  <DomainObject.Predmet.ProtuStrankaListFormatedOIB>
    <izvorni_sadrzaj>
      <item>AGRO-TEH PEDANJ d.o.o. FAŽANA, OIB 77637592500</item>
    </izvorni_sadrzaj>
    <derivirana_varijabla naziv="DomainObject.Predmet.ProtuStrankaListFormatedOIB_1">
      <item>AGRO-TEH PEDANJ d.o.o. FAŽANA, OIB 77637592500</item>
    </derivirana_varijabla>
  </DomainObject.Predmet.ProtuStrankaListFormatedOIB>
  <DomainObject.Predmet.ProtuStrankaListFormatedWithAdress>
    <izvorni_sadrzaj>
      <item>AGRO-TEH PEDANJ d.o.o. FAŽANA, Pino Budicin 3, 52100 Fažana</item>
    </izvorni_sadrzaj>
    <derivirana_varijabla naziv="DomainObject.Predmet.ProtuStrankaListFormatedWithAdress_1">
      <item>AGRO-TEH PEDANJ d.o.o. FAŽANA, Pino Budicin 3, 52100 Fažana</item>
    </derivirana_varijabla>
  </DomainObject.Predmet.ProtuStrankaListFormatedWithAdress>
  <DomainObject.Predmet.ProtuStrankaListFormatedWithAdressOIB>
    <izvorni_sadrzaj>
      <item>AGRO-TEH PEDANJ d.o.o. FAŽANA, OIB 77637592500, Pino Budicin 3, 52100 Fažana</item>
    </izvorni_sadrzaj>
    <derivirana_varijabla naziv="DomainObject.Predmet.ProtuStrankaListFormatedWithAdressOIB_1">
      <item>AGRO-TEH PEDANJ d.o.o. FAŽANA, OIB 77637592500, Pino Budicin 3, 52100 Fažana</item>
    </derivirana_varijabla>
  </DomainObject.Predmet.ProtuStrankaListFormatedWithAdressOIB>
  <DomainObject.Predmet.ProtuStrankaListNazivFormated>
    <izvorni_sadrzaj>
      <item>AGRO-TEH PEDANJ d.o.o. FAŽANA</item>
    </izvorni_sadrzaj>
    <derivirana_varijabla naziv="DomainObject.Predmet.ProtuStrankaListNazivFormated_1">
      <item>AGRO-TEH PEDANJ d.o.o. FAŽANA</item>
    </derivirana_varijabla>
  </DomainObject.Predmet.ProtuStrankaListNazivFormated>
  <DomainObject.Predmet.ProtuStrankaListNazivFormatedOIB>
    <izvorni_sadrzaj>
      <item>AGRO-TEH PEDANJ d.o.o. FAŽANA, OIB 77637592500</item>
    </izvorni_sadrzaj>
    <derivirana_varijabla naziv="DomainObject.Predmet.ProtuStrankaListNazivFormatedOIB_1">
      <item>AGRO-TEH PEDANJ d.o.o. FAŽANA, OIB 77637592500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AGRO-TEH PEDANJ d.o.o. FAŽANA</izvorni_sadrzaj>
    <derivirana_varijabla naziv="DomainObject.Predmet.ProtustrankaIDrugi_1">AGRO-TEH PEDANJ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AGRO-TEH PEDANJ d.o.o. FAŽANA, OIB 77637592500, Pino Budicin 3, 52100 Fažana</izvorni_sadrzaj>
    <derivirana_varijabla naziv="DomainObject.Predmet.ProtustrankaIDrugiAdressOIB_1">AGRO-TEH PEDANJ d.o.o. FAŽANA, OIB 77637592500, Pino Budicin 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AGRO-TEH PEDANJ d.o.o. FAŽANA</item>
    </izvorni_sadrzaj>
    <derivirana_varijabla naziv="DomainObject.Predmet.SudioniciListNaziv_1">
      <item>FINANCIJSKA AGENCIJA, RC RIJEKA, PODRUŽNICA PULA, PULA</item>
      <item>AGRO-TEH PEDANJ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AGRO-TEH PEDANJ d.o.o. FAŽANA, OIB 77637592500, Pino Budicin 3,52100 Fažana</item>
    </izvorni_sadrzaj>
    <derivirana_varijabla naziv="DomainObject.Predmet.SudioniciListAdressOIB_1">
      <item>FINANCIJSKA AGENCIJA, RC RIJEKA, PODRUŽNICA PULA, PULA, OIB 85821130368, Giardini 5,52100 Pula</item>
      <item>AGRO-TEH PEDANJ d.o.o. FAŽANA, OIB 77637592500, Pino Budicin 3,52100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77637592500</item>
    </izvorni_sadrzaj>
    <derivirana_varijabla naziv="DomainObject.Predmet.SudioniciListNazivOIB_1">
      <item>, OIB 85821130368</item>
      <item>, OIB 77637592500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2139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2016-02-19T13:24:00Z</dcterms:created>
  <dc:creator>Mihaela Kaligari</dc:creator>
  <dc:description/>
  <cp:keywords/>
  <cp:lastModifiedBy>Jasmina Matika</cp:lastModifiedBy>
  <cp:lastPrinted>2016-02-19T13:27:00Z</cp:lastPrinted>
  <dcterms:modified xmlns:xsi="http://www.w3.org/2001/XMLSchema-instance" xsi:type="dcterms:W3CDTF">2016-02-23T12:47:00Z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