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5256" w14:paraId="9a7525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St-1249/2016-6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A755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Karlovac, Karlovac, Ul. Pavla Vitezovića 1, za otvaranje stečajnog postupka nad dužnikom NOSTRO DESTINO jednostavno društvo s ograničenom odgovornošću za ugostiteljske usluge, Karlovac, Petra Preradovića 4, MBS: 080905825, OIB: 80875124018, 31. ožujka 2017. 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r i j e š i o   j e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NOSTRO DESTINO jednostavno društvo s ograničenom odgovornošću za ugostiteljske usluge, Karlovac,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CA7551">
        <w:rPr>
          <w:rFonts w:cs="Times New Roman" w:eastAsia="Times New Roman"/>
          <w:noProof/>
          <w:szCs w:val="20"/>
          <w:lang w:eastAsia="hr-HR"/>
        </w:rPr>
        <w:t xml:space="preserve"> model HR05 540-1249-16.           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CA7551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A7551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Obrazloženje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8. travnja 2016. podnijela prijedlog za otvaranje stečajnog postupka nad dužnikom </w:t>
      </w:r>
      <w:r w:rsidRPr="00CA7551">
        <w:rPr>
          <w:rFonts w:cs="Times New Roman" w:eastAsia="Times New Roman"/>
          <w:szCs w:val="20"/>
          <w:lang w:eastAsia="hr-HR"/>
        </w:rPr>
        <w:t xml:space="preserve">NOSTRO DESTINO jednostavno društvo s ograničenom odgovornošću za ugostiteljske usluge, Karlovac. U prijedlogu navodi da na dan 1. rujna 2015. dužnik u Očevidniku redoslijeda osnova za plaćanje ima evidentirane neizvršene osnove za plaćanje u neprekinutom razdoblju od 315 dana, u ukupnom iznosu od 10.412,46 kn, u koji iznos je uračunata kamata i naknada Financijske agencije za provedbu ovrhe na novčanim sredstvima. Prema podacima koje je FINI dostavio Hrvatski zavod za mirovinsko osiguranje </w:t>
      </w:r>
      <w:r w:rsidRPr="00CA7551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</w:t>
      </w:r>
      <w:r w:rsidRPr="00CA7551">
        <w:rPr>
          <w:rFonts w:cs="Times New Roman" w:eastAsia="Times New Roman"/>
          <w:szCs w:val="20"/>
          <w:lang w:eastAsia="hr-HR"/>
        </w:rPr>
        <w:lastRenderedPageBreak/>
        <w:t xml:space="preserve">od 9. prosinca 2016.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Tomislav </w:t>
      </w:r>
      <w:proofErr w:type="spellStart"/>
      <w:r w:rsidRPr="00CA7551">
        <w:rPr>
          <w:rFonts w:cs="Times New Roman" w:eastAsia="Times New Roman"/>
          <w:szCs w:val="20"/>
          <w:lang w:eastAsia="hr-HR"/>
        </w:rPr>
        <w:t>Žugaj</w:t>
      </w:r>
      <w:proofErr w:type="spellEnd"/>
      <w:r w:rsidRPr="00CA7551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Osoba ovlaštene za zastupanje dužnika po zakonu nije sukladno rješenju suda dostavio pisano izvješće o financijsko-gospodarskom stanju dužnika i nije pristupio na ročište 11. siječnja 2017.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 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CA7551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CA7551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MARIJA PETRINA KUBICA v.r.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CA7551" w:rsidP="00CA7551" w:rsidR="00CA7551" w:rsidRPr="00CA755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A7551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755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7551" w:rsidP="00CA7551" w:rsidR="00CA7551" w:rsidRPr="00CA7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551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74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St-1249/2016-6</izvorni_sadrzaj>
    <derivirana_varijabla naziv="DomainObject.Oznaka_1">St-1249/2016-6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NOSTRO DESTINO j.d.o.o. zastupanog po punomoćniku Tomislav Žugaj</izvorni_sadrzaj>
    <derivirana_varijabla naziv="DomainObject.Predmet.ProtustrankaFormated_1">  NOSTRO DESTINO j.d.o.o. zastupanog po punomoćniku Tomislav Žugaj</derivirana_varijabla>
  </DomainObject.Predmet.ProtustrankaFormated>
  <DomainObject.Predmet.ProtustrankaFormatedOIB>
    <izvorni_sadrzaj>  NOSTRO DESTINO j.d.o.o., OIB 80875124018 zastupanog po punomoćniku Tomislav Žugaj</izvorni_sadrzaj>
    <derivirana_varijabla naziv="DomainObject.Predmet.ProtustrankaFormatedOIB_1">  NOSTRO DESTINO j.d.o.o., OIB 80875124018 zastupanog po punomoćniku Tomislav Žugaj</derivirana_varijabla>
  </DomainObject.Predmet.ProtustrankaFormatedOIB>
  <DomainObject.Predmet.ProtustrankaFormatedWithAdress>
    <izvorni_sadrzaj> NOSTRO DESTINO j.d.o.o., Petra Preradovića 4, 47000 Karlovac zastupanog po punomoćniku Tomislav Žugaj</izvorni_sadrzaj>
    <derivirana_varijabla naziv="DomainObject.Predmet.ProtustrankaFormatedWithAdress_1"> NOSTRO DESTINO j.d.o.o., Petra Preradovića 4, 47000 Karlovac zastupanog po punomoćniku Tomislav Žugaj</derivirana_varijabla>
  </DomainObject.Predmet.ProtustrankaFormatedWithAdress>
  <DomainObject.Predmet.ProtustrankaFormatedWithAdressOIB>
    <izvorni_sadrzaj> NOSTRO DESTINO j.d.o.o., OIB 80875124018, Petra Preradovića 4, 47000 Karlovac zastupanog po punomoćniku Tomislav Žugaj</izvorni_sadrzaj>
    <derivirana_varijabla naziv="DomainObject.Predmet.ProtustrankaFormatedWithAdressOIB_1"> NOSTRO DESTINO j.d.o.o., OIB 80875124018, Petra Preradovića 4, 47000 Karlovac zastupanog po punomoćniku Tomislav Žugaj</derivirana_varijabla>
  </DomainObject.Predmet.ProtustrankaFormatedWithAdressOIB>
  <DomainObject.Predmet.ProtustrankaWithAdress>
    <izvorni_sadrzaj>NOSTRO DESTINO j.d.o.o. Petra Preradovića 4, 47000 Karlovac</izvorni_sadrzaj>
    <derivirana_varijabla naziv="DomainObject.Predmet.ProtustrankaWithAdress_1">NOSTRO DESTINO j.d.o.o. Petra Preradovića 4, 47000 Karlovac</derivirana_varijabla>
  </DomainObject.Predmet.ProtustrankaWithAdress>
  <DomainObject.Predmet.ProtustrankaWithAdressOIB>
    <izvorni_sadrzaj>NOSTRO DESTINO j.d.o.o., OIB 80875124018, Petra Preradovića 4, 47000 Karlovac</izvorni_sadrzaj>
    <derivirana_varijabla naziv="DomainObject.Predmet.ProtustrankaWithAdressOIB_1">NOSTRO DESTINO j.d.o.o., OIB 80875124018, Petra Preradovića 4, 47000 Karlovac</derivirana_varijabla>
  </DomainObject.Predmet.ProtustrankaWithAdressOIB>
  <DomainObject.Predmet.ProtustrankaNazivFormated>
    <izvorni_sadrzaj>NOSTRO DESTINO j.d.o.o.</izvorni_sadrzaj>
    <derivirana_varijabla naziv="DomainObject.Predmet.ProtustrankaNazivFormated_1">NOSTRO DESTINO j.d.o.o.</derivirana_varijabla>
  </DomainObject.Predmet.ProtustrankaNazivFormated>
  <DomainObject.Predmet.ProtustrankaNazivFormatedOIB>
    <izvorni_sadrzaj>NOSTRO DESTINO j.d.o.o., OIB 80875124018</izvorni_sadrzaj>
    <derivirana_varijabla naziv="DomainObject.Predmet.ProtustrankaNazivFormatedOIB_1">NOSTRO DESTINO j.d.o.o., OIB 80875124018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NOSTRO DESTINO j.d.o.o. zastupanog po punomoćniku Tomislav Žugaj</item>
    </izvorni_sadrzaj>
    <derivirana_varijabla naziv="DomainObject.Predmet.ProtuStrankaListFormated_1">
      <item>NOSTRO DESTINO j.d.o.o. zastupanog po punomoćniku Tomislav Žugaj</item>
    </derivirana_varijabla>
  </DomainObject.Predmet.ProtuStrankaListFormated>
  <DomainObject.Predmet.ProtuStrankaListFormatedOIB>
    <izvorni_sadrzaj>
      <item>NOSTRO DESTINO j.d.o.o., OIB 80875124018 zastupanog po punomoćniku Tomislav Žugaj</item>
    </izvorni_sadrzaj>
    <derivirana_varijabla naziv="DomainObject.Predmet.ProtuStrankaListFormatedOIB_1">
      <item>NOSTRO DESTINO j.d.o.o., OIB 80875124018 zastupanog po punomoćniku Tomislav Žugaj</item>
    </derivirana_varijabla>
  </DomainObject.Predmet.ProtuStrankaListFormatedOIB>
  <DomainObject.Predmet.ProtuStrankaListFormatedWithAdress>
    <izvorni_sadrzaj>
      <item>NOSTRO DESTINO j.d.o.o., Petra Preradovića 4, 47000 Karlovac zastupanog po punomoćniku Tomislav Žugaj</item>
    </izvorni_sadrzaj>
    <derivirana_varijabla naziv="DomainObject.Predmet.ProtuStrankaListFormatedWithAdress_1">
      <item>NOSTRO DESTINO j.d.o.o., Petra Preradovića 4, 47000 Karlovac zastupanog po punomoćniku Tomislav Žugaj</item>
    </derivirana_varijabla>
  </DomainObject.Predmet.ProtuStrankaListFormatedWithAdress>
  <DomainObject.Predmet.ProtuStrankaListFormatedWithAdressOIB>
    <izvorni_sadrzaj>
      <item>NOSTRO DESTINO j.d.o.o., OIB 80875124018, Petra Preradovića 4, 47000 Karlovac zastupanog po punomoćniku Tomislav Žugaj</item>
    </izvorni_sadrzaj>
    <derivirana_varijabla naziv="DomainObject.Predmet.ProtuStrankaListFormatedWithAdressOIB_1">
      <item>NOSTRO DESTINO j.d.o.o., OIB 80875124018, Petra Preradovića 4, 47000 Karlovac zastupanog po punomoćniku Tomislav Žugaj</item>
    </derivirana_varijabla>
  </DomainObject.Predmet.ProtuStrankaListFormatedWithAdressOIB>
  <DomainObject.Predmet.ProtuStrankaListNazivFormated>
    <izvorni_sadrzaj>
      <item>NOSTRO DESTINO j.d.o.o.</item>
    </izvorni_sadrzaj>
    <derivirana_varijabla naziv="DomainObject.Predmet.ProtuStrankaListNazivFormated_1">
      <item>NOSTRO DESTINO j.d.o.o.</item>
    </derivirana_varijabla>
  </DomainObject.Predmet.ProtuStrankaListNazivFormated>
  <DomainObject.Predmet.ProtuStrankaListNazivFormatedOIB>
    <izvorni_sadrzaj>
      <item>NOSTRO DESTINO j.d.o.o., OIB 80875124018</item>
    </izvorni_sadrzaj>
    <derivirana_varijabla naziv="DomainObject.Predmet.ProtuStrankaListNazivFormatedOIB_1">
      <item>NOSTRO DESTINO j.d.o.o., OIB 80875124018</item>
    </derivirana_varijabla>
  </DomainObject.Predmet.ProtuStrankaListNazivFormatedOIB>
  <DomainObject.Predmet.OstaliListFormated>
    <izvorni_sadrzaj>
      <item>Tomislav Žugaj punomoćnik sudionika u postupku NOSTRO DESTINO j.d.o.o.</item>
    </izvorni_sadrzaj>
    <derivirana_varijabla naziv="DomainObject.Predmet.OstaliListFormated_1">
      <item>Tomislav Žugaj punomoćnik sudionika u postupku NOSTRO DESTINO j.d.o.o.</item>
    </derivirana_varijabla>
  </DomainObject.Predmet.OstaliListFormated>
  <DomainObject.Predmet.OstaliListFormatedOIB>
    <izvorni_sadrzaj>
      <item>Tomislav Žugaj, OIB 01218659498 punomoćnik sudionika u postupku NOSTRO DESTINO j.d.o.o.</item>
    </izvorni_sadrzaj>
    <derivirana_varijabla naziv="DomainObject.Predmet.OstaliListFormatedOIB_1">
      <item>Tomislav Žugaj, OIB 01218659498 punomoćnik sudionika u postupku NOSTRO DESTINO j.d.o.o.</item>
    </derivirana_varijabla>
  </DomainObject.Predmet.OstaliListFormatedOIB>
  <DomainObject.Predmet.OstaliListFormatedWithAdress>
    <izvorni_sadrzaj>
      <item>Tomislav Žugaj, Petra Preradovića 4, 47000 Karlovac punomoćnik sudionika u postupku NOSTRO DESTINO j.d.o.o.</item>
    </izvorni_sadrzaj>
    <derivirana_varijabla naziv="DomainObject.Predmet.OstaliListFormatedWithAdress_1">
      <item>Tomislav Žugaj, Petra Preradovića 4, 47000 Karlovac punomoćnik sudionika u postupku NOSTRO DESTINO j.d.o.o.</item>
    </derivirana_varijabla>
  </DomainObject.Predmet.OstaliListFormatedWithAdress>
  <DomainObject.Predmet.OstaliListFormatedWithAdressOIB>
    <izvorni_sadrzaj>
      <item>Tomislav Žugaj, OIB 01218659498, Petra Preradovića 4, 47000 Karlovac punomoćnik sudionika u postupku NOSTRO DESTINO j.d.o.o.</item>
    </izvorni_sadrzaj>
    <derivirana_varijabla naziv="DomainObject.Predmet.OstaliListFormatedWithAdressOIB_1">
      <item>Tomislav Žugaj, OIB 01218659498, Petra Preradovića 4, 47000 Karlovac punomoćnik sudionika u postupku NOSTRO DESTINO j.d.o.o.</item>
    </derivirana_varijabla>
  </DomainObject.Predmet.OstaliListFormatedWithAdressOIB>
  <DomainObject.Predmet.OstaliListNazivFormated>
    <izvorni_sadrzaj>
      <item>Tomislav Žugaj</item>
    </izvorni_sadrzaj>
    <derivirana_varijabla naziv="DomainObject.Predmet.OstaliListNazivFormated_1">
      <item>Tomislav Žugaj</item>
    </derivirana_varijabla>
  </DomainObject.Predmet.OstaliListNazivFormated>
  <DomainObject.Predmet.OstaliListNazivFormatedOIB>
    <izvorni_sadrzaj>
      <item>Tomislav Žugaj, OIB 01218659498</item>
    </izvorni_sadrzaj>
    <derivirana_varijabla naziv="DomainObject.Predmet.OstaliListNazivFormatedOIB_1">
      <item>Tomislav Žugaj, OIB 01218659498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St-1249/2016-6</izvorni_sadrzaj>
    <derivirana_varijabla naziv="DomainObject.PoslovniBrojDokumenta_1">St-1249/2016-6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NOSTRO DESTINO j.d.o.o.</izvorni_sadrzaj>
    <derivirana_varijabla naziv="DomainObject.Predmet.ProtustrankaIDrugi_1">NOSTRO DESTINO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NOSTRO DESTINO j.d.o.o., OIB 80875124018, Petra Preradovića 4, 47000 Karlovac</izvorni_sadrzaj>
    <derivirana_varijabla naziv="DomainObject.Predmet.ProtustrankaIDrugiAdressOIB_1">NOSTRO DESTINO j.d.o.o., OIB 80875124018, Petra Preradovića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 DESTINO j.d.o.o.</item>
      <item>FINA, regionalni centar Zagreb, podružnica Karlovac</item>
      <item>Tomislav Žugaj</item>
    </izvorni_sadrzaj>
    <derivirana_varijabla naziv="DomainObject.Predmet.SudioniciListNaziv_1">
      <item>NOSTRO DESTINO j.d.o.o.</item>
      <item>FINA, regionalni centar Zagreb, podružnica Karlovac</item>
      <item>Tomislav Žugaj</item>
    </derivirana_varijabla>
  </DomainObject.Predmet.SudioniciListNaziv>
  <DomainObject.Predmet.SudioniciListAdressOIB>
    <izvorni_sadrzaj>
      <item>NOSTRO DESTINO j.d.o.o., OIB 80875124018, Petra Preradovića 4,47000 Karlovac</item>
      <item>FINA, regionalni centar Zagreb, podružnica Karlovac, OIB 85821130368, Vitezovićeva 1,47000 Karlovac</item>
      <item>Tomislav Žugaj, OIB 01218659498, Petra Preradovića 4,47000 Karlovac</item>
    </izvorni_sadrzaj>
    <derivirana_varijabla naziv="DomainObject.Predmet.SudioniciListAdressOIB_1">
      <item>NOSTRO DESTINO j.d.o.o., OIB 80875124018, Petra Preradovića 4,47000 Karlovac</item>
      <item>FINA, regionalni centar Zagreb, podružnica Karlovac, OIB 85821130368, Vitezovićeva 1,47000 Karlovac</item>
      <item>Tomislav Žugaj, OIB 01218659498, Petra Preradovića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57660-D593-471F-A94F-F2D3C8C25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3707</properties:Characters>
  <properties:Lines>92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St-1249/2016-6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