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0147" w14:paraId="5690147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9D43AB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>21097758020, zastupanog po stečajnom upravitelju Maroju Stjepoviću iz Dubrovnika, dana</w:t>
      </w:r>
      <w:r w:rsidR="009D43AB">
        <w:rPr>
          <w:rFonts w:hAnsi="Times New Roman" w:ascii="Times New Roman"/>
        </w:rPr>
        <w:t xml:space="preserve"> 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053688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B80421" w:rsidP="00B80421" w:rsidR="00B80421" w:rsidRPr="00B80421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B80421">
        <w:rPr>
          <w:rFonts w:eastAsiaTheme="minorHAnsi" w:hAnsi="Times New Roman" w:ascii="Times New Roman"/>
        </w:rPr>
        <w:t>8/1000 dijelova kat.čest. zem. 183/7, upisano kod Općinskog suda u Dubrovniku u z.ul. 324, poduložak 1, k.o. Čelopeci, u naravi garaža 1 u podrumu lamele B čest. zgr. na čest. zem. 183/7, ukupne površine 18,56m2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B80421">
        <w:rPr>
          <w:rFonts w:hAnsi="Times New Roman" w:ascii="Times New Roman"/>
          <w:lang w:eastAsia="hr-HR"/>
        </w:rPr>
        <w:t>76.000,00</w:t>
      </w:r>
      <w:r w:rsidR="00E37C14" w:rsidRPr="00053688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B80421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</w:t>
      </w:r>
      <w:r w:rsidR="00B80421">
        <w:rPr>
          <w:sz w:val="22"/>
          <w:szCs w:val="22"/>
          <w:lang w:eastAsia="hr-HR"/>
        </w:rPr>
        <w:t>1.</w:t>
      </w:r>
      <w:r w:rsidR="00B80421" w:rsidRPr="00F94B67">
        <w:rPr>
          <w:rFonts w:cs="Times New Roman"/>
          <w:sz w:val="22"/>
          <w:szCs w:val="22"/>
        </w:rPr>
        <w:t>REPUBLIKA HRVATSKA, OIB:18683136487</w:t>
      </w:r>
      <w:r w:rsidR="00B80421">
        <w:rPr>
          <w:sz w:val="22"/>
          <w:szCs w:val="22"/>
          <w:lang w:eastAsia="hr-HR"/>
        </w:rPr>
        <w:t xml:space="preserve"> i 2.</w:t>
      </w:r>
      <w:r w:rsidR="00C94672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C94672" w:rsidRPr="00C94672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B80421" w:rsidRPr="00B80421">
        <w:rPr>
          <w:rFonts w:hAnsi="Times New Roman" w:ascii="Times New Roman"/>
        </w:rPr>
        <w:t>Ukoliko kupac nije porezni obveznik, isti će na postignutu cijenu biti dužan platiti još 5% poreza na promet nekretnina  prema Čl. 40. s</w:t>
      </w:r>
      <w:r w:rsidR="00B80421">
        <w:rPr>
          <w:rFonts w:hAnsi="Times New Roman" w:ascii="Times New Roman"/>
        </w:rPr>
        <w:t>t.1. točka j) Zakona o PDV-u.</w:t>
      </w:r>
      <w:r w:rsidR="00B80421" w:rsidRPr="00B80421">
        <w:rPr>
          <w:rFonts w:hAnsi="Times New Roman" w:ascii="Times New Roman"/>
        </w:rPr>
        <w:t xml:space="preserve"> Ukoliko kupac bude porezni obveznik, primijeniti će se prijenos porezne obveze sukladno Čl. 75. stavak 3, točka c) Zakona o PDV-u</w:t>
      </w:r>
      <w:r w:rsidR="00B8042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B80421">
      <w:pPr>
        <w:ind w:firstLine="708"/>
        <w:jc w:val="both"/>
        <w:rPr>
          <w:rFonts w:hAnsi="Times New Roman" w:ascii="Times New Roman"/>
        </w:rPr>
      </w:pPr>
      <w:r w:rsidRPr="00B80421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B80421">
        <w:rPr>
          <w:rFonts w:hAnsi="Times New Roman" w:ascii="Times New Roman"/>
          <w:lang w:eastAsia="hr-HR"/>
        </w:rPr>
        <w:t xml:space="preserve"> </w:t>
      </w:r>
      <w:r w:rsidR="00C94672" w:rsidRPr="00B80421">
        <w:rPr>
          <w:rFonts w:hAnsi="Times New Roman" w:ascii="Times New Roman"/>
          <w:lang w:eastAsia="hr-HR"/>
        </w:rPr>
        <w:t>1.</w:t>
      </w:r>
      <w:r w:rsidR="00B80421" w:rsidRPr="00B80421">
        <w:rPr>
          <w:rFonts w:hAnsi="Times New Roman" w:ascii="Times New Roman"/>
        </w:rPr>
        <w:t>REPUBLIKA HRVATSKA, OIB:18683136487</w:t>
      </w:r>
      <w:r w:rsidR="00B80421" w:rsidRPr="00B80421">
        <w:rPr>
          <w:rFonts w:hAnsi="Times New Roman" w:ascii="Times New Roman"/>
          <w:lang w:eastAsia="hr-HR"/>
        </w:rPr>
        <w:t xml:space="preserve"> i 2.</w:t>
      </w:r>
      <w:r w:rsidR="00B80421" w:rsidRPr="00B80421">
        <w:rPr>
          <w:rFonts w:hAnsi="Times New Roman" w:ascii="Times New Roman"/>
        </w:rPr>
        <w:t>RAIFFEISENBANK AUSTRIA d.d., ZAGREB, Petrinjska 59, OIB:53056966535</w:t>
      </w:r>
      <w:r w:rsidR="00C94672" w:rsidRPr="00B80421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B80421">
        <w:rPr>
          <w:rFonts w:hAnsi="Times New Roman" w:ascii="Times New Roman"/>
          <w:lang w:eastAsia="hr-HR"/>
        </w:rPr>
        <w:t>76.000,00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2813A3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9D43AB">
        <w:rPr>
          <w:rFonts w:hAnsi="Times New Roman" w:ascii="Times New Roman"/>
          <w:b/>
          <w:lang w:eastAsia="hr-HR"/>
        </w:rPr>
        <w:t>31. svibnja 2017</w:t>
      </w:r>
      <w:r w:rsidRPr="00053688">
        <w:rPr>
          <w:rFonts w:hAnsi="Times New Roman" w:ascii="Times New Roman"/>
          <w:b/>
          <w:lang w:eastAsia="hr-HR"/>
        </w:rPr>
        <w:t>. godine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05210A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E37C14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DF7" w:rsidP="00E37C14" w:rsidR="00034DF7">
      <w:r>
        <w:separator/>
      </w:r>
    </w:p>
  </w:endnote>
  <w:endnote w:id="0" w:type="continuationSeparator">
    <w:p w:rsidRDefault="00034DF7" w:rsidP="00E37C14" w:rsidR="00034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DF7" w:rsidP="00E37C14" w:rsidR="00034DF7">
      <w:r>
        <w:separator/>
      </w:r>
    </w:p>
  </w:footnote>
  <w:footnote w:id="0" w:type="continuationSeparator">
    <w:p w:rsidRDefault="00034DF7" w:rsidP="00E37C14" w:rsidR="00034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B8E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5D5B8E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34DF7"/>
    <w:rsid w:val="0005210A"/>
    <w:rsid w:val="00053688"/>
    <w:rsid w:val="000909C0"/>
    <w:rsid w:val="000F2238"/>
    <w:rsid w:val="000F3A74"/>
    <w:rsid w:val="0015248D"/>
    <w:rsid w:val="00185DC6"/>
    <w:rsid w:val="001A3521"/>
    <w:rsid w:val="001B7027"/>
    <w:rsid w:val="001D5F5A"/>
    <w:rsid w:val="00217B2E"/>
    <w:rsid w:val="002370C2"/>
    <w:rsid w:val="002813A3"/>
    <w:rsid w:val="002F0F86"/>
    <w:rsid w:val="002F306F"/>
    <w:rsid w:val="00301B3E"/>
    <w:rsid w:val="003F4F1D"/>
    <w:rsid w:val="005D5B8E"/>
    <w:rsid w:val="00667D57"/>
    <w:rsid w:val="00684029"/>
    <w:rsid w:val="006F186C"/>
    <w:rsid w:val="007B6033"/>
    <w:rsid w:val="007E245D"/>
    <w:rsid w:val="00813A22"/>
    <w:rsid w:val="00884E3A"/>
    <w:rsid w:val="008E79DD"/>
    <w:rsid w:val="00971213"/>
    <w:rsid w:val="009A141F"/>
    <w:rsid w:val="009D43AB"/>
    <w:rsid w:val="009E1B91"/>
    <w:rsid w:val="009E1EDE"/>
    <w:rsid w:val="00B71456"/>
    <w:rsid w:val="00B80421"/>
    <w:rsid w:val="00C029E0"/>
    <w:rsid w:val="00C94672"/>
    <w:rsid w:val="00D845F7"/>
    <w:rsid w:val="00E31F42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229FB-3039-4776-8D61-53E0EC133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1186</properties:Words>
  <properties:Characters>6361</properties:Characters>
  <properties:Lines>150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2017-05-31T10:25:00Z</dcterms:created>
  <dc:creator>Diana Butigan Granić</dc:creator>
  <cp:lastModifiedBy>Mara Marčinko</cp:lastModifiedBy>
  <cp:lastPrinted>2017-05-31T10:06:00Z</cp:lastPrinted>
  <dcterms:modified xmlns:xsi="http://www.w3.org/2001/XMLSchema-instance" xsi:type="dcterms:W3CDTF">2017-05-31T10:28:00Z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