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59217" w14:paraId="0859217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   REPBULIKA HRVATSKA </w:t>
      </w:r>
    </w:p>
    <w:p w:rsidRDefault="0051632E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</w:t>
      </w:r>
      <w:r w:rsidR="005F1595" w:rsidRPr="00947923">
        <w:rPr>
          <w:rFonts w:cs="Times New Roman" w:hAnsi="Times New Roman" w:ascii="Times New Roman"/>
        </w:rPr>
        <w:t>A</w:t>
      </w:r>
      <w:r>
        <w:rPr>
          <w:rFonts w:cs="Times New Roman" w:hAnsi="Times New Roman" w:ascii="Times New Roman"/>
        </w:rPr>
        <w:t>Č</w:t>
      </w:r>
      <w:r w:rsidR="005F1595" w:rsidRPr="00947923">
        <w:rPr>
          <w:rFonts w:cs="Times New Roman" w:hAnsi="Times New Roman" w:ascii="Times New Roman"/>
        </w:rPr>
        <w:t>KI SUD U ZAGREBU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Zagreb, Amruševa 2/II</w:t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>31-ST-</w:t>
      </w:r>
      <w:r w:rsidR="002536F1">
        <w:rPr>
          <w:rFonts w:cs="Times New Roman" w:hAnsi="Times New Roman" w:ascii="Times New Roman"/>
        </w:rPr>
        <w:t>3102/16-3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J E Š E N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5F1595" w:rsid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TRGOVAČKI SUD U ZAGREBU po sucu Nadi Kr</w:t>
      </w:r>
      <w:r w:rsidR="00B560C9" w:rsidRPr="00947923">
        <w:rPr>
          <w:rFonts w:cs="Times New Roman" w:hAnsi="Times New Roman" w:ascii="Times New Roman"/>
        </w:rPr>
        <w:t>aljić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 xml:space="preserve">FINA-Regionalni centar Zagreb za pokretanje stečajnog postupka nad dužnikom </w:t>
      </w:r>
      <w:r w:rsidR="002536F1" w:rsidRPr="002536F1">
        <w:rPr>
          <w:rFonts w:cs="Times New Roman" w:hAnsi="Times New Roman" w:ascii="Times New Roman"/>
        </w:rPr>
        <w:t>PRINT COPY jednostavno društvo s ograničenom odgovornošću za trgovinu i usluge</w:t>
      </w:r>
      <w:r w:rsidR="002536F1">
        <w:rPr>
          <w:rFonts w:cs="Times New Roman" w:hAnsi="Times New Roman" w:ascii="Times New Roman"/>
        </w:rPr>
        <w:t xml:space="preserve">, Velika Gorica, Poljana Čička 52, </w:t>
      </w:r>
      <w:r w:rsidR="00245FC5">
        <w:rPr>
          <w:rFonts w:cs="Times New Roman" w:hAnsi="Times New Roman" w:ascii="Times New Roman"/>
        </w:rPr>
        <w:t xml:space="preserve">MBS: </w:t>
      </w:r>
      <w:r w:rsidR="002536F1" w:rsidRPr="002536F1">
        <w:rPr>
          <w:rFonts w:cs="Times New Roman" w:hAnsi="Times New Roman" w:ascii="Times New Roman"/>
        </w:rPr>
        <w:t>080889547</w:t>
      </w:r>
      <w:r w:rsidR="00030365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 xml:space="preserve">OIB: </w:t>
      </w:r>
      <w:r w:rsidR="002536F1" w:rsidRPr="002536F1">
        <w:rPr>
          <w:rFonts w:cs="Times New Roman" w:hAnsi="Times New Roman" w:ascii="Times New Roman"/>
        </w:rPr>
        <w:t>57601647386</w:t>
      </w:r>
      <w:r w:rsidR="002536F1">
        <w:rPr>
          <w:rFonts w:cs="Times New Roman" w:hAnsi="Times New Roman" w:ascii="Times New Roman"/>
        </w:rPr>
        <w:t xml:space="preserve"> </w:t>
      </w:r>
      <w:r w:rsidR="00B560C9" w:rsidRPr="00947923">
        <w:rPr>
          <w:rFonts w:cs="Times New Roman" w:hAnsi="Times New Roman" w:ascii="Times New Roman"/>
        </w:rPr>
        <w:t xml:space="preserve">dana </w:t>
      </w:r>
      <w:r w:rsidR="002536F1">
        <w:rPr>
          <w:rFonts w:cs="Times New Roman" w:hAnsi="Times New Roman" w:ascii="Times New Roman"/>
        </w:rPr>
        <w:t>25</w:t>
      </w:r>
      <w:r w:rsidR="00030365">
        <w:rPr>
          <w:rFonts w:cs="Times New Roman" w:hAnsi="Times New Roman" w:ascii="Times New Roman"/>
        </w:rPr>
        <w:t xml:space="preserve">. srpnja </w:t>
      </w:r>
      <w:r w:rsidR="006F7797">
        <w:rPr>
          <w:rFonts w:cs="Times New Roman" w:hAnsi="Times New Roman" w:ascii="Times New Roman"/>
        </w:rPr>
        <w:t>2016</w:t>
      </w:r>
      <w:r w:rsidR="005E5B68">
        <w:rPr>
          <w:rFonts w:cs="Times New Roman" w:hAnsi="Times New Roman" w:ascii="Times New Roman"/>
        </w:rPr>
        <w:t xml:space="preserve">. </w:t>
      </w:r>
      <w:r w:rsidRPr="00947923">
        <w:rPr>
          <w:rFonts w:cs="Times New Roman" w:hAnsi="Times New Roman" w:ascii="Times New Roman"/>
        </w:rPr>
        <w:t xml:space="preserve">godine </w:t>
      </w:r>
    </w:p>
    <w:p w:rsidRDefault="005E5B68" w:rsidP="005F1595" w:rsidR="005E5B68" w:rsidRPr="00947923">
      <w:pPr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5F1595" w:rsidR="005F1595" w:rsidRPr="00947923">
      <w:pPr>
        <w:rPr>
          <w:rFonts w:cs="Arial"/>
        </w:rPr>
      </w:pPr>
      <w:r w:rsidRPr="00947923">
        <w:rPr>
          <w:rFonts w:cs="Times New Roman" w:hAnsi="Times New Roman" w:ascii="Times New Roman"/>
        </w:rPr>
        <w:tab/>
        <w:t xml:space="preserve">1. Pokreće se postupak radi utvrđivanje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nad </w:t>
      </w:r>
      <w:r w:rsidR="00245FC5">
        <w:rPr>
          <w:rFonts w:cs="Times New Roman" w:hAnsi="Times New Roman" w:ascii="Times New Roman"/>
        </w:rPr>
        <w:t xml:space="preserve">dužnikom </w:t>
      </w:r>
      <w:r w:rsidR="002536F1" w:rsidRPr="002536F1">
        <w:rPr>
          <w:rFonts w:cs="Times New Roman" w:hAnsi="Times New Roman" w:ascii="Times New Roman"/>
        </w:rPr>
        <w:t>PRINT COPY jednostavno društvo s ograničenom odgovornošću za trgovinu i usluge</w:t>
      </w:r>
      <w:r w:rsidR="002536F1">
        <w:rPr>
          <w:rFonts w:cs="Times New Roman" w:hAnsi="Times New Roman" w:ascii="Times New Roman"/>
        </w:rPr>
        <w:t xml:space="preserve">, Velika Gorica, Poljana Čička 52, MBS: </w:t>
      </w:r>
      <w:r w:rsidR="002536F1" w:rsidRPr="002536F1">
        <w:rPr>
          <w:rFonts w:cs="Times New Roman" w:hAnsi="Times New Roman" w:ascii="Times New Roman"/>
        </w:rPr>
        <w:t>080889547</w:t>
      </w:r>
      <w:r w:rsidR="002536F1">
        <w:rPr>
          <w:rFonts w:cs="Times New Roman" w:hAnsi="Times New Roman" w:ascii="Times New Roman"/>
        </w:rPr>
        <w:t xml:space="preserve"> OIB: </w:t>
      </w:r>
      <w:r w:rsidR="002536F1" w:rsidRPr="002536F1">
        <w:rPr>
          <w:rFonts w:cs="Times New Roman" w:hAnsi="Times New Roman" w:ascii="Times New Roman"/>
        </w:rPr>
        <w:t>57601647386</w:t>
      </w:r>
      <w:r w:rsidR="00EB1CF8">
        <w:rPr>
          <w:rFonts w:cs="Times New Roman" w:hAnsi="Times New Roman" w:ascii="Times New Roman"/>
        </w:rPr>
        <w:t>.</w:t>
      </w:r>
    </w:p>
    <w:p w:rsidRDefault="005529DD" w:rsidP="005F1595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C04838">
        <w:rPr>
          <w:rFonts w:cs="Times New Roman" w:hAnsi="Times New Roman" w:ascii="Times New Roman"/>
        </w:rPr>
        <w:t xml:space="preserve"> </w:t>
      </w:r>
      <w:r w:rsidR="002536F1">
        <w:rPr>
          <w:rFonts w:cs="Times New Roman" w:hAnsi="Times New Roman" w:ascii="Times New Roman"/>
        </w:rPr>
        <w:t>Slavku Travaru, Vantačići, Miroslava Celebrina 5</w:t>
      </w:r>
      <w:r w:rsidR="00C04838">
        <w:rPr>
          <w:rFonts w:cs="Times New Roman" w:hAnsi="Times New Roman" w:ascii="Times New Roman"/>
        </w:rPr>
        <w:t xml:space="preserve">, OIB: </w:t>
      </w:r>
      <w:r w:rsidR="002536F1">
        <w:rPr>
          <w:rFonts w:cs="Times New Roman" w:hAnsi="Times New Roman" w:ascii="Times New Roman"/>
        </w:rPr>
        <w:t>06632184995</w:t>
      </w:r>
      <w:r w:rsidR="00C04838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prokazni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prokazni popis imovine ili dostavi netočan ili nepotpun prokazni popis imovine odgovara vjerovnicima za štetu koju time prouzroči. </w:t>
      </w:r>
    </w:p>
    <w:p w:rsidRDefault="00961707" w:rsidP="005F1595" w:rsidR="005E5B68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F7797" w:rsidR="006F779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2536F1" w:rsidP="006F7797" w:rsidR="0064234C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20</w:t>
      </w:r>
      <w:r w:rsidR="00030365">
        <w:rPr>
          <w:rFonts w:cs="Times New Roman" w:hAnsi="Times New Roman" w:ascii="Times New Roman"/>
        </w:rPr>
        <w:t>. rujna</w:t>
      </w:r>
      <w:r w:rsidR="00E45B7D">
        <w:rPr>
          <w:rFonts w:cs="Times New Roman" w:hAnsi="Times New Roman" w:ascii="Times New Roman"/>
        </w:rPr>
        <w:t xml:space="preserve"> </w:t>
      </w:r>
      <w:r w:rsidR="00EB1CF8">
        <w:rPr>
          <w:rFonts w:cs="Times New Roman" w:hAnsi="Times New Roman" w:ascii="Times New Roman"/>
        </w:rPr>
        <w:t xml:space="preserve"> </w:t>
      </w:r>
      <w:r w:rsidR="006F7797">
        <w:rPr>
          <w:rFonts w:cs="Times New Roman" w:hAnsi="Times New Roman" w:ascii="Times New Roman"/>
        </w:rPr>
        <w:t xml:space="preserve">2016. </w:t>
      </w:r>
      <w:r w:rsidR="00947923">
        <w:rPr>
          <w:rFonts w:cs="Times New Roman" w:hAnsi="Times New Roman" w:ascii="Times New Roman"/>
        </w:rPr>
        <w:t xml:space="preserve"> </w:t>
      </w:r>
      <w:r w:rsidR="001D2C73">
        <w:rPr>
          <w:rFonts w:cs="Times New Roman" w:hAnsi="Times New Roman" w:ascii="Times New Roman"/>
        </w:rPr>
        <w:t xml:space="preserve">u </w:t>
      </w:r>
      <w:r>
        <w:rPr>
          <w:rFonts w:cs="Times New Roman" w:hAnsi="Times New Roman" w:ascii="Times New Roman"/>
        </w:rPr>
        <w:t>09,35</w:t>
      </w:r>
      <w:r w:rsidR="005E5B68">
        <w:rPr>
          <w:rFonts w:cs="Times New Roman" w:hAnsi="Times New Roman" w:ascii="Times New Roman"/>
        </w:rPr>
        <w:t xml:space="preserve"> </w:t>
      </w:r>
      <w:r w:rsidR="0064234C" w:rsidRPr="00947923">
        <w:rPr>
          <w:rFonts w:cs="Times New Roman" w:hAnsi="Times New Roman" w:ascii="Times New Roman"/>
        </w:rPr>
        <w:t>sati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</w:p>
    <w:p w:rsidRDefault="00961707" w:rsidP="005F1595" w:rsidR="00EE66B4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Petrinjska 8, soba 89/II – ulična zgrada na koje ročište se pozivaju:</w:t>
      </w:r>
    </w:p>
    <w:p w:rsidRDefault="00EE66B4" w:rsidP="005F1595" w:rsidR="00EB1CF8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EB1CF8" w:rsidR="00961707">
      <w:pPr>
        <w:ind w:firstLine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5F1595" w:rsidR="00EE66B4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EB1CF8" w:rsidP="005F1595" w:rsidR="00B560C9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ab/>
        <w:t xml:space="preserve"> </w:t>
      </w: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64234C" w:rsidP="00B560C9" w:rsidR="0064234C" w:rsidRPr="00947923">
      <w:pPr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EB1CF8" w:rsidR="00EB1CF8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 xml:space="preserve">Financijska agencija je podnijela prijedlog za otvaranje stečajnog postupka nad dužnikom </w:t>
      </w:r>
      <w:r w:rsidR="002536F1" w:rsidRPr="002536F1">
        <w:rPr>
          <w:rFonts w:cs="Times New Roman" w:hAnsi="Times New Roman" w:ascii="Times New Roman"/>
        </w:rPr>
        <w:t>PRINT COPY jednostavno društvo s ograničenom odgovornošću za trgovinu i usluge</w:t>
      </w:r>
      <w:r w:rsidR="002536F1">
        <w:rPr>
          <w:rFonts w:cs="Times New Roman" w:hAnsi="Times New Roman" w:ascii="Times New Roman"/>
        </w:rPr>
        <w:t xml:space="preserve">, Velika Gorica, Poljana Čička 52, MBS: </w:t>
      </w:r>
      <w:r w:rsidR="002536F1" w:rsidRPr="002536F1">
        <w:rPr>
          <w:rFonts w:cs="Times New Roman" w:hAnsi="Times New Roman" w:ascii="Times New Roman"/>
        </w:rPr>
        <w:t>080889547</w:t>
      </w:r>
      <w:r w:rsidR="002536F1">
        <w:rPr>
          <w:rFonts w:cs="Times New Roman" w:hAnsi="Times New Roman" w:ascii="Times New Roman"/>
        </w:rPr>
        <w:t xml:space="preserve"> OIB: </w:t>
      </w:r>
      <w:r w:rsidR="002536F1" w:rsidRPr="002536F1">
        <w:rPr>
          <w:rFonts w:cs="Times New Roman" w:hAnsi="Times New Roman" w:ascii="Times New Roman"/>
        </w:rPr>
        <w:t>57601647386</w:t>
      </w:r>
      <w:r w:rsidR="002536F1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 xml:space="preserve">temeljem čl. </w:t>
      </w:r>
      <w:r w:rsidR="002536F1">
        <w:rPr>
          <w:rFonts w:cs="Times New Roman" w:hAnsi="Times New Roman" w:ascii="Times New Roman"/>
        </w:rPr>
        <w:t>444 st. 2</w:t>
      </w:r>
      <w:r w:rsidR="00EB1CF8" w:rsidRPr="009815EF">
        <w:rPr>
          <w:rFonts w:cs="Times New Roman" w:hAnsi="Times New Roman" w:ascii="Times New Roman"/>
        </w:rPr>
        <w:t xml:space="preserve"> Stečajnog zakona (NN 71/15), a koji je zaprimljen na sudu </w:t>
      </w:r>
      <w:r w:rsidR="00C04838">
        <w:rPr>
          <w:rFonts w:cs="Times New Roman" w:hAnsi="Times New Roman" w:ascii="Times New Roman"/>
        </w:rPr>
        <w:t>22</w:t>
      </w:r>
      <w:r w:rsidR="00030365">
        <w:rPr>
          <w:rFonts w:cs="Times New Roman" w:hAnsi="Times New Roman" w:ascii="Times New Roman"/>
        </w:rPr>
        <w:t>. ožujka</w:t>
      </w:r>
      <w:r w:rsidR="00EB1CF8">
        <w:rPr>
          <w:rFonts w:cs="Times New Roman" w:hAnsi="Times New Roman" w:ascii="Times New Roman"/>
        </w:rPr>
        <w:t xml:space="preserve"> 2016.</w:t>
      </w:r>
      <w:r w:rsidR="00EB1CF8" w:rsidRPr="009815EF">
        <w:rPr>
          <w:rFonts w:cs="Times New Roman" w:hAnsi="Times New Roman" w:ascii="Times New Roman"/>
        </w:rPr>
        <w:t xml:space="preserve"> godine  u kojem se navodi da stečajni dužnik u očevidniku redoslijeda osnova za plaćanje ima evidentirane neizvršene osnove za plaćanje u neprekinutom ra</w:t>
      </w:r>
      <w:r w:rsidR="00B5185A">
        <w:rPr>
          <w:rFonts w:cs="Times New Roman" w:hAnsi="Times New Roman" w:ascii="Times New Roman"/>
        </w:rPr>
        <w:t>zdoblju od 120 dana te da ima 1</w:t>
      </w:r>
      <w:r w:rsidR="00030365">
        <w:rPr>
          <w:rFonts w:cs="Times New Roman" w:hAnsi="Times New Roman" w:ascii="Times New Roman"/>
        </w:rPr>
        <w:t xml:space="preserve"> </w:t>
      </w:r>
      <w:r w:rsidR="00B5185A">
        <w:rPr>
          <w:rFonts w:cs="Times New Roman" w:hAnsi="Times New Roman" w:ascii="Times New Roman"/>
        </w:rPr>
        <w:t xml:space="preserve">zaposlenog </w:t>
      </w:r>
      <w:r w:rsidR="00EB1CF8" w:rsidRPr="009815EF">
        <w:rPr>
          <w:rFonts w:cs="Times New Roman" w:hAnsi="Times New Roman" w:ascii="Times New Roman"/>
        </w:rPr>
        <w:t xml:space="preserve"> radnika.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EB1CF8" w:rsidR="00961707" w:rsidRPr="00947923">
      <w:pPr>
        <w:ind w:firstLine="705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D5190F" w:rsidR="00961707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B560C9" w:rsidR="0064234C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osobe koje za dužnika obavljaju  </w:t>
      </w:r>
    </w:p>
    <w:p w:rsidRDefault="00E055D0" w:rsidP="0064234C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961707" w:rsidR="00E055D0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E055D0" w:rsidR="00E055D0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U Zagrebu, </w:t>
      </w:r>
      <w:r w:rsidR="002536F1">
        <w:rPr>
          <w:rFonts w:cs="Times New Roman" w:hAnsi="Times New Roman" w:ascii="Times New Roman"/>
        </w:rPr>
        <w:t>25</w:t>
      </w:r>
      <w:r w:rsidR="00030365">
        <w:rPr>
          <w:rFonts w:cs="Times New Roman" w:hAnsi="Times New Roman" w:ascii="Times New Roman"/>
        </w:rPr>
        <w:t>. srpnja</w:t>
      </w:r>
      <w:r w:rsidR="00EB1CF8">
        <w:rPr>
          <w:rFonts w:cs="Times New Roman" w:hAnsi="Times New Roman" w:ascii="Times New Roman"/>
        </w:rPr>
        <w:t xml:space="preserve"> </w:t>
      </w:r>
      <w:r w:rsidR="006F7797">
        <w:rPr>
          <w:rFonts w:cs="Times New Roman" w:hAnsi="Times New Roman" w:ascii="Times New Roman"/>
        </w:rPr>
        <w:t>2016</w:t>
      </w:r>
      <w:r w:rsidR="00EE66B4">
        <w:rPr>
          <w:rFonts w:cs="Times New Roman" w:hAnsi="Times New Roman" w:ascii="Times New Roman"/>
        </w:rPr>
        <w:t xml:space="preserve">. </w:t>
      </w:r>
      <w:r w:rsidR="00947923">
        <w:rPr>
          <w:rFonts w:cs="Times New Roman" w:hAnsi="Times New Roman" w:ascii="Times New Roman"/>
        </w:rPr>
        <w:t xml:space="preserve"> </w:t>
      </w:r>
    </w:p>
    <w:p w:rsidRDefault="00E055D0" w:rsidP="00E055D0" w:rsidR="00E055D0" w:rsidRPr="00947923">
      <w:pPr>
        <w:jc w:val="center"/>
        <w:rPr>
          <w:rFonts w:cs="Times New Roman" w:hAnsi="Times New Roman" w:ascii="Times New Roman"/>
        </w:rPr>
      </w:pP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 xml:space="preserve">SUDAC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>Nada Kraljić</w:t>
      </w:r>
      <w:r w:rsidR="00FA4A61">
        <w:rPr>
          <w:rFonts w:cs="Times New Roman" w:hAnsi="Times New Roman" w:ascii="Times New Roman"/>
        </w:rPr>
        <w:t>,v.r.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POUKA O PRAVNOM LIJEKU: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E055D0" w:rsidR="006F779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D5190F" w:rsidP="00E055D0" w:rsidR="00D5190F" w:rsidRPr="00947923">
      <w:pPr>
        <w:rPr>
          <w:rFonts w:cs="Times New Roman" w:hAnsi="Times New Roman" w:ascii="Times New Roman"/>
        </w:rPr>
      </w:pPr>
    </w:p>
    <w:p w:rsidRDefault="00FA4A61" w:rsidR="00FA4A61" w:rsidRPr="00FA4A61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FA4A61">
        <w:rPr>
          <w:rFonts w:cs="Times New Roman" w:hAnsi="Times New Roman" w:ascii="Times New Roman"/>
        </w:rPr>
        <w:t>Za točnost otpravka-ovl.službenik</w:t>
      </w:r>
    </w:p>
    <w:p w:rsidRDefault="00FA4A61" w:rsidP="00FA4A61" w:rsidR="00FA4A61" w:rsidRPr="00FA4A61">
      <w:pPr>
        <w:ind w:firstLine="708" w:left="4956"/>
        <w:rPr>
          <w:rFonts w:cs="Times New Roman" w:hAnsi="Times New Roman" w:ascii="Times New Roman"/>
        </w:rPr>
      </w:pPr>
      <w:r w:rsidRPr="00FA4A61">
        <w:rPr>
          <w:rFonts w:cs="Times New Roman" w:hAnsi="Times New Roman" w:ascii="Times New Roman"/>
        </w:rPr>
        <w:t>Vinka Mihalinčić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</w:p>
    <w:p w:rsidRDefault="00E055D0" w:rsidP="005F1595" w:rsidR="00E055D0" w:rsidRPr="00947923">
      <w:pPr>
        <w:rPr>
          <w:rFonts w:cs="Times New Roman" w:hAnsi="Times New Roman" w:ascii="Times New Roman"/>
        </w:rPr>
      </w:pPr>
    </w:p>
    <w:sectPr w:rsidSect="00D5190F" w:rsidR="00E055D0" w:rsidRPr="00947923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30D" w:rsidR="0008230D">
      <w:r>
        <w:separator/>
      </w:r>
    </w:p>
  </w:endnote>
  <w:endnote w:id="0" w:type="continuationSeparator">
    <w:p w:rsidRDefault="0008230D" w:rsidR="000823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30D" w:rsidR="0008230D">
      <w:r>
        <w:separator/>
      </w:r>
    </w:p>
  </w:footnote>
  <w:footnote w:id="0" w:type="continuationSeparator">
    <w:p w:rsidRDefault="0008230D" w:rsidR="000823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4A6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 </w:t>
    </w:r>
    <w:r>
      <w:rPr>
        <w:rFonts w:cs="Times New Roman" w:hAnsi="Times New Roman" w:ascii="Times New Roman"/>
      </w:rPr>
      <w:t>31-ST-</w:t>
    </w:r>
    <w:r w:rsidR="002536F1">
      <w:rPr>
        <w:rFonts w:cs="Times New Roman" w:hAnsi="Times New Roman" w:ascii="Times New Roman"/>
      </w:rPr>
      <w:t>3102/16-3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30365"/>
    <w:rsid w:val="00061A23"/>
    <w:rsid w:val="0008230D"/>
    <w:rsid w:val="000A5AEC"/>
    <w:rsid w:val="000E5779"/>
    <w:rsid w:val="0011212C"/>
    <w:rsid w:val="00136955"/>
    <w:rsid w:val="0014066B"/>
    <w:rsid w:val="001D2C73"/>
    <w:rsid w:val="00245FC5"/>
    <w:rsid w:val="002536F1"/>
    <w:rsid w:val="00310E11"/>
    <w:rsid w:val="0036711B"/>
    <w:rsid w:val="003827FA"/>
    <w:rsid w:val="004A5CC8"/>
    <w:rsid w:val="004B2C43"/>
    <w:rsid w:val="0051632E"/>
    <w:rsid w:val="00520846"/>
    <w:rsid w:val="00530459"/>
    <w:rsid w:val="005527E9"/>
    <w:rsid w:val="005529DD"/>
    <w:rsid w:val="005E5B68"/>
    <w:rsid w:val="005F1595"/>
    <w:rsid w:val="00604219"/>
    <w:rsid w:val="00631D91"/>
    <w:rsid w:val="0064234C"/>
    <w:rsid w:val="00653B08"/>
    <w:rsid w:val="006E60B8"/>
    <w:rsid w:val="006F7797"/>
    <w:rsid w:val="007211FF"/>
    <w:rsid w:val="00775A37"/>
    <w:rsid w:val="007F7106"/>
    <w:rsid w:val="008D4645"/>
    <w:rsid w:val="00900D13"/>
    <w:rsid w:val="00947923"/>
    <w:rsid w:val="00961707"/>
    <w:rsid w:val="009F313C"/>
    <w:rsid w:val="00AD0DB4"/>
    <w:rsid w:val="00B5185A"/>
    <w:rsid w:val="00B560C9"/>
    <w:rsid w:val="00C04838"/>
    <w:rsid w:val="00C569DF"/>
    <w:rsid w:val="00D46BC3"/>
    <w:rsid w:val="00D5190F"/>
    <w:rsid w:val="00D64440"/>
    <w:rsid w:val="00D70AF4"/>
    <w:rsid w:val="00D76787"/>
    <w:rsid w:val="00D8106B"/>
    <w:rsid w:val="00DA470E"/>
    <w:rsid w:val="00E055D0"/>
    <w:rsid w:val="00E45B7D"/>
    <w:rsid w:val="00E615BA"/>
    <w:rsid w:val="00E74D24"/>
    <w:rsid w:val="00EB1CF8"/>
    <w:rsid w:val="00EE66B4"/>
    <w:rsid w:val="00F86209"/>
    <w:rsid w:val="00FA4A61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4A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4A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4A61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4A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4A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4A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4A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4A61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4A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4A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3102</izvorni_sadrzaj>
    <derivirana_varijabla naziv="DomainObject.Predmet.Broj_1">3102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St-3102/2016</izvorni_sadrzaj>
    <derivirana_varijabla naziv="DomainObject.Predmet.OznakaBroj_1">St-3102/2016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PRINT COPY jednostavno društvo s ograničenom odgovornošću za trgovinu i usluge</izvorni_sadrzaj>
    <derivirana_varijabla naziv="DomainObject.Predmet.ProtustrankaFormated_1">  PRINT COPY jednostavno društvo s ograničenom odgovornošću za trgovinu i usluge</derivirana_varijabla>
  </DomainObject.Predmet.ProtustrankaFormated>
  <DomainObject.Predmet.ProtustrankaFormatedOIB>
    <izvorni_sadrzaj>  PRINT COPY jednostavno društvo s ograničenom odgovornošću za trgovinu i usluge, OIB 57601647386</izvorni_sadrzaj>
    <derivirana_varijabla naziv="DomainObject.Predmet.ProtustrankaFormatedOIB_1">  PRINT COPY jednostavno društvo s ograničenom odgovornošću za trgovinu i usluge, OIB 57601647386</derivirana_varijabla>
  </DomainObject.Predmet.ProtustrankaFormatedOIB>
  <DomainObject.Predmet.ProtustrankaFormatedWithAdress>
    <izvorni_sadrzaj> PRINT COPY jednostavno društvo s ograničenom odgovornošću za trgovinu i usluge, Poljana Čička 52, 10410 Velika Gorica</izvorni_sadrzaj>
    <derivirana_varijabla naziv="DomainObject.Predmet.ProtustrankaFormatedWithAdress_1"> PRINT COPY jednostavno društvo s ograničenom odgovornošću za trgovinu i usluge, Poljana Čička 52, 10410 Velika Gorica</derivirana_varijabla>
  </DomainObject.Predmet.ProtustrankaFormatedWithAdress>
  <DomainObject.Predmet.ProtustrankaFormatedWithAdressOIB>
    <izvorni_sadrzaj> PRINT COPY jednostavno društvo s ograničenom odgovornošću za trgovinu i usluge, OIB 57601647386, Poljana Čička 52, 10410 Velika Gorica</izvorni_sadrzaj>
    <derivirana_varijabla naziv="DomainObject.Predmet.ProtustrankaFormatedWithAdressOIB_1"> PRINT COPY jednostavno društvo s ograničenom odgovornošću za trgovinu i usluge, OIB 57601647386, Poljana Čička 52, 10410 Velika Gorica</derivirana_varijabla>
  </DomainObject.Predmet.ProtustrankaFormatedWithAdressOIB>
  <DomainObject.Predmet.ProtustrankaWithAdress>
    <izvorni_sadrzaj>PRINT COPY jednostavno društvo s ograničenom odgovornošću za trgovinu i usluge Poljana Čička 52, 10410 Velika Gorica</izvorni_sadrzaj>
    <derivirana_varijabla naziv="DomainObject.Predmet.ProtustrankaWithAdress_1">PRINT COPY jednostavno društvo s ograničenom odgovornošću za trgovinu i usluge Poljana Čička 52, 10410 Velika Gorica</derivirana_varijabla>
  </DomainObject.Predmet.ProtustrankaWithAdress>
  <DomainObject.Predmet.ProtustrankaWithAdressOIB>
    <izvorni_sadrzaj>PRINT COPY jednostavno društvo s ograničenom odgovornošću za trgovinu i usluge, OIB 57601647386, Poljana Čička 52, 10410 Velika Gorica</izvorni_sadrzaj>
    <derivirana_varijabla naziv="DomainObject.Predmet.ProtustrankaWithAdressOIB_1">PRINT COPY jednostavno društvo s ograničenom odgovornošću za trgovinu i usluge, OIB 57601647386, Poljana Čička 52, 10410 Velika Gorica</derivirana_varijabla>
  </DomainObject.Predmet.ProtustrankaWithAdressOIB>
  <DomainObject.Predmet.ProtustrankaNazivFormated>
    <izvorni_sadrzaj>PRINT COPY jednostavno društvo s ograničenom odgovornošću za trgovinu i usluge</izvorni_sadrzaj>
    <derivirana_varijabla naziv="DomainObject.Predmet.ProtustrankaNazivFormated_1">PRINT COPY jednostavno društvo s ograničenom odgovornošću za trgovinu i usluge</derivirana_varijabla>
  </DomainObject.Predmet.ProtustrankaNazivFormated>
  <DomainObject.Predmet.ProtustrankaNazivFormatedOIB>
    <izvorni_sadrzaj>PRINT COPY jednostavno društvo s ograničenom odgovornošću za trgovinu i usluge, OIB 57601647386</izvorni_sadrzaj>
    <derivirana_varijabla naziv="DomainObject.Predmet.ProtustrankaNazivFormatedOIB_1">PRINT COPY jednostavno društvo s ograničenom odgovornošću za trgovinu i usluge, OIB 57601647386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PRINT COPY jednostavno društvo s ograničenom odgovornošću za trgovinu i usluge</item>
    </izvorni_sadrzaj>
    <derivirana_varijabla naziv="DomainObject.Predmet.ProtuStrankaListFormated_1">
      <item>PRINT COPY jednostavno društvo s ograničenom odgovornošću za trgovinu i usluge</item>
    </derivirana_varijabla>
  </DomainObject.Predmet.ProtuStrankaListFormated>
  <DomainObject.Predmet.ProtuStrankaListFormatedOIB>
    <izvorni_sadrzaj>
      <item>PRINT COPY jednostavno društvo s ograničenom odgovornošću za trgovinu i usluge, OIB 57601647386</item>
    </izvorni_sadrzaj>
    <derivirana_varijabla naziv="DomainObject.Predmet.ProtuStrankaListFormatedOIB_1">
      <item>PRINT COPY jednostavno društvo s ograničenom odgovornošću za trgovinu i usluge, OIB 57601647386</item>
    </derivirana_varijabla>
  </DomainObject.Predmet.ProtuStrankaListFormatedOIB>
  <DomainObject.Predmet.ProtuStrankaListFormatedWithAdress>
    <izvorni_sadrzaj>
      <item>PRINT COPY jednostavno društvo s ograničenom odgovornošću za trgovinu i usluge, Poljana Čička 52, 10410 Velika Gorica</item>
    </izvorni_sadrzaj>
    <derivirana_varijabla naziv="DomainObject.Predmet.ProtuStrankaListFormatedWithAdress_1">
      <item>PRINT COPY jednostavno društvo s ograničenom odgovornošću za trgovinu i usluge, Poljana Čička 52, 10410 Velika Gorica</item>
    </derivirana_varijabla>
  </DomainObject.Predmet.ProtuStrankaListFormatedWithAdress>
  <DomainObject.Predmet.ProtuStrankaListFormatedWithAdressOIB>
    <izvorni_sadrzaj>
      <item>PRINT COPY jednostavno društvo s ograničenom odgovornošću za trgovinu i usluge, OIB 57601647386, Poljana Čička 52, 10410 Velika Gorica</item>
    </izvorni_sadrzaj>
    <derivirana_varijabla naziv="DomainObject.Predmet.ProtuStrankaListFormatedWithAdressOIB_1">
      <item>PRINT COPY jednostavno društvo s ograničenom odgovornošću za trgovinu i usluge, OIB 57601647386, Poljana Čička 52, 10410 Velika Gorica</item>
    </derivirana_varijabla>
  </DomainObject.Predmet.ProtuStrankaListFormatedWithAdressOIB>
  <DomainObject.Predmet.ProtuStrankaListNazivFormated>
    <izvorni_sadrzaj>
      <item>PRINT COPY jednostavno društvo s ograničenom odgovornošću za trgovinu i usluge</item>
    </izvorni_sadrzaj>
    <derivirana_varijabla naziv="DomainObject.Predmet.ProtuStrankaListNazivFormated_1">
      <item>PRINT COPY jednostavno društvo s ograničenom odgovornošću za trgovinu i usluge</item>
    </derivirana_varijabla>
  </DomainObject.Predmet.ProtuStrankaListNazivFormated>
  <DomainObject.Predmet.ProtuStrankaListNazivFormatedOIB>
    <izvorni_sadrzaj>
      <item>PRINT COPY jednostavno društvo s ograničenom odgovornošću za trgovinu i usluge, OIB 57601647386</item>
    </izvorni_sadrzaj>
    <derivirana_varijabla naziv="DomainObject.Predmet.ProtuStrankaListNazivFormatedOIB_1">
      <item>PRINT COPY jednostavno društvo s ograničenom odgovornošću za trgovinu i usluge, OIB 57601647386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2016.</izvorni_sadrzaj>
    <derivirana_varijabla naziv="DomainObject.Datum_1">25.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PRINT COPY jednostavno društvo s ograničenom odgovornošću za trgovinu i usluge</izvorni_sadrzaj>
    <derivirana_varijabla naziv="DomainObject.Predmet.ProtustrankaIDrugi_1">PRINT COPY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PRINT COPY jednostavno društvo s ograničenom odgovornošću za trgovinu i usluge, OIB 57601647386, Poljana Čička 52, 10410 Velika Gorica</izvorni_sadrzaj>
    <derivirana_varijabla naziv="DomainObject.Predmet.ProtustrankaIDrugiAdressOIB_1">PRINT COPY jednostavno društvo s ograničenom odgovornošću za trgovinu i usluge, OIB 57601647386, Poljana Čička 52,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PRINT COPY jednostavno društvo s ograničenom odgovornošću za trgovinu i usluge</item>
    </izvorni_sadrzaj>
    <derivirana_varijabla naziv="DomainObject.Predmet.SudioniciListNaziv_1">
      <item>FINA Regionalni centar Zagreb</item>
      <item>PRINT COPY jednostavno društvo s ograničenom odgovornošću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PRINT COPY jednostavno društvo s ograničenom odgovornošću za trgovinu i usluge, OIB 57601647386, Poljana Čička 52,10410 Velika Gorica</item>
    </izvorni_sadrzaj>
    <derivirana_varijabla naziv="DomainObject.Predmet.SudioniciListAdressOIB_1">
      <item>FINA Regionalni centar Zagreb, OIB 85821130368, Trg svibanjskih žrtava 1995. br. 1,10000 Zagreb</item>
      <item>PRINT COPY jednostavno društvo s ograničenom odgovornošću za trgovinu i usluge, OIB 57601647386, Poljana Čička 52,10410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57601647386</item>
    </izvorni_sadrzaj>
    <derivirana_varijabla naziv="DomainObject.Predmet.SudioniciListNazivOIB_1">
      <item>, OIB 85821130368</item>
      <item>, OIB 57601647386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EB467F-5162-40E5-803A-DBA53F4FA7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640</properties:Words>
  <properties:Characters>3468</properties:Characters>
  <properties:Lines>87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4166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2016-07-25T12:50:00Z</dcterms:created>
  <dc:creator>vmihalincic</dc:creator>
  <cp:lastModifiedBy>Vinka Mihalinčić</cp:lastModifiedBy>
  <cp:lastPrinted>2016-02-04T13:08:00Z</cp:lastPrinted>
  <dcterms:modified xmlns:xsi="http://www.w3.org/2001/XMLSchema-instance" xsi:type="dcterms:W3CDTF">2016-07-25T12:51:00Z</dcterms:modified>
  <cp:revision>3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