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c5ad" w14:paraId="d10c5ad" w:rsidRDefault="00120BAB" w:rsidP="00910611" w:rsidR="00120B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BAB" w:rsidP="00910611" w:rsidR="00120BAB">
      <w:r>
        <w:rPr>
          <w:rFonts w:eastAsia="MS Mincho"/>
        </w:rPr>
        <w:t>REPUBLIKA HRVATSKA</w:t>
      </w:r>
    </w:p>
    <w:p w:rsidRDefault="00120BAB" w:rsidP="00910611" w:rsidR="00120BAB">
      <w:r>
        <w:rPr>
          <w:rFonts w:eastAsia="MS Mincho"/>
        </w:rPr>
        <w:t>TRGOVAČKI SUD U RIJECI</w:t>
      </w:r>
    </w:p>
    <w:p w:rsidRDefault="00120BAB" w:rsidR="00120B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BC3C2D">
        <w:t xml:space="preserve">5. </w:t>
      </w:r>
      <w:r w:rsidR="00864BEA">
        <w:t>travnja</w:t>
      </w:r>
      <w:r w:rsidR="00E36928">
        <w:t xml:space="preserve"> 2018</w:t>
      </w:r>
      <w:r w:rsidR="00146F91">
        <w:t>.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RADE MALOBABIĆ na radnom mjestu PRAVNIK, s kojim se ugovor o radu sklapa od 01. do </w:t>
      </w:r>
      <w:r w:rsidR="00864BEA">
        <w:rPr>
          <w:rFonts w:hAnsi="Times New Roman" w:ascii="Times New Roman"/>
          <w:sz w:val="24"/>
          <w:szCs w:val="24"/>
        </w:rPr>
        <w:t>30. travnja</w:t>
      </w:r>
      <w:r w:rsidR="00E36928">
        <w:rPr>
          <w:rFonts w:hAnsi="Times New Roman" w:ascii="Times New Roman"/>
          <w:sz w:val="24"/>
          <w:szCs w:val="24"/>
        </w:rPr>
        <w:t xml:space="preserve"> 2018</w:t>
      </w:r>
      <w:r w:rsidRPr="00400F3E">
        <w:rPr>
          <w:rFonts w:hAnsi="Times New Roman" w:ascii="Times New Roman"/>
          <w:sz w:val="24"/>
          <w:szCs w:val="24"/>
        </w:rPr>
        <w:t>.</w:t>
      </w:r>
      <w:r w:rsidR="00864BEA">
        <w:rPr>
          <w:rFonts w:hAnsi="Times New Roman" w:ascii="Times New Roman"/>
          <w:sz w:val="24"/>
          <w:szCs w:val="24"/>
        </w:rPr>
        <w:t xml:space="preserve"> i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TOMISLAV JOVIĆ na radnom mjestu ČUVAR, s kojim se ugovor o radu sklapa od </w:t>
      </w:r>
      <w:r w:rsidR="00864BEA" w:rsidRPr="00400F3E">
        <w:rPr>
          <w:rFonts w:hAnsi="Times New Roman" w:ascii="Times New Roman"/>
          <w:sz w:val="24"/>
          <w:szCs w:val="24"/>
        </w:rPr>
        <w:t xml:space="preserve">01. do </w:t>
      </w:r>
      <w:r w:rsidR="00864BEA">
        <w:rPr>
          <w:rFonts w:hAnsi="Times New Roman" w:ascii="Times New Roman"/>
          <w:sz w:val="24"/>
          <w:szCs w:val="24"/>
        </w:rPr>
        <w:t>30. travnja</w:t>
      </w:r>
      <w:r w:rsidR="00BC3C2D">
        <w:rPr>
          <w:rFonts w:hAnsi="Times New Roman" w:ascii="Times New Roman"/>
          <w:sz w:val="24"/>
          <w:szCs w:val="24"/>
        </w:rPr>
        <w:t xml:space="preserve"> </w:t>
      </w:r>
      <w:r w:rsidR="00E36928">
        <w:rPr>
          <w:rFonts w:hAnsi="Times New Roman" w:ascii="Times New Roman"/>
          <w:sz w:val="24"/>
          <w:szCs w:val="24"/>
        </w:rPr>
        <w:t>2018</w:t>
      </w:r>
      <w:r w:rsidR="00E36928" w:rsidRPr="00400F3E">
        <w:rPr>
          <w:rFonts w:hAnsi="Times New Roman" w:ascii="Times New Roman"/>
          <w:sz w:val="24"/>
          <w:szCs w:val="24"/>
        </w:rPr>
        <w:t>.</w:t>
      </w:r>
      <w:r w:rsidRPr="00400F3E">
        <w:rPr>
          <w:rFonts w:hAnsi="Times New Roman" w:ascii="Times New Roman"/>
          <w:sz w:val="24"/>
          <w:szCs w:val="24"/>
        </w:rPr>
        <w:t xml:space="preserve">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120BAB" w:rsidP="0073588E" w:rsidR="00120BAB" w:rsidRPr="009913AF">
      <w:pPr>
        <w:jc w:val="center"/>
        <w:rPr>
          <w:bCs/>
        </w:rPr>
      </w:pP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864BEA">
        <w:rPr>
          <w:bCs/>
        </w:rPr>
        <w:t>4. travnja</w:t>
      </w:r>
      <w:r w:rsidR="00E36928">
        <w:rPr>
          <w:bCs/>
        </w:rPr>
        <w:t xml:space="preserve"> 2018</w:t>
      </w:r>
      <w:r w:rsidRPr="009913AF">
        <w:rPr>
          <w:bCs/>
        </w:rPr>
        <w:t>.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400F3E">
        <w:rPr>
          <w:bCs/>
        </w:rPr>
        <w:t xml:space="preserve">, </w:t>
      </w:r>
      <w:r w:rsidR="00791D70">
        <w:rPr>
          <w:bCs/>
        </w:rPr>
        <w:t>71/15</w:t>
      </w:r>
      <w:r w:rsidR="00400F3E">
        <w:rPr>
          <w:bCs/>
        </w:rPr>
        <w:t xml:space="preserve"> i 104/17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120BAB" w:rsidP="0073588E" w:rsidR="00120BAB" w:rsidRPr="009913AF">
      <w:pPr>
        <w:jc w:val="both"/>
      </w:pPr>
    </w:p>
    <w:p w:rsidRDefault="0073588E" w:rsidP="0073588E" w:rsidR="0073588E">
      <w:pPr>
        <w:jc w:val="center"/>
      </w:pPr>
      <w:r w:rsidRPr="009913AF">
        <w:t xml:space="preserve">Rijeka, </w:t>
      </w:r>
      <w:r w:rsidR="00BC3C2D">
        <w:t xml:space="preserve">5. </w:t>
      </w:r>
      <w:r w:rsidR="00864BEA">
        <w:t>travnja</w:t>
      </w:r>
      <w:r w:rsidR="00E36928">
        <w:t xml:space="preserve"> 2018</w:t>
      </w:r>
      <w:r w:rsidRPr="009913AF">
        <w:t>.</w:t>
      </w:r>
    </w:p>
    <w:p w:rsidRDefault="00F01648" w:rsidP="0073588E" w:rsidR="00F01648">
      <w:pPr>
        <w:jc w:val="center"/>
      </w:pPr>
    </w:p>
    <w:p w:rsidRDefault="00120BAB" w:rsidP="0073588E" w:rsidR="00120BAB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sectPr w:rsidSect="008B16A3" w:rsidR="00453A6A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15A" w:rsidR="0053215A">
      <w:r>
        <w:separator/>
      </w:r>
    </w:p>
  </w:endnote>
  <w:endnote w:id="0" w:type="continuationSeparator">
    <w:p w:rsidRDefault="0053215A" w:rsidR="00532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4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15A" w:rsidR="0053215A">
      <w:r>
        <w:separator/>
      </w:r>
    </w:p>
  </w:footnote>
  <w:footnote w:id="0" w:type="continuationSeparator">
    <w:p w:rsidRDefault="0053215A" w:rsidR="00532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120BAB">
      <w:t>-1627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0635"/>
    <w:rsid w:val="000F7C25"/>
    <w:rsid w:val="0010062D"/>
    <w:rsid w:val="00120BAB"/>
    <w:rsid w:val="00126112"/>
    <w:rsid w:val="00127D31"/>
    <w:rsid w:val="001346FA"/>
    <w:rsid w:val="00146F91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D533A"/>
    <w:rsid w:val="002E4EB9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0F3E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215A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4BEA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07F95"/>
    <w:rsid w:val="00916107"/>
    <w:rsid w:val="00922CBA"/>
    <w:rsid w:val="00927D8D"/>
    <w:rsid w:val="00944B9B"/>
    <w:rsid w:val="009534E4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C3C2D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E62FF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36928"/>
    <w:rsid w:val="00E50B56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D74A6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7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7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41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258</properties:Words>
  <properties:Characters>1238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2018-04-05T12:21:00Z</dcterms:created>
  <dc:creator>M San Grupa</dc:creator>
  <cp:lastModifiedBy>Danijela Fumić</cp:lastModifiedBy>
  <cp:lastPrinted>2011-08-22T08:55:00Z</cp:lastPrinted>
  <dcterms:modified xmlns:xsi="http://www.w3.org/2001/XMLSchema-instance" xsi:type="dcterms:W3CDTF">2018-04-05T12:22:00Z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(160 10 odobrenje za sklapanje novih ugovora o radu na određeno83.docx)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