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1458" w14:paraId="8a81458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9D3475" w:rsidRPr="009D3475">
        <w:t>OMNIA 94 d.o.o., OIB: 71686583722, Stobreč, Sv. Josipa 1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A50A6">
        <w:t>12</w:t>
      </w:r>
      <w:r>
        <w:t>. lipnja 2017</w:t>
      </w:r>
      <w:r w:rsidR="007F6FFF">
        <w:t xml:space="preserve">. godine sa početkom u </w:t>
      </w:r>
      <w:r w:rsidR="009D3475">
        <w:t>11</w:t>
      </w:r>
      <w:r w:rsidR="00A17B3D">
        <w:t>:</w:t>
      </w:r>
      <w:r w:rsidR="009D3475">
        <w:t>45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EE58BE">
      <w:t>1700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357E0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D3475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84BFF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33EE1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EE58BE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3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3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St-1700/2016</izvorni_sadrzaj>
    <derivirana_varijabla naziv="DomainObject.Predmet.OznakaBroj_1">St-1700/2016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OMNIA 94, društvo s ograničenom odgovornošću za izdavačku i trgovačku djelatnost</izvorni_sadrzaj>
    <derivirana_varijabla naziv="DomainObject.Predmet.ProtustrankaFormated_1">  OMNIA 94, društvo s ograničenom odgovornošću za izdavačku i trgovačku djelatnost</derivirana_varijabla>
  </DomainObject.Predmet.ProtustrankaFormated>
  <DomainObject.Predmet.ProtustrankaFormatedOIB>
    <izvorni_sadrzaj>  OMNIA 94, društvo s ograničenom odgovornošću za izdavačku i trgovačku djelatnost, OIB 71686583722</izvorni_sadrzaj>
    <derivirana_varijabla naziv="DomainObject.Predmet.ProtustrankaFormatedOIB_1">  OMNIA 94, društvo s ograničenom odgovornošću za izdavačku i trgovačku djelatnost, OIB 71686583722</derivirana_varijabla>
  </DomainObject.Predmet.ProtustrankaFormatedOIB>
  <DomainObject.Predmet.ProtustrankaFormatedWithAdress>
    <izvorni_sadrzaj> OMNIA 94, društvo s ograničenom odgovornošću za izdavačku i trgovačku djelatnost, Sv. Josipa 1, 21311 Stobreč</izvorni_sadrzaj>
    <derivirana_varijabla naziv="DomainObject.Predmet.ProtustrankaFormatedWithAdress_1"> OMNIA 94, društvo s ograničenom odgovornošću za izdavačku i trgovačku djelatnost, Sv. Josipa 1, 21311 Stobreč</derivirana_varijabla>
  </DomainObject.Predmet.ProtustrankaFormatedWithAdress>
  <DomainObject.Predmet.ProtustrankaFormatedWithAdressOIB>
    <izvorni_sadrzaj> OMNIA 94, društvo s ograničenom odgovornošću za izdavačku i trgovačku djelatnost, OIB 71686583722, Sv. Josipa 1, 21311 Stobreč</izvorni_sadrzaj>
    <derivirana_varijabla naziv="DomainObject.Predmet.ProtustrankaFormatedWithAdressOIB_1"> OMNIA 94, društvo s ograničenom odgovornošću za izdavačku i trgovačku djelatnost, OIB 71686583722, Sv. Josipa 1, 21311 Stobreč</derivirana_varijabla>
  </DomainObject.Predmet.ProtustrankaFormatedWithAdressOIB>
  <DomainObject.Predmet.ProtustrankaWithAdress>
    <izvorni_sadrzaj>OMNIA 94, društvo s ograničenom odgovornošću za izdavačku i trgovačku djelatnost Sv. Josipa 1, 21311 Stobreč</izvorni_sadrzaj>
    <derivirana_varijabla naziv="DomainObject.Predmet.ProtustrankaWithAdress_1">OMNIA 94, društvo s ograničenom odgovornošću za izdavačku i trgovačku djelatnost Sv. Josipa 1, 21311 Stobreč</derivirana_varijabla>
  </DomainObject.Predmet.ProtustrankaWithAdress>
  <DomainObject.Predmet.ProtustrankaWithAdressOIB>
    <izvorni_sadrzaj>OMNIA 94, društvo s ograničenom odgovornošću za izdavačku i trgovačku djelatnost, OIB 71686583722, Sv. Josipa 1, 21311 Stobreč</izvorni_sadrzaj>
    <derivirana_varijabla naziv="DomainObject.Predmet.ProtustrankaWithAdressOIB_1">OMNIA 94, društvo s ograničenom odgovornošću za izdavačku i trgovačku djelatnost, OIB 71686583722, Sv. Josipa 1, 21311 Stobreč</derivirana_varijabla>
  </DomainObject.Predmet.ProtustrankaWithAdressOIB>
  <DomainObject.Predmet.ProtustrankaNazivFormated>
    <izvorni_sadrzaj>OMNIA 94, društvo s ograničenom odgovornošću za izdavačku i trgovačku djelatnost</izvorni_sadrzaj>
    <derivirana_varijabla naziv="DomainObject.Predmet.ProtustrankaNazivFormated_1">OMNIA 94, društvo s ograničenom odgovornošću za izdavačku i trgovačku djelatnost</derivirana_varijabla>
  </DomainObject.Predmet.ProtustrankaNazivFormated>
  <DomainObject.Predmet.ProtustrankaNazivFormatedOIB>
    <izvorni_sadrzaj>OMNIA 94, društvo s ograničenom odgovornošću za izdavačku i trgovačku djelatnost, OIB 71686583722</izvorni_sadrzaj>
    <derivirana_varijabla naziv="DomainObject.Predmet.ProtustrankaNazivFormatedOIB_1">OMNIA 94, društvo s ograničenom odgovornošću za izdavačku i trgovačku djelatnost, OIB 71686583722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7658.19</izvorni_sadrzaj>
    <derivirana_varijabla naziv="DomainObject.Predmet.TrenutnaVrijednost_1">7658.19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OMNIA 94, društvo s ograničenom odgovornošću za izdavačku i trgovačku djelatnost</item>
    </izvorni_sadrzaj>
    <derivirana_varijabla naziv="DomainObject.Predmet.ProtuStrankaListFormated_1">
      <item>OMNIA 94, društvo s ograničenom odgovornošću za izdavačku i trgovačku djelatnost</item>
    </derivirana_varijabla>
  </DomainObject.Predmet.ProtuStrankaListFormated>
  <DomainObject.Predmet.ProtuStrankaListFormatedOIB>
    <izvorni_sadrzaj>
      <item>OMNIA 94, društvo s ograničenom odgovornošću za izdavačku i trgovačku djelatnost, OIB 71686583722</item>
    </izvorni_sadrzaj>
    <derivirana_varijabla naziv="DomainObject.Predmet.ProtuStrankaListFormatedOIB_1">
      <item>OMNIA 94, društvo s ograničenom odgovornošću za izdavačku i trgovačku djelatnost, OIB 71686583722</item>
    </derivirana_varijabla>
  </DomainObject.Predmet.ProtuStrankaListFormatedOIB>
  <DomainObject.Predmet.ProtuStrankaListFormatedWithAdress>
    <izvorni_sadrzaj>
      <item>OMNIA 94, društvo s ograničenom odgovornošću za izdavačku i trgovačku djelatnost, Sv. Josipa 1, 21311 Stobreč</item>
    </izvorni_sadrzaj>
    <derivirana_varijabla naziv="DomainObject.Predmet.ProtuStrankaListFormatedWithAdress_1">
      <item>OMNIA 94, društvo s ograničenom odgovornošću za izdavačku i trgovačku djelatnost, Sv. Josipa 1, 21311 Stobreč</item>
    </derivirana_varijabla>
  </DomainObject.Predmet.ProtuStrankaListFormatedWithAdress>
  <DomainObject.Predmet.ProtuStrankaListFormatedWithAdressOIB>
    <izvorni_sadrzaj>
      <item>OMNIA 94, društvo s ograničenom odgovornošću za izdavačku i trgovačku djelatnost, OIB 71686583722, Sv. Josipa 1, 21311 Stobreč</item>
    </izvorni_sadrzaj>
    <derivirana_varijabla naziv="DomainObject.Predmet.ProtuStrankaListFormatedWithAdressOIB_1">
      <item>OMNIA 94, društvo s ograničenom odgovornošću za izdavačku i trgovačku djelatnost, OIB 71686583722, Sv. Josipa 1, 21311 Stobreč</item>
    </derivirana_varijabla>
  </DomainObject.Predmet.ProtuStrankaListFormatedWithAdressOIB>
  <DomainObject.Predmet.ProtuStrankaListNazivFormated>
    <izvorni_sadrzaj>
      <item>OMNIA 94, društvo s ograničenom odgovornošću za izdavačku i trgovačku djelatnost</item>
    </izvorni_sadrzaj>
    <derivirana_varijabla naziv="DomainObject.Predmet.ProtuStrankaListNazivFormated_1">
      <item>OMNIA 94, društvo s ograničenom odgovornošću za izdavačku i trgovačku djelatnost</item>
    </derivirana_varijabla>
  </DomainObject.Predmet.ProtuStrankaListNazivFormated>
  <DomainObject.Predmet.ProtuStrankaListNazivFormatedOIB>
    <izvorni_sadrzaj>
      <item>OMNIA 94, društvo s ograničenom odgovornošću za izdavačku i trgovačku djelatnost, OIB 71686583722</item>
    </izvorni_sadrzaj>
    <derivirana_varijabla naziv="DomainObject.Predmet.ProtuStrankaListNazivFormatedOIB_1">
      <item>OMNIA 94, društvo s ograničenom odgovornošću za izdavačku i trgovačku djelatnost, OIB 71686583722</item>
    </derivirana_varijabla>
  </DomainObject.Predmet.ProtuStrankaListNazivFormatedOIB>
  <DomainObject.Predmet.OstaliListFormated>
    <izvorni_sadrzaj>
      <item>Marijan Kilić</item>
    </izvorni_sadrzaj>
    <derivirana_varijabla naziv="DomainObject.Predmet.OstaliListFormated_1">
      <item>Marijan Kilić</item>
    </derivirana_varijabla>
  </DomainObject.Predmet.OstaliListFormated>
  <DomainObject.Predmet.OstaliListFormatedOIB>
    <izvorni_sadrzaj>
      <item>Marijan Kilić, OIB 59488716609</item>
    </izvorni_sadrzaj>
    <derivirana_varijabla naziv="DomainObject.Predmet.OstaliListFormatedOIB_1">
      <item>Marijan Kilić, OIB 59488716609</item>
    </derivirana_varijabla>
  </DomainObject.Predmet.OstaliListFormatedOIB>
  <DomainObject.Predmet.OstaliListFormatedWithAdress>
    <izvorni_sadrzaj>
      <item>Marijan Kilić, SV. JOSIPA 1 (ranije: STOBREČ, SVETOG JOSIPA, 1), 21000 Split</item>
    </izvorni_sadrzaj>
    <derivirana_varijabla naziv="DomainObject.Predmet.OstaliListFormatedWithAdress_1">
      <item>Marijan Kilić, SV. JOSIPA 1 (ranije: STOBREČ, SVETOG JOSIPA, 1), 21000 Split</item>
    </derivirana_varijabla>
  </DomainObject.Predmet.OstaliListFormatedWithAdress>
  <DomainObject.Predmet.OstaliListFormatedWithAdressOIB>
    <izvorni_sadrzaj>
      <item>Marijan Kilić, OIB 59488716609, SV. JOSIPA 1 (ranije: STOBREČ, SVETOG JOSIPA, 1), 21000 Split</item>
    </izvorni_sadrzaj>
    <derivirana_varijabla naziv="DomainObject.Predmet.OstaliListFormatedWithAdressOIB_1">
      <item>Marijan Kilić, OIB 59488716609, SV. JOSIPA 1 (ranije: STOBREČ, SVETOG JOSIPA, 1), 21000 Split</item>
    </derivirana_varijabla>
  </DomainObject.Predmet.OstaliListFormatedWithAdressOIB>
  <DomainObject.Predmet.OstaliListNazivFormated>
    <izvorni_sadrzaj>
      <item>Marijan Kilić</item>
    </izvorni_sadrzaj>
    <derivirana_varijabla naziv="DomainObject.Predmet.OstaliListNazivFormated_1">
      <item>Marijan Kilić</item>
    </derivirana_varijabla>
  </DomainObject.Predmet.OstaliListNazivFormated>
  <DomainObject.Predmet.OstaliListNazivFormatedOIB>
    <izvorni_sadrzaj>
      <item>Marijan Kilić, OIB 59488716609</item>
    </izvorni_sadrzaj>
    <derivirana_varijabla naziv="DomainObject.Predmet.OstaliListNazivFormatedOIB_1">
      <item>Marijan Kilić, OIB 59488716609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OMNIA 94, društvo s ograničenom odgovornošću za izdavačku i trgovačku djelatnost</izvorni_sadrzaj>
    <derivirana_varijabla naziv="DomainObject.Predmet.ProtustrankaIDrugi_1">OMNIA 94, društvo s ograničenom odgovornošću za izdavačku i trgovačku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OMNIA 94, društvo s ograničenom odgovornošću za izdavačku i trgovačku djelatnost, OIB 71686583722, Sv. Josipa 1, 21311 Stobreč</izvorni_sadrzaj>
    <derivirana_varijabla naziv="DomainObject.Predmet.ProtustrankaIDrugiAdressOIB_1">OMNIA 94, društvo s ograničenom odgovornošću za izdavačku i trgovačku djelatnost, OIB 71686583722, Sv. Josipa 1,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OMNIA 94, društvo s ograničenom odgovornošću za izdavačku i trgovačku djelatnost</item>
      <item>FINANCIJSKA AGENCIJA, RC SPLIT</item>
      <item>Marijan Kilić</item>
    </izvorni_sadrzaj>
    <derivirana_varijabla naziv="DomainObject.Predmet.SudioniciListNaziv_1">
      <item>OMNIA 94, društvo s ograničenom odgovornošću za izdavačku i trgovačku djelatnost</item>
      <item>FINANCIJSKA AGENCIJA, RC SPLIT</item>
      <item>Marijan Kilić</item>
    </derivirana_varijabla>
  </DomainObject.Predmet.SudioniciListNaziv>
  <DomainObject.Predmet.SudioniciListAdressOIB>
    <izvorni_sadrzaj>
      <item>OMNIA 94, društvo s ograničenom odgovornošću za izdavačku i trgovačku djelatnost, OIB 71686583722, Sv. Josipa 1,21311 Stobreč</item>
      <item>FINANCIJSKA AGENCIJA, RC SPLIT, OIB 85821130368, Mažuranićevo šetalište 24 b,21000 Split</item>
      <item>Marijan Kilić, OIB 59488716609, SV. JOSIPA 1 (ranije: STOBREČ, SVETOG JOSIPA, 1),21000 Split</item>
    </izvorni_sadrzaj>
    <derivirana_varijabla naziv="DomainObject.Predmet.SudioniciListAdressOIB_1">
      <item>OMNIA 94, društvo s ograničenom odgovornošću za izdavačku i trgovačku djelatnost, OIB 71686583722, Sv. Josipa 1,21311 Stobreč</item>
      <item>FINANCIJSKA AGENCIJA, RC SPLIT, OIB 85821130368, Mažuranićevo šetalište 24 b,21000 Split</item>
      <item>Marijan Kilić, OIB 59488716609, SV. JOSIPA 1 (ranije: STOBREČ, SVETOG JOSIPA, 1),21000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71686583722</item>
      <item>, OIB 85821130368</item>
      <item>, OIB 59488716609</item>
    </izvorni_sadrzaj>
    <derivirana_varijabla naziv="DomainObject.Predmet.SudioniciListNazivOIB_1">
      <item>, OIB 71686583722</item>
      <item>, OIB 85821130368</item>
      <item>, OIB 59488716609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680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2017-05-09T06:24:00Z</dcterms:created>
  <dc:creator>nmarunica</dc:creator>
  <cp:lastModifiedBy>Ana Golub Gruić</cp:lastModifiedBy>
  <cp:lastPrinted>2017-05-09T06:24:00Z</cp:lastPrinted>
  <dcterms:modified xmlns:xsi="http://www.w3.org/2001/XMLSchema-instance" xsi:type="dcterms:W3CDTF">2017-05-09T07:15:00Z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