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d944" w14:paraId="d2ad944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412A27">
        <w:rPr>
          <w:rFonts w:hAnsi="Times New Roman" w:ascii="Times New Roman"/>
          <w:szCs w:val="24"/>
        </w:rPr>
        <w:t>7374</w:t>
      </w:r>
      <w:r w:rsidR="009431B8">
        <w:rPr>
          <w:rFonts w:hAnsi="Times New Roman" w:ascii="Times New Roman"/>
          <w:szCs w:val="24"/>
        </w:rPr>
        <w:t>/15</w:t>
      </w:r>
      <w:r w:rsidR="00C3262E">
        <w:rPr>
          <w:rFonts w:hAnsi="Times New Roman" w:ascii="Times New Roman"/>
          <w:szCs w:val="24"/>
        </w:rPr>
        <w:t>-29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412A27">
        <w:t>AUTO CENTAR KULT d.o.o. za trgovinu i usluge u stečaju, Zagreb, Jadranska 2 B, OIB:96392118912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5D3258">
        <w:rPr>
          <w:szCs w:val="24"/>
        </w:rPr>
        <w:t>3</w:t>
      </w:r>
      <w:r w:rsidRPr="00DE14DF">
        <w:rPr>
          <w:szCs w:val="24"/>
        </w:rPr>
        <w:t xml:space="preserve">. </w:t>
      </w:r>
      <w:r w:rsidR="005D3258">
        <w:rPr>
          <w:szCs w:val="24"/>
        </w:rPr>
        <w:t>siječnja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412A27">
        <w:rPr>
          <w:rFonts w:hAnsi="Times New Roman" w:ascii="Times New Roman"/>
          <w:szCs w:val="24"/>
        </w:rPr>
        <w:t>7374</w:t>
      </w:r>
      <w:r w:rsidR="009431B8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412A27">
        <w:rPr>
          <w:rFonts w:hAnsi="Times New Roman" w:ascii="Times New Roman"/>
        </w:rPr>
        <w:t>AUTO CENTAR KULT d.o.o. za trgovinu i usluge u stečaju, Zagreb, Jadranska 2 B, OIB:96392118912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412A27" w:rsidRPr="009A0E87">
        <w:rPr>
          <w:rFonts w:hAnsi="Times New Roman" w:ascii="Times New Roman"/>
          <w:szCs w:val="24"/>
        </w:rPr>
        <w:t>IVAN GJURAŠIĆ,  Zagreb, Petrinjska 28, OIB 66025260916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412A27" w:rsidRPr="009A0E87">
        <w:rPr>
          <w:rFonts w:hAnsi="Times New Roman" w:ascii="Times New Roman"/>
          <w:szCs w:val="24"/>
        </w:rPr>
        <w:t>IVAN GJURAŠIĆ,  Zagreb, Petrinjska 28, OIB 66025260916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136D06">
        <w:rPr>
          <w:rFonts w:hAnsi="Times New Roman" w:ascii="Times New Roman"/>
          <w:szCs w:val="24"/>
        </w:rPr>
        <w:t>H</w:t>
      </w:r>
      <w:r w:rsidR="00412A27">
        <w:rPr>
          <w:rFonts w:hAnsi="Times New Roman" w:ascii="Times New Roman"/>
          <w:szCs w:val="24"/>
        </w:rPr>
        <w:t>R8723600003117381894 otvoren u Zagrebačka banka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412A27">
        <w:rPr>
          <w:rFonts w:hAnsi="Times New Roman" w:ascii="Times New Roman"/>
          <w:szCs w:val="24"/>
        </w:rPr>
        <w:t>7374</w:t>
      </w:r>
      <w:r w:rsidR="005D5FA2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412A27">
        <w:rPr>
          <w:rFonts w:hAnsi="Times New Roman" w:ascii="Times New Roman"/>
          <w:szCs w:val="24"/>
        </w:rPr>
        <w:t>2</w:t>
      </w:r>
      <w:r w:rsidR="00B57788">
        <w:rPr>
          <w:rFonts w:hAnsi="Times New Roman" w:ascii="Times New Roman"/>
          <w:szCs w:val="24"/>
        </w:rPr>
        <w:t>8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B57788">
        <w:rPr>
          <w:rFonts w:hAnsi="Times New Roman" w:ascii="Times New Roman"/>
          <w:szCs w:val="24"/>
        </w:rPr>
        <w:t>ožujka</w:t>
      </w:r>
      <w:r w:rsidR="00D018E0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412A27" w:rsidRPr="009A0E87">
        <w:rPr>
          <w:rFonts w:hAnsi="Times New Roman" w:ascii="Times New Roman"/>
          <w:szCs w:val="24"/>
        </w:rPr>
        <w:t>IVAN GJURAŠIĆ,  Zagreb, Petrinjska 28, OIB 66025260916</w:t>
      </w:r>
      <w:r w:rsidR="00412A27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667112">
        <w:rPr>
          <w:rFonts w:hAnsi="Times New Roman" w:ascii="Times New Roman"/>
          <w:szCs w:val="24"/>
        </w:rPr>
        <w:t>3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667112">
        <w:rPr>
          <w:rFonts w:hAnsi="Times New Roman" w:ascii="Times New Roman"/>
          <w:szCs w:val="24"/>
        </w:rPr>
        <w:t>siječnja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C3262E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C3262E" w:rsidP="00692346" w:rsidR="00C3262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3262E" w:rsidP="00C662EE" w:rsidR="00C3262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262E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412A27">
      <w:rPr>
        <w:rFonts w:hAnsi="Times New Roman" w:ascii="Times New Roman"/>
        <w:szCs w:val="24"/>
      </w:rPr>
      <w:t>7374</w:t>
    </w:r>
    <w:r w:rsidR="00B57788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B4FB0"/>
    <w:rsid w:val="001D0C22"/>
    <w:rsid w:val="001F5EE9"/>
    <w:rsid w:val="001F6333"/>
    <w:rsid w:val="00210BFB"/>
    <w:rsid w:val="00222E37"/>
    <w:rsid w:val="00243AAF"/>
    <w:rsid w:val="002564EF"/>
    <w:rsid w:val="00265F1D"/>
    <w:rsid w:val="002A0D6F"/>
    <w:rsid w:val="002C146D"/>
    <w:rsid w:val="002E6445"/>
    <w:rsid w:val="00324F83"/>
    <w:rsid w:val="00331AD6"/>
    <w:rsid w:val="00340F9E"/>
    <w:rsid w:val="00351A89"/>
    <w:rsid w:val="0036359D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C6417"/>
    <w:rsid w:val="005D3258"/>
    <w:rsid w:val="005D5FA2"/>
    <w:rsid w:val="006020F0"/>
    <w:rsid w:val="00627D4C"/>
    <w:rsid w:val="00632BDD"/>
    <w:rsid w:val="0064618D"/>
    <w:rsid w:val="00667112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634B1"/>
    <w:rsid w:val="00873610"/>
    <w:rsid w:val="00893C73"/>
    <w:rsid w:val="008D0921"/>
    <w:rsid w:val="008E459A"/>
    <w:rsid w:val="008F7431"/>
    <w:rsid w:val="0094090D"/>
    <w:rsid w:val="009431B8"/>
    <w:rsid w:val="009830EE"/>
    <w:rsid w:val="00994798"/>
    <w:rsid w:val="009A745E"/>
    <w:rsid w:val="009B2C51"/>
    <w:rsid w:val="009C24DA"/>
    <w:rsid w:val="009F466E"/>
    <w:rsid w:val="00A05170"/>
    <w:rsid w:val="00A73175"/>
    <w:rsid w:val="00A82CC7"/>
    <w:rsid w:val="00AB2D53"/>
    <w:rsid w:val="00AB4468"/>
    <w:rsid w:val="00AC1C53"/>
    <w:rsid w:val="00AC20F5"/>
    <w:rsid w:val="00AE7E6B"/>
    <w:rsid w:val="00AF0414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3262E"/>
    <w:rsid w:val="00C71B27"/>
    <w:rsid w:val="00C85020"/>
    <w:rsid w:val="00C97F07"/>
    <w:rsid w:val="00CE1771"/>
    <w:rsid w:val="00CF26DA"/>
    <w:rsid w:val="00D018E0"/>
    <w:rsid w:val="00D0226F"/>
    <w:rsid w:val="00D84DB7"/>
    <w:rsid w:val="00DB0640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2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6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6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6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6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2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6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6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6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6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7374</izvorni_sadrzaj>
    <derivirana_varijabla naziv="DomainObject.Predmet.Broj_1">7374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2017.</izvorni_sadrzaj>
    <derivirana_varijabla naziv="DomainObject.Predmet.DatumRjesavanja_1">30.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St-7374/2015</izvorni_sadrzaj>
    <derivirana_varijabla naziv="DomainObject.Predmet.OznakaBroj_1">St-7374/2015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
pisati nagradu</izvorni_sadrzaj>
    <derivirana_varijabla naziv="DomainObject.Predmet.PrimjedbaSuca_1">a/a
pisati nagradu</derivirana_varijabla>
  </DomainObject.Predmet.PrimjedbaSuca>
  <DomainObject.Predmet.ProtustrankaFormated>
    <izvorni_sadrzaj>  AUTO CENTAR KULT d.o.o. zastupanog po punomoćniku Aleksandar Ivanović; Goran Stojančić</izvorni_sadrzaj>
    <derivirana_varijabla naziv="DomainObject.Predmet.ProtustrankaFormated_1">  AUTO CENTAR KULT d.o.o. zastupanog po punomoćniku Aleksandar Ivanović; Goran Stojančić</derivirana_varijabla>
  </DomainObject.Predmet.ProtustrankaFormated>
  <DomainObject.Predmet.ProtustrankaFormatedOIB>
    <izvorni_sadrzaj>  AUTO CENTAR KULT d.o.o., OIB 96392118912 zastupanog po punomoćniku Aleksandar Ivanović; Goran Stojančić</izvorni_sadrzaj>
    <derivirana_varijabla naziv="DomainObject.Predmet.ProtustrankaFormatedOIB_1">  AUTO CENTAR KULT d.o.o., OIB 96392118912 zastupanog po punomoćniku Aleksandar Ivanović; Goran Stojančić</derivirana_varijabla>
  </DomainObject.Predmet.ProtustrankaFormatedOIB>
  <DomainObject.Predmet.ProtustrankaFormatedWithAdress>
    <izvorni_sadrzaj> AUTO CENTAR KULT d.o.o., Jadranska 2B, 10000 Zagreb zastupanog po punomoćniku Aleksandar Ivanović; Goran Stojančić</izvorni_sadrzaj>
    <derivirana_varijabla naziv="DomainObject.Predmet.ProtustrankaFormatedWithAdress_1"> AUTO CENTAR KULT d.o.o., Jadranska 2B, 10000 Zagreb zastupanog po punomoćniku Aleksandar Ivanović; Goran Stojančić</derivirana_varijabla>
  </DomainObject.Predmet.ProtustrankaFormatedWithAdress>
  <DomainObject.Predmet.ProtustrankaFormatedWithAdressOIB>
    <izvorni_sadrzaj> AUTO CENTAR KULT d.o.o., OIB 96392118912, Jadranska 2B, 10000 Zagreb zastupanog po punomoćniku Aleksandar Ivanović; Goran Stojančić</izvorni_sadrzaj>
    <derivirana_varijabla naziv="DomainObject.Predmet.ProtustrankaFormatedWithAdressOIB_1"> AUTO CENTAR KULT d.o.o., OIB 96392118912, Jadranska 2B, 10000 Zagreb zastupanog po punomoćniku Aleksandar Ivanović; Goran Stojančić</derivirana_varijabla>
  </DomainObject.Predmet.ProtustrankaFormatedWithAdressOIB>
  <DomainObject.Predmet.ProtustrankaWithAdress>
    <izvorni_sadrzaj>AUTO CENTAR KULT d.o.o. Jadranska 2B, 10000 Zagreb</izvorni_sadrzaj>
    <derivirana_varijabla naziv="DomainObject.Predmet.ProtustrankaWithAdress_1">AUTO CENTAR KULT d.o.o. Jadranska 2B, 10000 Zagreb</derivirana_varijabla>
  </DomainObject.Predmet.ProtustrankaWithAdress>
  <DomainObject.Predmet.ProtustrankaWithAdressOIB>
    <izvorni_sadrzaj>AUTO CENTAR KULT d.o.o., OIB 96392118912, Jadranska 2B, 10000 Zagreb</izvorni_sadrzaj>
    <derivirana_varijabla naziv="DomainObject.Predmet.ProtustrankaWithAdressOIB_1">AUTO CENTAR KULT d.o.o., OIB 96392118912, Jadranska 2B, 10000 Zagreb</derivirana_varijabla>
  </DomainObject.Predmet.ProtustrankaWithAdressOIB>
  <DomainObject.Predmet.ProtustrankaNazivFormated>
    <izvorni_sadrzaj>AUTO CENTAR KULT d.o.o.</izvorni_sadrzaj>
    <derivirana_varijabla naziv="DomainObject.Predmet.ProtustrankaNazivFormated_1">AUTO CENTAR KULT d.o.o.</derivirana_varijabla>
  </DomainObject.Predmet.ProtustrankaNazivFormated>
  <DomainObject.Predmet.ProtustrankaNazivFormatedOIB>
    <izvorni_sadrzaj>AUTO CENTAR KULT d.o.o., OIB 96392118912</izvorni_sadrzaj>
    <derivirana_varijabla naziv="DomainObject.Predmet.ProtustrankaNazivFormatedOIB_1">AUTO CENTAR KULT d.o.o., OIB 96392118912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KULT d.o.o. zastupanog po punomoćniku Aleksandar Ivanović; Goran Stojančić</item>
    </izvorni_sadrzaj>
    <derivirana_varijabla naziv="DomainObject.Predmet.ProtuStrankaListFormated_1">
      <item>AUTO CENTAR KULT d.o.o. zastupanog po punomoćniku Aleksandar Ivanović; Goran Stojančić</item>
    </derivirana_varijabla>
  </DomainObject.Predmet.ProtuStrankaListFormated>
  <DomainObject.Predmet.ProtuStrankaListFormatedOIB>
    <izvorni_sadrzaj>
      <item>AUTO CENTAR KULT d.o.o., OIB 96392118912 zastupanog po punomoćniku Aleksandar Ivanović; Goran Stojančić</item>
    </izvorni_sadrzaj>
    <derivirana_varijabla naziv="DomainObject.Predmet.ProtuStrankaListFormatedOIB_1">
      <item>AUTO CENTAR KULT d.o.o., OIB 96392118912 zastupanog po punomoćniku Aleksandar Ivanović; Goran Stojančić</item>
    </derivirana_varijabla>
  </DomainObject.Predmet.ProtuStrankaListFormatedOIB>
  <DomainObject.Predmet.ProtuStrankaListFormatedWithAdress>
    <izvorni_sadrzaj>
      <item>AUTO CENTAR KULT d.o.o., Jadranska 2B, 10000 Zagreb zastupanog po punomoćniku Aleksandar Ivanović; Goran Stojančić</item>
    </izvorni_sadrzaj>
    <derivirana_varijabla naziv="DomainObject.Predmet.ProtuStrankaListFormatedWithAdress_1">
      <item>AUTO CENTAR KULT d.o.o., Jadranska 2B, 10000 Zagreb zastupanog po punomoćniku Aleksandar Ivanović; Goran Stojančić</item>
    </derivirana_varijabla>
  </DomainObject.Predmet.ProtuStrankaListFormatedWithAdress>
  <DomainObject.Predmet.ProtuStrankaListFormatedWithAdressOIB>
    <izvorni_sadrzaj>
      <item>AUTO CENTAR KULT d.o.o., OIB 96392118912, Jadranska 2B, 10000 Zagreb zastupanog po punomoćniku Aleksandar Ivanović; Goran Stojančić</item>
    </izvorni_sadrzaj>
    <derivirana_varijabla naziv="DomainObject.Predmet.ProtuStrankaListFormatedWithAdressOIB_1">
      <item>AUTO CENTAR KULT d.o.o., OIB 96392118912, Jadranska 2B, 10000 Zagreb zastupanog po punomoćniku Aleksandar Ivanović; Goran Stojančić</item>
    </derivirana_varijabla>
  </DomainObject.Predmet.ProtuStrankaListFormatedWithAdressOIB>
  <DomainObject.Predmet.ProtuStrankaListNazivFormated>
    <izvorni_sadrzaj>
      <item>AUTO CENTAR KULT d.o.o.</item>
    </izvorni_sadrzaj>
    <derivirana_varijabla naziv="DomainObject.Predmet.ProtuStrankaListNazivFormated_1">
      <item>AUTO CENTAR KULT d.o.o.</item>
    </derivirana_varijabla>
  </DomainObject.Predmet.ProtuStrankaListNazivFormated>
  <DomainObject.Predmet.ProtuStrankaListNazivFormatedOIB>
    <izvorni_sadrzaj>
      <item>AUTO CENTAR KULT d.o.o., OIB 96392118912</item>
    </izvorni_sadrzaj>
    <derivirana_varijabla naziv="DomainObject.Predmet.ProtuStrankaListNazivFormatedOIB_1">
      <item>AUTO CENTAR KULT d.o.o., OIB 96392118912</item>
    </derivirana_varijabla>
  </DomainObject.Predmet.ProtuStrankaListNazivFormatedOIB>
  <DomainObject.Predmet.OstaliListFormated>
    <izvorni_sadrzaj>
      <item>Aleksandar Ivanović punomoćnik sudionika u postupku AUTO CENTAR KULT d.o.o.</item>
      <item>Goran Stojančić punomoćnik sudionika u postupku AUTO CENTAR KULT d.o.o.</item>
    </izvorni_sadrzaj>
    <derivirana_varijabla naziv="DomainObject.Predmet.OstaliListFormated_1">
      <item>Aleksandar Ivanović punomoćnik sudionika u postupku AUTO CENTAR KULT d.o.o.</item>
      <item>Goran Stojančić punomoćnik sudionika u postupku AUTO CENTAR KULT d.o.o.</item>
    </derivirana_varijabla>
  </DomainObject.Predmet.OstaliListFormated>
  <DomainObject.Predmet.OstaliListFormatedOIB>
    <izvorni_sadrzaj>
      <item>Aleksandar Ivanović, OIB 71315597134 punomoćnik sudionika u postupku AUTO CENTAR KULT d.o.o.</item>
      <item>Goran Stojančić, OIB 00029571855 punomoćnik sudionika u postupku AUTO CENTAR KULT d.o.o.</item>
    </izvorni_sadrzaj>
    <derivirana_varijabla naziv="DomainObject.Predmet.OstaliListFormatedOIB_1">
      <item>Aleksandar Ivanović, OIB 71315597134 punomoćnik sudionika u postupku AUTO CENTAR KULT d.o.o.</item>
      <item>Goran Stojančić, OIB 00029571855 punomoćnik sudionika u postupku AUTO CENTAR KULT d.o.o.</item>
    </derivirana_varijabla>
  </DomainObject.Predmet.OstaliListFormatedOIB>
  <DomainObject.Predmet.OstaliListFormatedWithAdress>
    <izvorni_sadrzaj>
      <item>Aleksandar Ivanović, Siget 16a, 10000 Zagreb punomoćnik sudionika u postupku AUTO CENTAR KULT d.o.o.</item>
      <item>Goran Stojančić, Kruhari 0, Sanski Most punomoćnik sudionika u postupku AUTO CENTAR KULT d.o.o.</item>
    </izvorni_sadrzaj>
    <derivirana_varijabla naziv="DomainObject.Predmet.OstaliListFormatedWithAdress_1">
      <item>Aleksandar Ivanović, Siget 16a, 10000 Zagreb punomoćnik sudionika u postupku AUTO CENTAR KULT d.o.o.</item>
      <item>Goran Stojančić, Kruhari 0, Sanski Most punomoćnik sudionika u postupku AUTO CENTAR KULT d.o.o.</item>
    </derivirana_varijabla>
  </DomainObject.Predmet.OstaliListFormatedWithAdress>
  <DomainObject.Predmet.OstaliListFormatedWithAdressOIB>
    <izvorni_sadrzaj>
      <item>Aleksandar Ivanović, OIB 71315597134, Siget 16a, 10000 Zagreb punomoćnik sudionika u postupku AUTO CENTAR KULT d.o.o.</item>
      <item>Goran Stojančić, OIB 00029571855, Kruhari 0, Sanski Most punomoćnik sudionika u postupku AUTO CENTAR KULT d.o.o.</item>
    </izvorni_sadrzaj>
    <derivirana_varijabla naziv="DomainObject.Predmet.OstaliListFormatedWithAdressOIB_1">
      <item>Aleksandar Ivanović, OIB 71315597134, Siget 16a, 10000 Zagreb punomoćnik sudionika u postupku AUTO CENTAR KULT d.o.o.</item>
      <item>Goran Stojančić, OIB 00029571855, Kruhari 0, Sanski Most punomoćnik sudionika u postupku AUTO CENTAR KULT d.o.o.</item>
    </derivirana_varijabla>
  </DomainObject.Predmet.OstaliListFormatedWithAdressOIB>
  <DomainObject.Predmet.OstaliListNazivFormated>
    <izvorni_sadrzaj>
      <item>Aleksandar Ivanović</item>
      <item>Goran Stojančić</item>
    </izvorni_sadrzaj>
    <derivirana_varijabla naziv="DomainObject.Predmet.OstaliListNazivFormated_1">
      <item>Aleksandar Ivanović</item>
      <item>Goran Stojančić</item>
    </derivirana_varijabla>
  </DomainObject.Predmet.OstaliListNazivFormated>
  <DomainObject.Predmet.OstaliListNazivFormatedOIB>
    <izvorni_sadrzaj>
      <item>Aleksandar Ivanović, OIB 71315597134</item>
      <item>Goran Stojančić, OIB 00029571855</item>
    </izvorni_sadrzaj>
    <derivirana_varijabla naziv="DomainObject.Predmet.OstaliListNazivFormatedOIB_1">
      <item>Aleksandar Ivanović, OIB 71315597134</item>
      <item>Goran Stojančić, OIB 00029571855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KULT d.o.o.</izvorni_sadrzaj>
    <derivirana_varijabla naziv="DomainObject.Predmet.ProtustrankaIDrugi_1">AUTO CENTAR KULT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AUTO CENTAR KULT d.o.o., OIB 96392118912, Jadranska 2B, 10000 Zagreb</izvorni_sadrzaj>
    <derivirana_varijabla naziv="DomainObject.Predmet.ProtustrankaIDrugiAdressOIB_1">AUTO CENTAR KULT d.o.o., OIB 96392118912, Jadranska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>7. studenog 2017.</izvorni_sadrzaj>
    <derivirana_varijabla naziv="DomainObject.Predmet.OdlukaRjesenje.DatumPravomocnosti_1">7. studenog 2017.</derivirana_varijabla>
  </DomainObject.Predmet.OdlukaRjesenje.DatumPravomocnosti>
  <DomainObject.Predmet.OdlukaRjesenje.Oznaka>
    <izvorni_sadrzaj>St-7374/2015-22</izvorni_sadrzaj>
    <derivirana_varijabla naziv="DomainObject.Predmet.OdlukaRjesenje.Oznaka_1">St-7374/2015-22</derivirana_varijabla>
  </DomainObject.Predmet.OdlukaRjesenje.Oznaka>
  <DomainObject.Predmet.SudioniciListNaziv>
    <izvorni_sadrzaj>
      <item>FINA Regionalni centar Zagreb</item>
      <item>AUTO CENTAR KULT d.o.o.</item>
      <item>Aleksandar Ivanović</item>
      <item>Goran Stojančić</item>
    </izvorni_sadrzaj>
    <derivirana_varijabla naziv="DomainObject.Predmet.SudioniciListNaziv_1">
      <item>FINA Regionalni centar Zagreb</item>
      <item>AUTO CENTAR KULT d.o.o.</item>
      <item>Aleksandar Ivanović</item>
      <item>Goran Stojančić</item>
    </derivirana_varijabla>
  </DomainObject.Predmet.SudioniciListNaziv>
  <DomainObject.Predmet.SudioniciListAdressOIB>
    <izvorni_sadrzaj>
      <item>FINA Regionalni centar Zagreb, OIB 85821130368, Ilica 307,10000 Zagreb</item>
      <item>AUTO CENTAR KULT d.o.o., OIB 96392118912, Jadranska 2B,10000 Zagreb</item>
      <item>Aleksandar Ivanović, OIB 71315597134, Siget 16a,10000 Zagreb</item>
      <item>Goran Stojančić, OIB 00029571855, Kruhari 0,Sanski Most</item>
    </izvorni_sadrzaj>
    <derivirana_varijabla naziv="DomainObject.Predmet.SudioniciListAdressOIB_1">
      <item>FINA Regionalni centar Zagreb, OIB 85821130368, Ilica 307,10000 Zagreb</item>
      <item>AUTO CENTAR KULT d.o.o., OIB 96392118912, Jadranska 2B,10000 Zagreb</item>
      <item>Aleksandar Ivanović, OIB 71315597134, Siget 16a,10000 Zagreb</item>
      <item>Goran Stojančić, OIB 00029571855, Kruhari 0,Sanski Most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96392118912</item>
      <item>, OIB 71315597134</item>
      <item>, OIB 00029571855</item>
    </izvorni_sadrzaj>
    <derivirana_varijabla naziv="DomainObject.Predmet.SudioniciListNazivOIB_1">
      <item>, OIB 85821130368</item>
      <item>, OIB 96392118912</item>
      <item>, OIB 71315597134</item>
      <item>, OIB 00029571855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2017.</izvorni_sadrzaj>
    <derivirana_varijabla naziv="DomainObject.Predmet.DatumZadnjeOdrzaneSudskeRadnje_1">19. travnja 2017.</derivirana_varijabla>
  </DomainObject.Predmet.DatumZadnjeOdrzaneSudskeRadnje>
  <DomainObject.PredzadnjaOdlukaIzPredmeta.DatumDonosenjaOdluke>
    <izvorni_sadrzaj>19. listopada 2017.</izvorni_sadrzaj>
    <derivirana_varijabla naziv="DomainObject.PredzadnjaOdlukaIzPredmeta.DatumDonosenjaOdluke_1">19. listopada 2017.</derivirana_varijabla>
  </DomainObject.PredzadnjaOdlukaIzPredmeta.DatumDonosenjaOdluke>
  <DomainObject.PredzadnjaOdlukaIzPredmeta.Oznaka>
    <izvorni_sadrzaj>St-7374/2015-22</izvorni_sadrzaj>
    <derivirana_varijabla naziv="DomainObject.PredzadnjaOdlukaIzPredmeta.Oznaka_1">St-7374/2015-22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3116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2019-01-02T10:07:00Z</dcterms:created>
  <dc:creator>Monika Grbac</dc:creator>
  <cp:lastModifiedBy>Monika Grbac</cp:lastModifiedBy>
  <cp:lastPrinted>2018-12-17T12:43:00Z</cp:lastPrinted>
  <dcterms:modified xmlns:xsi="http://www.w3.org/2001/XMLSchema-instance" xsi:type="dcterms:W3CDTF">2019-01-03T14:04:00Z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(ST-7374-15 auto centar kult.docx)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