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b52e" w14:paraId="674b52e" w:rsidRDefault="00F94F90" w:rsidP="00910611" w:rsidR="00F94F9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4F90" w:rsidP="00910611" w:rsidR="00F94F90">
      <w:r>
        <w:rPr>
          <w:rFonts w:eastAsia="MS Mincho"/>
        </w:rPr>
        <w:t xml:space="preserve">   REPUBLIKA HRVATSKA</w:t>
      </w:r>
    </w:p>
    <w:p w:rsidRDefault="00F94F90" w:rsidP="00910611" w:rsidR="00F94F90">
      <w:r>
        <w:rPr>
          <w:rFonts w:eastAsia="MS Mincho"/>
        </w:rPr>
        <w:t>TRGOVAČKI SUD U RIJECI</w:t>
      </w:r>
    </w:p>
    <w:p w:rsidRDefault="00F94F90" w:rsidR="00F94F90"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A03D5A" w:rsidRPr="00A03D5A">
        <w:t>MATICA jednostavno društvo s ograničenom odgovornošću za ugostiteljstvo, Lovran, Cesta Lovranska Draga 43, OIB 64954121083</w:t>
      </w:r>
      <w:r w:rsidR="00405479" w:rsidRPr="00405479">
        <w:t xml:space="preserve">, dana </w:t>
      </w:r>
      <w:r w:rsidR="00A03D5A">
        <w:t>17</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A03D5A" w:rsidRPr="00A03D5A">
        <w:t>MATICA jednostavno društvo s ograničenom odgovornošću za ugostiteljstvo, Lovran, Cesta Lovranska Draga 43, OIB 64954121083</w:t>
      </w:r>
      <w:r w:rsidR="007A72BF" w:rsidRPr="00A045A1">
        <w:t>.</w:t>
      </w:r>
    </w:p>
    <w:p w:rsidRDefault="007A72BF" w:rsidP="007A72BF" w:rsidR="007A72BF" w:rsidRPr="00990266">
      <w:pPr>
        <w:pStyle w:val="Bezproreda"/>
        <w:ind w:left="1080"/>
        <w:jc w:val="both"/>
      </w:pPr>
    </w:p>
    <w:p w:rsidRDefault="00BE5CEB" w:rsidP="00BE5CEB" w:rsidR="006B2A66" w:rsidRPr="00A03D5A">
      <w:pPr>
        <w:pStyle w:val="Bezproreda"/>
        <w:jc w:val="both"/>
      </w:pPr>
      <w:r>
        <w:t>II.</w:t>
      </w:r>
      <w:r>
        <w:tab/>
      </w:r>
      <w:r w:rsidR="00321306" w:rsidRPr="00990266">
        <w:t xml:space="preserve">Za stečajnog upravitelja imenuje </w:t>
      </w:r>
      <w:r w:rsidR="005D62DF">
        <w:t>se</w:t>
      </w:r>
      <w:r w:rsidR="00F132F7">
        <w:t xml:space="preserve"> </w:t>
      </w:r>
      <w:r w:rsidR="00F94F90">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F94F90">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A03D5A" w:rsidRPr="00A03D5A">
        <w:rPr>
          <w:bCs/>
          <w:noProof/>
        </w:rPr>
        <w:t>Darko Zorc iz Rijeke, Vrtlarski put 21, OIB 34200203602.</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A03D5A" w:rsidRPr="00A03D5A">
        <w:t>MATICA jednostavno društvo s ograničenom odgovornošću za ugostiteljstvo, Lovran, Cesta Lovranska Draga 43, OIB 64954121083</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A03D5A" w:rsidP="00A03D5A" w:rsidR="00A03D5A" w:rsidRPr="00A03D5A">
      <w:pPr>
        <w:jc w:val="both"/>
      </w:pPr>
      <w:r w:rsidRPr="00A03D5A">
        <w:tab/>
        <w:t xml:space="preserve">Financijska agencija, Regionalni centar Rijeka podnijela je ovome sudu 27. ožujka 2018. godine prijedlog za otvaranje stečajnog postupka nad dužnikom trgovačkim društvom MATICA jednostavno društvo s ograničenom odgovornošću za ugostiteljstvo, Lovran, Cesta Lovranska Draga 43, OIB 64954121083 (dalje: dužnik) temeljem čl.110. st.1. Stečajnog zakona (Narodne novine, broj 104/17, dalje: SZ-a). </w:t>
      </w:r>
    </w:p>
    <w:p w:rsidRDefault="00A03D5A" w:rsidP="00A03D5A" w:rsidR="00A03D5A" w:rsidRPr="00A03D5A">
      <w:pPr>
        <w:jc w:val="both"/>
      </w:pPr>
      <w:r w:rsidRPr="00A03D5A">
        <w:tab/>
        <w:t>Predlagatelj je u prijedlogu naveo da dužnik na dan 22. ožujka 2018. godine u Očevidniku redoslijeda osnova za plaćanje ima evidentirane neizvršene osnove za plaćanje u neprekinutom razdoblju od 120 dana u ukupnom iznosu 29.200,84 kn u koji iznos je uračunata i kamata i naknada Financijske agencije za provedbe ovrhe i da dužnik ima tri zaposlenika.</w:t>
      </w:r>
    </w:p>
    <w:p w:rsidRDefault="00A03D5A" w:rsidP="00A03D5A" w:rsidR="00A03D5A" w:rsidRPr="00A03D5A">
      <w:pPr>
        <w:jc w:val="both"/>
      </w:pPr>
      <w:r w:rsidRPr="00A03D5A">
        <w:lastRenderedPageBreak/>
        <w:tab/>
        <w:t>Rješenjem poslovni broj St-239/2018-3 od 06. travnja 2018. godine pokrenut je prethodni postupak radi utvrđivanja pretpostavki za otvaranje stečajnog postupka nad dužnikom te naloženo osobi za zastupanje dužnika Sabine Matthes, Lovran, Rezine 55,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03D5A" w:rsidP="00A03D5A" w:rsidR="00A03D5A" w:rsidRPr="00A03D5A">
      <w:pPr>
        <w:jc w:val="both"/>
      </w:pPr>
      <w:r w:rsidRPr="00A03D5A">
        <w:tab/>
        <w:t xml:space="preserve">Budući zastupnik dužnika po zakonu nije postupio po nalogu suda od 06. travnja 2018. godine, a niti je pristupio na ročište 05. lipnja 2018. godine, sud je rješenjem od 05. lipnja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03D5A" w:rsidP="00A03D5A" w:rsidR="00A03D5A" w:rsidRPr="00A03D5A">
      <w:pPr>
        <w:jc w:val="both"/>
      </w:pPr>
      <w:r w:rsidRPr="00A03D5A">
        <w:tab/>
        <w:t>U prethodnom postupku privremeni stečajni stupio je u kontakt s trgovačkim društvom Centar modus d.o.o. koje je za dužnika vodilo poslovne knjige, te je obaviješten da dužnik ne vodi poslovne knjige, da nije predavao godišnja financijska izviješća, a za razdoblje od 01. siječnja 2016. – 31. prosinca 2016. godine. FINI je podnesena izjava o neaktivnosti (dužnik je osnovan 14. studenoga 2016. godine). Prema informaciji dobivenoj od knjigovodstvenog servisa, zastupnica dužnika po zakonu Sabine Matthes odselila je s obitelji na rad u Njemačku.</w:t>
      </w:r>
    </w:p>
    <w:p w:rsidRDefault="00A03D5A" w:rsidP="00A03D5A" w:rsidR="00A03D5A" w:rsidRPr="00A03D5A">
      <w:pPr>
        <w:jc w:val="both"/>
      </w:pPr>
      <w:r w:rsidRPr="00A03D5A">
        <w:tab/>
        <w:t xml:space="preserve">Privremeni stečajni upravitelj uputio je 21. lipnja 2018. godine dopis na adresu sjedišta dužnika kao i na adresu gđe Matthes u Njemačkoj, a koja je evidentirana u sudskom registru. Dopis upućen na adresu sjedišta dužnika vraćen je s naznakom "nepoznat", a o dopisu upućenom zastupnici po zakonu u Njemačkoj na dan 03. srpnja 2018. godine privremeni stečajni upravitelj nema saznanja o tome je li zaprimljen. </w:t>
      </w:r>
    </w:p>
    <w:p w:rsidRDefault="00A03D5A" w:rsidP="00A03D5A" w:rsidR="00A03D5A" w:rsidRPr="00A03D5A">
      <w:pPr>
        <w:jc w:val="both"/>
      </w:pPr>
      <w:r w:rsidRPr="00A03D5A">
        <w:tab/>
        <w:t xml:space="preserve">Prema podacima i izlistu stanja Porezne uprave Ispostave Opatija razvidno je da dužnik ima obvezu prema Republici Hrvatskoj s osnove doprinosa za mirovinsko i zdravstveno osiguranje i članarinu Hrvatskoj gospodarskoj komori u ukupnom iznosu 17.503,21 kn. </w:t>
      </w:r>
    </w:p>
    <w:p w:rsidRDefault="00A03D5A" w:rsidP="00A03D5A" w:rsidR="00A03D5A" w:rsidRPr="00A03D5A">
      <w:pPr>
        <w:jc w:val="both"/>
      </w:pPr>
      <w:r w:rsidRPr="00A03D5A">
        <w:tab/>
        <w:t>Prema podacima Hrvatskog zavoda za mirovinsko osiguranje dužnik na dan 21. lipnja 2018. godine ima zaposlene tri osobe.</w:t>
      </w:r>
    </w:p>
    <w:p w:rsidRDefault="00A03D5A" w:rsidP="00A03D5A" w:rsidR="00A03D5A" w:rsidRPr="00A03D5A">
      <w:pPr>
        <w:jc w:val="both"/>
      </w:pPr>
      <w:r w:rsidRPr="00A03D5A">
        <w:tab/>
        <w:t xml:space="preserve">Prema podacima </w:t>
      </w:r>
      <w:r>
        <w:t>S</w:t>
      </w:r>
      <w:r w:rsidRPr="00A03D5A">
        <w:t xml:space="preserve">tanice za tehnički pregled vozila od 18. lipnja 2018. godine dužnik nije evidentiran kao vlasnik vozila.   </w:t>
      </w:r>
    </w:p>
    <w:p w:rsidRDefault="00A03D5A" w:rsidP="00A03D5A" w:rsidR="00A03D5A" w:rsidRPr="00A03D5A">
      <w:pPr>
        <w:jc w:val="both"/>
      </w:pPr>
      <w:r w:rsidRPr="00A03D5A">
        <w:tab/>
        <w:t xml:space="preserve">Budući je privremeni stečajni upravitelj u prethodnom postupku utvrdio da dužnik od osnivanja 14. studenoga 2016. godine nije predavao godišnja financijska izviješća i nije poslovao i nije obavljao djelatnost, predlaže da sud pozove vjerovnike na uplatu predujma u visini 22.000,00 kn, od čega trošak nagrade privremenom stečajnom upravitelju u iznosu 5.000,00 kn, nagrada stečajnom upravitelju u bruto iznosu 10.000,00 kn, poštanski i materijalni troškovi u iznosu 700,00 kn, bankarske naknade u iznosu 300,00 kn i trošak vođenja knjigovodstva u iznosu 6.000,00 kn.  </w:t>
      </w:r>
    </w:p>
    <w:p w:rsidRDefault="004A57BD" w:rsidP="004A57BD"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A03D5A">
        <w:t>13</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A03D5A">
        <w:t>22</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A03D5A">
        <w:t>13</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03D5A">
        <w:t>13</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3D5A">
        <w:rPr>
          <w:bCs/>
        </w:rPr>
        <w:t>17</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F94F90" w:rsidR="008B0102" w:rsidRPr="009338B7">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F90">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03D5A">
      <w:t>239</w:t>
    </w:r>
    <w:r w:rsidR="009338B7">
      <w:t>/18-</w:t>
    </w:r>
    <w:r w:rsidR="002D1F65">
      <w:t>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4F90"/>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94F90"/>
    <w:rPr>
      <w:color w:val="808080"/>
      <w:bdr w:space="0" w:sz="0" w:color="auto" w:val="none"/>
      <w:shd w:fill="auto" w:color="auto" w:val="clear"/>
    </w:rPr>
  </w:style>
  <w:style w:customStyle="true" w:styleId="eSPISCCParagraphDefaultFont" w:type="character">
    <w:name w:val="eSPIS_CC_Paragraph Default Font"/>
    <w:basedOn w:val="Zadanifontodlomka"/>
    <w:rsid w:val="00F94F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4F90"/>
    <w:rPr>
      <w:b/>
      <w:bdr w:space="0" w:sz="0" w:color="auto" w:val="none"/>
      <w:shd w:fill="FFFFCC" w:color="auto" w:val="clear"/>
      <w:lang w:val="hr-HR"/>
    </w:rPr>
  </w:style>
  <w:style w:customStyle="true" w:styleId="PozadinaSvijetloCrvena" w:type="character">
    <w:name w:val="Pozadina_SvijetloCrvena"/>
    <w:basedOn w:val="eSPISCCParagraphDefaultFont"/>
    <w:rsid w:val="00F94F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4F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94F90"/>
    <w:rPr>
      <w:color w:val="808080"/>
      <w:bdr w:color="auto" w:space="0" w:sz="0" w:val="none"/>
      <w:shd w:color="auto" w:fill="auto" w:val="clear"/>
    </w:rPr>
  </w:style>
  <w:style w:customStyle="1" w:styleId="eSPISCCParagraphDefaultFont" w:type="character">
    <w:name w:val="eSPIS_CC_Paragraph Default Font"/>
    <w:basedOn w:val="Zadanifontodlomka"/>
    <w:rsid w:val="00F94F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4F90"/>
    <w:rPr>
      <w:b/>
      <w:bdr w:color="auto" w:space="0" w:sz="0" w:val="none"/>
      <w:shd w:color="auto" w:fill="FFFFCC" w:val="clear"/>
      <w:lang w:val="hr-HR"/>
    </w:rPr>
  </w:style>
  <w:style w:customStyle="1" w:styleId="PozadinaSvijetloCrvena" w:type="character">
    <w:name w:val="Pozadina_SvijetloCrvena"/>
    <w:basedOn w:val="eSPISCCParagraphDefaultFont"/>
    <w:rsid w:val="00F94F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4F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St-239/2018</izvorni_sadrzaj>
    <derivirana_varijabla naziv="DomainObject.Predmet.OznakaBroj_1">St-239/2018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MATICA j.d.o.o.</izvorni_sadrzaj>
    <derivirana_varijabla naziv="DomainObject.Predmet.ProtustrankaFormated_1">  MATICA j.d.o.o.</derivirana_varijabla>
  </DomainObject.Predmet.ProtustrankaFormated>
  <DomainObject.Predmet.ProtustrankaFormatedOIB>
    <izvorni_sadrzaj>  MATICA j.d.o.o., OIB 64954121083</izvorni_sadrzaj>
    <derivirana_varijabla naziv="DomainObject.Predmet.ProtustrankaFormatedOIB_1">  MATICA j.d.o.o., OIB 64954121083</derivirana_varijabla>
  </DomainObject.Predmet.ProtustrankaFormatedOIB>
  <DomainObject.Predmet.ProtustrankaFormatedWithAdress>
    <izvorni_sadrzaj> MATICA j.d.o.o., Lovranska Draga 43, 51415 Lovran</izvorni_sadrzaj>
    <derivirana_varijabla naziv="DomainObject.Predmet.ProtustrankaFormatedWithAdress_1"> MATICA j.d.o.o., Lovranska Draga 43, 51415 Lovran</derivirana_varijabla>
  </DomainObject.Predmet.ProtustrankaFormatedWithAdress>
  <DomainObject.Predmet.ProtustrankaFormatedWithAdressOIB>
    <izvorni_sadrzaj> MATICA j.d.o.o., OIB 64954121083, Lovranska Draga 43, 51415 Lovran</izvorni_sadrzaj>
    <derivirana_varijabla naziv="DomainObject.Predmet.ProtustrankaFormatedWithAdressOIB_1"> MATICA j.d.o.o., OIB 64954121083, Lovranska Draga 43, 51415 Lovran</derivirana_varijabla>
  </DomainObject.Predmet.ProtustrankaFormatedWithAdressOIB>
  <DomainObject.Predmet.ProtustrankaWithAdress>
    <izvorni_sadrzaj>MATICA j.d.o.o. Lovranska Draga 43, 51415 Lovran</izvorni_sadrzaj>
    <derivirana_varijabla naziv="DomainObject.Predmet.ProtustrankaWithAdress_1">MATICA j.d.o.o. Lovranska Draga 43, 51415 Lovran</derivirana_varijabla>
  </DomainObject.Predmet.ProtustrankaWithAdress>
  <DomainObject.Predmet.ProtustrankaWithAdressOIB>
    <izvorni_sadrzaj>MATICA j.d.o.o., OIB 64954121083, Lovranska Draga 43, 51415 Lovran</izvorni_sadrzaj>
    <derivirana_varijabla naziv="DomainObject.Predmet.ProtustrankaWithAdressOIB_1">MATICA j.d.o.o., OIB 64954121083, Lovranska Draga 43, 51415 Lovran</derivirana_varijabla>
  </DomainObject.Predmet.ProtustrankaWithAdressOIB>
  <DomainObject.Predmet.ProtustrankaNazivFormated>
    <izvorni_sadrzaj>MATICA j.d.o.o.</izvorni_sadrzaj>
    <derivirana_varijabla naziv="DomainObject.Predmet.ProtustrankaNazivFormated_1">MATICA j.d.o.o.</derivirana_varijabla>
  </DomainObject.Predmet.ProtustrankaNazivFormated>
  <DomainObject.Predmet.ProtustrankaNazivFormatedOIB>
    <izvorni_sadrzaj>MATICA j.d.o.o., OIB 64954121083</izvorni_sadrzaj>
    <derivirana_varijabla naziv="DomainObject.Predmet.ProtustrankaNazivFormatedOIB_1">MATICA j.d.o.o., OIB 64954121083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MATICA j.d.o.o.</item>
    </izvorni_sadrzaj>
    <derivirana_varijabla naziv="DomainObject.Predmet.ProtuStrankaListFormated_1">
      <item>MATICA j.d.o.o.</item>
    </derivirana_varijabla>
  </DomainObject.Predmet.ProtuStrankaListFormated>
  <DomainObject.Predmet.ProtuStrankaListFormatedOIB>
    <izvorni_sadrzaj>
      <item>MATICA j.d.o.o., OIB 64954121083</item>
    </izvorni_sadrzaj>
    <derivirana_varijabla naziv="DomainObject.Predmet.ProtuStrankaListFormatedOIB_1">
      <item>MATICA j.d.o.o., OIB 64954121083</item>
    </derivirana_varijabla>
  </DomainObject.Predmet.ProtuStrankaListFormatedOIB>
  <DomainObject.Predmet.ProtuStrankaListFormatedWithAdress>
    <izvorni_sadrzaj>
      <item>MATICA j.d.o.o., Lovranska Draga 43, 51415 Lovran</item>
    </izvorni_sadrzaj>
    <derivirana_varijabla naziv="DomainObject.Predmet.ProtuStrankaListFormatedWithAdress_1">
      <item>MATICA j.d.o.o., Lovranska Draga 43, 51415 Lovran</item>
    </derivirana_varijabla>
  </DomainObject.Predmet.ProtuStrankaListFormatedWithAdress>
  <DomainObject.Predmet.ProtuStrankaListFormatedWithAdressOIB>
    <izvorni_sadrzaj>
      <item>MATICA j.d.o.o., OIB 64954121083, Lovranska Draga 43, 51415 Lovran</item>
    </izvorni_sadrzaj>
    <derivirana_varijabla naziv="DomainObject.Predmet.ProtuStrankaListFormatedWithAdressOIB_1">
      <item>MATICA j.d.o.o., OIB 64954121083, Lovranska Draga 43, 51415 Lovran</item>
    </derivirana_varijabla>
  </DomainObject.Predmet.ProtuStrankaListFormatedWithAdressOIB>
  <DomainObject.Predmet.ProtuStrankaListNazivFormated>
    <izvorni_sadrzaj>
      <item>MATICA j.d.o.o.</item>
    </izvorni_sadrzaj>
    <derivirana_varijabla naziv="DomainObject.Predmet.ProtuStrankaListNazivFormated_1">
      <item>MATICA j.d.o.o.</item>
    </derivirana_varijabla>
  </DomainObject.Predmet.ProtuStrankaListNazivFormated>
  <DomainObject.Predmet.ProtuStrankaListNazivFormatedOIB>
    <izvorni_sadrzaj>
      <item>MATICA j.d.o.o., OIB 64954121083</item>
    </izvorni_sadrzaj>
    <derivirana_varijabla naziv="DomainObject.Predmet.ProtuStrankaListNazivFormatedOIB_1">
      <item>MATICA j.d.o.o., OIB 64954121083</item>
    </derivirana_varijabla>
  </DomainObject.Predmet.ProtuStrankaListNazivFormatedOIB>
  <DomainObject.Predmet.OstaliListFormated>
    <izvorni_sadrzaj>
      <item>Sabine Matthes</item>
    </izvorni_sadrzaj>
    <derivirana_varijabla naziv="DomainObject.Predmet.OstaliListFormated_1">
      <item>Sabine Matthes</item>
    </derivirana_varijabla>
  </DomainObject.Predmet.OstaliListFormated>
  <DomainObject.Predmet.OstaliListFormatedOIB>
    <izvorni_sadrzaj>
      <item>Sabine Matthes, OIB 57057500377</item>
    </izvorni_sadrzaj>
    <derivirana_varijabla naziv="DomainObject.Predmet.OstaliListFormatedOIB_1">
      <item>Sabine Matthes, OIB 57057500377</item>
    </derivirana_varijabla>
  </DomainObject.Predmet.OstaliListFormatedOIB>
  <DomainObject.Predmet.OstaliListFormatedWithAdress>
    <izvorni_sadrzaj>
      <item>Sabine Matthes, Rezine 55, 51415 Lovran</item>
    </izvorni_sadrzaj>
    <derivirana_varijabla naziv="DomainObject.Predmet.OstaliListFormatedWithAdress_1">
      <item>Sabine Matthes, Rezine 55, 51415 Lovran</item>
    </derivirana_varijabla>
  </DomainObject.Predmet.OstaliListFormatedWithAdress>
  <DomainObject.Predmet.OstaliListFormatedWithAdressOIB>
    <izvorni_sadrzaj>
      <item>Sabine Matthes, OIB 57057500377, Rezine 55, 51415 Lovran</item>
    </izvorni_sadrzaj>
    <derivirana_varijabla naziv="DomainObject.Predmet.OstaliListFormatedWithAdressOIB_1">
      <item>Sabine Matthes, OIB 57057500377, Rezine 55, 51415 Lovran</item>
    </derivirana_varijabla>
  </DomainObject.Predmet.OstaliListFormatedWithAdressOIB>
  <DomainObject.Predmet.OstaliListNazivFormated>
    <izvorni_sadrzaj>
      <item>Sabine Matthes</item>
    </izvorni_sadrzaj>
    <derivirana_varijabla naziv="DomainObject.Predmet.OstaliListNazivFormated_1">
      <item>Sabine Matthes</item>
    </derivirana_varijabla>
  </DomainObject.Predmet.OstaliListNazivFormated>
  <DomainObject.Predmet.OstaliListNazivFormatedOIB>
    <izvorni_sadrzaj>
      <item>Sabine Matthes, OIB 57057500377</item>
    </izvorni_sadrzaj>
    <derivirana_varijabla naziv="DomainObject.Predmet.OstaliListNazivFormatedOIB_1">
      <item>Sabine Matthes, OIB 57057500377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MATICA j.d.o.o.</izvorni_sadrzaj>
    <derivirana_varijabla naziv="DomainObject.Predmet.ProtustrankaIDrugi_1">MATICA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MATICA j.d.o.o., OIB 64954121083, Lovranska Draga 43, 51415 Lovran</izvorni_sadrzaj>
    <derivirana_varijabla naziv="DomainObject.Predmet.ProtustrankaIDrugiAdressOIB_1">MATICA j.d.o.o., OIB 64954121083, Lovranska Draga 43,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MATICA j.d.o.o.</item>
      <item>Sabine Matthes</item>
    </izvorni_sadrzaj>
    <derivirana_varijabla naziv="DomainObject.Predmet.SudioniciListNaziv_1">
      <item>FINA  Rijeka</item>
      <item>MATICA j.d.o.o.</item>
      <item>Sabine Matthes</item>
    </derivirana_varijabla>
  </DomainObject.Predmet.SudioniciListNaziv>
  <DomainObject.Predmet.SudioniciListAdressOIB>
    <izvorni_sadrzaj>
      <item>FINA  Rijeka, OIB 85821130368, Frana Kurelca 8,51000 Rijeka</item>
      <item>MATICA j.d.o.o., OIB 64954121083, Lovranska Draga 43,51415 Lovran</item>
      <item>Sabine Matthes, OIB 57057500377, Rezine 55,51415 Lovran</item>
    </izvorni_sadrzaj>
    <derivirana_varijabla naziv="DomainObject.Predmet.SudioniciListAdressOIB_1">
      <item>FINA  Rijeka, OIB 85821130368, Frana Kurelca 8,51000 Rijeka</item>
      <item>MATICA j.d.o.o., OIB 64954121083, Lovranska Draga 43,51415 Lovran</item>
      <item>Sabine Matthes, OIB 57057500377, Rezine 55,51415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64954121083</item>
      <item>, OIB 57057500377</item>
    </izvorni_sadrzaj>
    <derivirana_varijabla naziv="DomainObject.Predmet.SudioniciListNazivOIB_1">
      <item>, OIB 85821130368</item>
      <item>, OIB 64954121083</item>
      <item>, OIB 57057500377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2018.</izvorni_sadrzaj>
    <derivirana_varijabla naziv="DomainObject.Predmet.DatumZadnjeOdrzaneSudskeRadnje_1">29. kolovoza 2018.</derivirana_varijabla>
  </DomainObject.Predmet.DatumZadnjeOdrzaneSudskeRadnje>
  <DomainObject.PredzadnjaOdlukaIzPredmeta.DatumDonosenjaOdluke>
    <izvorni_sadrzaj>5. lipnja 2018.</izvorni_sadrzaj>
    <derivirana_varijabla naziv="DomainObject.PredzadnjaOdlukaIzPredmeta.DatumDonosenjaOdluke_1">5. lipnja 2018.</derivirana_varijabla>
  </DomainObject.PredzadnjaOdlukaIzPredmeta.DatumDonosenjaOdluke>
  <DomainObject.PredzadnjaOdlukaIzPredmeta.Oznaka>
    <izvorni_sadrzaj>St-239/2018-11</izvorni_sadrzaj>
    <derivirana_varijabla naziv="DomainObject.PredzadnjaOdlukaIzPredmeta.Oznaka_1">St-239/2018-11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B6524B-37FF-4DD5-9DA6-8A024A3CF2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1169</properties:Words>
  <properties:Characters>6612</properties:Characters>
  <properties:Lines>125</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2018-10-17T08:53:00Z</dcterms:created>
  <dc:creator>dcmelik</dc:creator>
  <cp:lastModifiedBy>Jasna Radulović</cp:lastModifiedBy>
  <cp:lastPrinted>2018-10-03T11:20:00Z</cp:lastPrinted>
  <dcterms:modified xmlns:xsi="http://www.w3.org/2001/XMLSchema-instance" xsi:type="dcterms:W3CDTF">2018-10-17T08:54:00Z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(239-18 NOVO SZ-15. ČL.132.docx)</vt:lpwstr>
  </prop:property>
  <prop:property name="CC_coloring" pid="4" fmtid="{D5CDD505-2E9C-101B-9397-08002B2CF9AE}">
    <vt:bool>false</vt:bool>
  </prop:property>
  <prop:property name="BrojStranica" pid="5" fmtid="{D5CDD505-2E9C-101B-9397-08002B2CF9AE}">
    <vt:i4>3</vt:i4>
  </prop:property>
</prop:Properties>
</file>