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d6ac2" w14:paraId="42d6ac2" w:rsidRDefault="00F15707" w:rsidR="00F15707">
      <w:pPr>
        <w15:collapsed w:val="false"/>
      </w:pPr>
      <w:bookmarkStart w:name="_GoBack" w:id="0"/>
      <w:bookmarkEnd w:id="0"/>
    </w:p>
    <w:p w:rsidRDefault="00894CD9" w:rsidR="00894CD9"/>
    <w:p w:rsidRDefault="00F15707" w:rsidR="00F15707">
      <w:r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 xml:space="preserve">                                                                        </w:t>
      </w:r>
      <w:r w:rsidR="00AA40B6">
        <w:t xml:space="preserve">                         </w:t>
      </w:r>
      <w:r>
        <w:t xml:space="preserve">     3 </w:t>
      </w:r>
      <w:r w:rsidR="00AA40B6">
        <w:t>St-</w:t>
      </w:r>
      <w:r w:rsidR="00B878E9">
        <w:t>5256</w:t>
      </w:r>
      <w:r w:rsidR="00AA40B6" w:rsidRPr="00AA40B6">
        <w:t>/16</w:t>
      </w:r>
      <w:r w:rsidR="00614381">
        <w:t>-</w:t>
      </w:r>
      <w:r w:rsidR="00B878E9">
        <w:t>72</w:t>
      </w:r>
    </w:p>
    <w:p w:rsidRDefault="00F15707" w:rsidR="00F15707"/>
    <w:p w:rsidRDefault="00F15707" w:rsidR="00F15707"/>
    <w:p w:rsidRDefault="00F15707" w:rsidR="00F15707"/>
    <w:p w:rsidRDefault="00F15707" w:rsidR="00F15707"/>
    <w:p w:rsidRDefault="00F15707" w:rsidR="00F15707"/>
    <w:p w:rsidRDefault="00F15707" w:rsidP="00F15707" w:rsidR="00F15707">
      <w:r>
        <w:t>REPUBLIKA HRVATSKA</w:t>
      </w:r>
    </w:p>
    <w:p w:rsidRDefault="00F15707" w:rsidP="00F15707" w:rsidR="00F15707">
      <w:r>
        <w:t>TRGOVAČKI SUD U ZAGREBU</w:t>
      </w:r>
    </w:p>
    <w:p w:rsidRDefault="00F15707" w:rsidP="00F15707" w:rsidR="00F15707">
      <w:r>
        <w:t xml:space="preserve">STALNA SLUŽBA </w:t>
      </w:r>
      <w:r w:rsidR="00614381">
        <w:t>U KARLOVCU</w:t>
      </w:r>
    </w:p>
    <w:p w:rsidRDefault="00F15707" w:rsidP="00F15707" w:rsidR="00F15707">
      <w:r>
        <w:t xml:space="preserve">Karlovac, </w:t>
      </w:r>
      <w:r w:rsidR="0091671B">
        <w:t>Trg hrvatskih branitelja 1/II</w:t>
      </w:r>
    </w:p>
    <w:p w:rsidRDefault="00F15707" w:rsidR="00F15707"/>
    <w:p w:rsidRDefault="00F15707" w:rsidP="00F15707" w:rsidR="00F15707">
      <w:pPr>
        <w:jc w:val="center"/>
      </w:pPr>
      <w:r>
        <w:t>REPUBLIKA HRVATSKA</w:t>
      </w:r>
    </w:p>
    <w:p w:rsidRDefault="00F15707" w:rsidP="009759A1" w:rsidR="00F15707">
      <w:pPr>
        <w:jc w:val="center"/>
      </w:pPr>
      <w:r>
        <w:t>R J E Š E N J E</w:t>
      </w:r>
    </w:p>
    <w:p w:rsidRDefault="00F15707" w:rsidP="00F15707" w:rsidR="00F15707"/>
    <w:p w:rsidRDefault="00F15707" w:rsidP="00B878E9" w:rsidR="00F15707">
      <w:pPr>
        <w:ind w:firstLine="708"/>
        <w:jc w:val="both"/>
      </w:pPr>
      <w:r>
        <w:t xml:space="preserve">Trgovački sud u Zagrebu, Stalna služba u Karlovcu, po sucu Vesna Fundurulić Perišin, kao stečajnom sucu, u stečajnom postupku nad </w:t>
      </w:r>
      <w:r w:rsidR="0091671B">
        <w:t xml:space="preserve">stečajnim dužnikom </w:t>
      </w:r>
      <w:r>
        <w:t xml:space="preserve"> </w:t>
      </w:r>
      <w:r w:rsidR="00B878E9" w:rsidRPr="00B878E9">
        <w:t>ŠOLO PROMET d.o.o. u stečaju, Velika Gorica, Šenoi</w:t>
      </w:r>
      <w:r w:rsidR="00B878E9">
        <w:t>n put I 13, OIB: 52330105509, 27</w:t>
      </w:r>
      <w:r w:rsidR="00B878E9" w:rsidRPr="00B878E9">
        <w:t>. kolovoza 2018.,</w:t>
      </w:r>
    </w:p>
    <w:p w:rsidRDefault="00B878E9" w:rsidP="00B878E9" w:rsidR="00B878E9">
      <w:pPr>
        <w:ind w:firstLine="708"/>
        <w:jc w:val="both"/>
      </w:pPr>
    </w:p>
    <w:p w:rsidRDefault="00F15707" w:rsidP="00F15707" w:rsidR="00F15707">
      <w:pPr>
        <w:jc w:val="center"/>
      </w:pPr>
      <w:r>
        <w:t>r i j e š i o   j e</w:t>
      </w:r>
    </w:p>
    <w:p w:rsidRDefault="0044706C" w:rsidP="00F15707" w:rsidR="0044706C">
      <w:pPr>
        <w:jc w:val="center"/>
      </w:pPr>
    </w:p>
    <w:p w:rsidRDefault="0044706C" w:rsidP="00B878E9" w:rsidR="00B878E9">
      <w:pPr>
        <w:jc w:val="both"/>
      </w:pPr>
      <w:r>
        <w:tab/>
      </w:r>
      <w:r w:rsidR="00B878E9">
        <w:t xml:space="preserve">I.Saziva se Skupština vjerovnika u stečajnom postupku nad stečajnim dužnikom </w:t>
      </w:r>
      <w:r w:rsidR="00B878E9" w:rsidRPr="00B878E9">
        <w:t>ŠOLO PROMET d.o.o. u stečaju, Velika Gorica, Šenoin put I 13, OIB: 52330105509</w:t>
      </w:r>
      <w:r w:rsidR="00B878E9">
        <w:t xml:space="preserve">,  za 27. rujna 2018. u 12,20 sati, u Trgovačkom sudu u Zagrebu, Stalna služba u Karlovcu, Karlovac, Trg hrvatskih branitelja 1/II, soba broj 205, sa sljedećim dnevnim redom: </w:t>
      </w:r>
    </w:p>
    <w:p w:rsidRDefault="00B878E9" w:rsidP="00B878E9" w:rsidR="00B878E9">
      <w:pPr>
        <w:jc w:val="both"/>
      </w:pPr>
    </w:p>
    <w:p w:rsidRDefault="002C3D45" w:rsidP="00B878E9" w:rsidR="002C3D45">
      <w:pPr>
        <w:pStyle w:val="Odlomakpopisa"/>
        <w:numPr>
          <w:ilvl w:val="0"/>
          <w:numId w:val="3"/>
        </w:numPr>
        <w:jc w:val="both"/>
      </w:pPr>
      <w:r>
        <w:t>Prihvaća se</w:t>
      </w:r>
      <w:r w:rsidR="00B878E9">
        <w:t xml:space="preserve"> završno izviješć</w:t>
      </w:r>
      <w:r>
        <w:t>e i završni račun stečajnog upravitelja.</w:t>
      </w:r>
    </w:p>
    <w:p w:rsidRDefault="002C3D45" w:rsidP="00B878E9" w:rsidR="00B878E9">
      <w:pPr>
        <w:pStyle w:val="Odlomakpopisa"/>
        <w:numPr>
          <w:ilvl w:val="0"/>
          <w:numId w:val="3"/>
        </w:numPr>
        <w:jc w:val="both"/>
      </w:pPr>
      <w:r>
        <w:t xml:space="preserve"> </w:t>
      </w:r>
      <w:r w:rsidR="00B878E9">
        <w:t xml:space="preserve">Donošenje odluke o obustavi i zaključenju stečajnog postupka po čl. 294. Stečajnog </w:t>
      </w:r>
      <w:r>
        <w:t xml:space="preserve"> </w:t>
      </w:r>
      <w:r w:rsidR="006E7899">
        <w:t>zakona zbog nedostatnosti mase za ispunjene ostalih obveza stečajne mase.</w:t>
      </w:r>
    </w:p>
    <w:p w:rsidRDefault="006E7899" w:rsidP="006E7899" w:rsidR="006E7899">
      <w:pPr>
        <w:pStyle w:val="Odlomakpopisa"/>
        <w:jc w:val="both"/>
      </w:pPr>
    </w:p>
    <w:p w:rsidRDefault="00B878E9" w:rsidP="00E41721" w:rsidR="00B878E9">
      <w:pPr>
        <w:ind w:firstLine="708"/>
        <w:jc w:val="both"/>
      </w:pPr>
      <w:r>
        <w:t xml:space="preserve">II.Ovo rješenje objaviti će se na mrežnoj stranici e-Oglasna ploča suda. </w:t>
      </w:r>
    </w:p>
    <w:p w:rsidRDefault="00B878E9" w:rsidP="00B878E9" w:rsidR="00B878E9">
      <w:pPr>
        <w:jc w:val="both"/>
      </w:pPr>
    </w:p>
    <w:p w:rsidRDefault="00B878E9" w:rsidP="00B878E9" w:rsidR="00B878E9">
      <w:pPr>
        <w:jc w:val="center"/>
      </w:pPr>
      <w:r>
        <w:t>U Karlovcu 27. kolovoza 2018.</w:t>
      </w:r>
    </w:p>
    <w:p w:rsidRDefault="00B878E9" w:rsidP="00B878E9" w:rsidR="00B878E9">
      <w:pPr>
        <w:jc w:val="both"/>
      </w:pPr>
    </w:p>
    <w:p w:rsidRDefault="00B878E9" w:rsidP="00B878E9" w:rsidR="00B878E9">
      <w:pPr>
        <w:jc w:val="right"/>
      </w:pPr>
      <w:r>
        <w:t xml:space="preserve">   Stečajni sudac:</w:t>
      </w:r>
    </w:p>
    <w:p w:rsidRDefault="00B878E9" w:rsidP="00B878E9" w:rsidR="00B878E9">
      <w:pPr>
        <w:jc w:val="right"/>
      </w:pPr>
      <w:r>
        <w:t xml:space="preserve">                                                                                    Vesna Fundurulić Perišin</w:t>
      </w:r>
      <w:r w:rsidR="003D1540">
        <w:t>, v.r.</w:t>
      </w:r>
    </w:p>
    <w:p w:rsidRDefault="003D1540" w:rsidP="00B878E9" w:rsidR="003D1540">
      <w:pPr>
        <w:jc w:val="right"/>
      </w:pPr>
    </w:p>
    <w:p w:rsidRDefault="003D1540" w:rsidP="00B878E9" w:rsidR="003D1540">
      <w:pPr>
        <w:jc w:val="right"/>
      </w:pPr>
      <w:r>
        <w:t>Za točnost otpravka-</w:t>
      </w:r>
    </w:p>
    <w:p w:rsidRDefault="003D1540" w:rsidP="00B878E9" w:rsidR="003D1540">
      <w:pPr>
        <w:jc w:val="right"/>
      </w:pPr>
      <w:r>
        <w:t>ovlašteni službenik:</w:t>
      </w:r>
    </w:p>
    <w:p w:rsidRDefault="003D1540" w:rsidP="00B878E9" w:rsidR="003D1540">
      <w:pPr>
        <w:jc w:val="right"/>
      </w:pPr>
      <w:r>
        <w:t>Žana Livaja</w:t>
      </w:r>
    </w:p>
    <w:p w:rsidRDefault="00B878E9" w:rsidP="00B878E9" w:rsidR="00B878E9">
      <w:pPr>
        <w:jc w:val="right"/>
      </w:pPr>
    </w:p>
    <w:p w:rsidRDefault="00B878E9" w:rsidP="00B878E9" w:rsidR="00B878E9">
      <w:pPr>
        <w:jc w:val="both"/>
      </w:pPr>
      <w:r>
        <w:t>PRAVNA POUKA:</w:t>
      </w:r>
    </w:p>
    <w:p w:rsidRDefault="00B878E9" w:rsidP="00B878E9" w:rsidR="00B878E9">
      <w:pPr>
        <w:ind w:firstLine="708"/>
        <w:jc w:val="both"/>
      </w:pPr>
      <w:r>
        <w:t>Protiv ovog rješenja nije dopuštena žalba (čl. 278. ZPP- a u svezi čl. 6. SZ-a).</w:t>
      </w:r>
    </w:p>
    <w:p w:rsidRDefault="00B878E9" w:rsidP="00B878E9" w:rsidR="00B878E9">
      <w:pPr>
        <w:jc w:val="both"/>
      </w:pPr>
    </w:p>
    <w:p w:rsidRDefault="00F15707" w:rsidP="00B878E9" w:rsidR="00F15707">
      <w:pPr>
        <w:jc w:val="both"/>
      </w:pPr>
    </w:p>
    <w:p w:rsidRDefault="00F15707" w:rsidP="00F15707" w:rsidR="00F15707"/>
    <w:p w:rsidRDefault="00F15707" w:rsidP="00F15707" w:rsidR="00F15707"/>
    <w:p w:rsidRDefault="00F15707" w:rsidR="00F15707"/>
    <w:sectPr w:rsidSect="0031271B" w:rsidR="00F15707">
      <w:headerReference w:type="default" r:id="rId11"/>
      <w:pgSz w:h="16838" w:w="11906"/>
      <w:pgMar w:gutter="0" w:footer="708" w:header="708" w:left="1417" w:bottom="1417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5707" w:rsidP="00F15707" w:rsidR="00F15707">
      <w:r>
        <w:separator/>
      </w:r>
    </w:p>
  </w:endnote>
  <w:endnote w:id="0" w:type="continuationSeparator">
    <w:p w:rsidRDefault="00F15707" w:rsidP="00F15707" w:rsidR="00F157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5707" w:rsidP="00F15707" w:rsidR="00F15707">
      <w:r>
        <w:separator/>
      </w:r>
    </w:p>
  </w:footnote>
  <w:footnote w:id="0" w:type="continuationSeparator">
    <w:p w:rsidRDefault="00F15707" w:rsidP="00F15707" w:rsidR="00F157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78288416"/>
      <w:docPartObj>
        <w:docPartGallery w:val="Page Numbers (Top of Page)"/>
        <w:docPartUnique/>
      </w:docPartObj>
    </w:sdtPr>
    <w:sdtEndPr/>
    <w:sdtContent>
      <w:p w:rsidRDefault="00F15707" w:rsidR="00F1570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125A">
          <w:rPr>
            <w:noProof/>
          </w:rPr>
          <w:t>2</w:t>
        </w:r>
        <w:r>
          <w:fldChar w:fldCharType="end"/>
        </w:r>
      </w:p>
      <w:p w:rsidRDefault="00F15707" w:rsidP="00F15707" w:rsidR="00F15707">
        <w:pPr>
          <w:pStyle w:val="Zaglavlje"/>
          <w:jc w:val="right"/>
        </w:pPr>
        <w:r>
          <w:t xml:space="preserve">3 </w:t>
        </w:r>
        <w:r w:rsidR="00A97695">
          <w:t>Pu St-1/17</w:t>
        </w:r>
      </w:p>
    </w:sdtContent>
  </w:sdt>
  <w:p w:rsidRDefault="00F15707" w:rsidR="00F1570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9439EC"/>
    <w:multiLevelType w:val="hybridMultilevel"/>
    <w:tmpl w:val="7FB26CD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DE45D74"/>
    <w:multiLevelType w:val="hybridMultilevel"/>
    <w:tmpl w:val="53C8A8C8"/>
    <w:lvl w:tplc="B5C26E9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BE35613"/>
    <w:multiLevelType w:val="hybridMultilevel"/>
    <w:tmpl w:val="D61ECCD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9A57544"/>
    <w:multiLevelType w:val="hybridMultilevel"/>
    <w:tmpl w:val="385EDE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533"/>
    <w:rsid w:val="0000510E"/>
    <w:rsid w:val="000407F9"/>
    <w:rsid w:val="00065E02"/>
    <w:rsid w:val="000721CA"/>
    <w:rsid w:val="000D4EFC"/>
    <w:rsid w:val="000E0C38"/>
    <w:rsid w:val="0019314E"/>
    <w:rsid w:val="001A7735"/>
    <w:rsid w:val="00234A78"/>
    <w:rsid w:val="002C3D45"/>
    <w:rsid w:val="0031271B"/>
    <w:rsid w:val="003839C3"/>
    <w:rsid w:val="003D1540"/>
    <w:rsid w:val="0044706C"/>
    <w:rsid w:val="00553A17"/>
    <w:rsid w:val="005D79C4"/>
    <w:rsid w:val="00614381"/>
    <w:rsid w:val="0063125A"/>
    <w:rsid w:val="00636F4D"/>
    <w:rsid w:val="00663D26"/>
    <w:rsid w:val="00667FC9"/>
    <w:rsid w:val="006B59EB"/>
    <w:rsid w:val="006E7899"/>
    <w:rsid w:val="007747F1"/>
    <w:rsid w:val="007D1A3F"/>
    <w:rsid w:val="007E7811"/>
    <w:rsid w:val="00894CD9"/>
    <w:rsid w:val="008E3084"/>
    <w:rsid w:val="0090422C"/>
    <w:rsid w:val="0091671B"/>
    <w:rsid w:val="00951355"/>
    <w:rsid w:val="009759A1"/>
    <w:rsid w:val="00A117EB"/>
    <w:rsid w:val="00A51B2F"/>
    <w:rsid w:val="00A97695"/>
    <w:rsid w:val="00AA40B6"/>
    <w:rsid w:val="00AB0D62"/>
    <w:rsid w:val="00AC2CBF"/>
    <w:rsid w:val="00B576C4"/>
    <w:rsid w:val="00B878E9"/>
    <w:rsid w:val="00BC3114"/>
    <w:rsid w:val="00C22EA7"/>
    <w:rsid w:val="00C65926"/>
    <w:rsid w:val="00C84FC5"/>
    <w:rsid w:val="00C87F69"/>
    <w:rsid w:val="00CA16DE"/>
    <w:rsid w:val="00D52897"/>
    <w:rsid w:val="00DD2E52"/>
    <w:rsid w:val="00E41721"/>
    <w:rsid w:val="00E57698"/>
    <w:rsid w:val="00EA3E3C"/>
    <w:rsid w:val="00F15707"/>
    <w:rsid w:val="00F37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157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1570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15707"/>
  </w:style>
  <w:style w:styleId="Podnoje" w:type="paragraph">
    <w:name w:val="footer"/>
    <w:basedOn w:val="Normal"/>
    <w:link w:val="Podno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15707"/>
  </w:style>
  <w:style w:styleId="Odlomakpopisa" w:type="paragraph">
    <w:name w:val="List Paragraph"/>
    <w:basedOn w:val="Normal"/>
    <w:uiPriority w:val="34"/>
    <w:qFormat/>
    <w:rsid w:val="00A117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D15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154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154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154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154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157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1570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15707"/>
  </w:style>
  <w:style w:styleId="Podnoje" w:type="paragraph">
    <w:name w:val="footer"/>
    <w:basedOn w:val="Normal"/>
    <w:link w:val="Podno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15707"/>
  </w:style>
  <w:style w:styleId="Odlomakpopisa" w:type="paragraph">
    <w:name w:val="List Paragraph"/>
    <w:basedOn w:val="Normal"/>
    <w:uiPriority w:val="34"/>
    <w:qFormat/>
    <w:rsid w:val="00A117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D15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154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154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154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154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kolovoza 2018.</izvorni_sadrzaj>
    <derivirana_varijabla naziv="DomainObject.DatumDonosenjaOdluke_1">27.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5256</izvorni_sadrzaj>
    <derivirana_varijabla naziv="DomainObject.Predmet.Broj_1">5256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srpnja 2016.</izvorni_sadrzaj>
    <derivirana_varijabla naziv="DomainObject.Predmet.DatumOsnivanja_1">8.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St-5256/2016</izvorni_sadrzaj>
    <derivirana_varijabla naziv="DomainObject.Predmet.OznakaBroj_1">St-5256/2016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ŠOLO PROMET d.o.o. zastupanog po punomoćniku Mislav Kozmić; Martina Tončić-Bota</izvorni_sadrzaj>
    <derivirana_varijabla naziv="DomainObject.Predmet.ProtustrankaFormated_1">  ŠOLO PROMET d.o.o. zastupanog po punomoćniku Mislav Kozmić; Martina Tončić-Bota</derivirana_varijabla>
  </DomainObject.Predmet.ProtustrankaFormated>
  <DomainObject.Predmet.ProtustrankaFormatedOIB>
    <izvorni_sadrzaj>  ŠOLO PROMET d.o.o., OIB 52330105509 zastupanog po punomoćniku Mislav Kozmić; Martina Tončić-Bota</izvorni_sadrzaj>
    <derivirana_varijabla naziv="DomainObject.Predmet.ProtustrankaFormatedOIB_1">  ŠOLO PROMET d.o.o., OIB 52330105509 zastupanog po punomoćniku Mislav Kozmić; Martina Tončić-Bota</derivirana_varijabla>
  </DomainObject.Predmet.ProtustrankaFormatedOIB>
  <DomainObject.Predmet.ProtustrankaFormatedWithAdress>
    <izvorni_sadrzaj> ŠOLO PROMET d.o.o., Šenoin Put I 13, 10410 Velika Gorica zastupanog po punomoćniku Mislav Kozmić; Martina Tončić-Bota</izvorni_sadrzaj>
    <derivirana_varijabla naziv="DomainObject.Predmet.ProtustrankaFormatedWithAdress_1"> ŠOLO PROMET d.o.o., Šenoin Put I 13, 10410 Velika Gorica zastupanog po punomoćniku Mislav Kozmić; Martina Tončić-Bota</derivirana_varijabla>
  </DomainObject.Predmet.ProtustrankaFormatedWithAdress>
  <DomainObject.Predmet.ProtustrankaFormatedWithAdressOIB>
    <izvorni_sadrzaj> ŠOLO PROMET d.o.o., OIB 52330105509, Šenoin Put I 13, 10410 Velika Gorica zastupanog po punomoćniku Mislav Kozmić; Martina Tončić-Bota</izvorni_sadrzaj>
    <derivirana_varijabla naziv="DomainObject.Predmet.ProtustrankaFormatedWithAdressOIB_1"> ŠOLO PROMET d.o.o., OIB 52330105509, Šenoin Put I 13, 10410 Velika Gorica zastupanog po punomoćniku Mislav Kozmić; Martina Tončić-Bota</derivirana_varijabla>
  </DomainObject.Predmet.ProtustrankaFormatedWithAdressOIB>
  <DomainObject.Predmet.ProtustrankaWithAdress>
    <izvorni_sadrzaj>ŠOLO PROMET d.o.o. Šenoin Put I 13, 10410 Velika Gorica</izvorni_sadrzaj>
    <derivirana_varijabla naziv="DomainObject.Predmet.ProtustrankaWithAdress_1">ŠOLO PROMET d.o.o. Šenoin Put I 13, 10410 Velika Gorica</derivirana_varijabla>
  </DomainObject.Predmet.ProtustrankaWithAdress>
  <DomainObject.Predmet.ProtustrankaWithAdressOIB>
    <izvorni_sadrzaj>ŠOLO PROMET d.o.o., OIB 52330105509, Šenoin Put I 13, 10410 Velika Gorica</izvorni_sadrzaj>
    <derivirana_varijabla naziv="DomainObject.Predmet.ProtustrankaWithAdressOIB_1">ŠOLO PROMET d.o.o., OIB 52330105509, Šenoin Put I 13, 10410 Velika Gorica</derivirana_varijabla>
  </DomainObject.Predmet.ProtustrankaWithAdressOIB>
  <DomainObject.Predmet.ProtustrankaNazivFormated>
    <izvorni_sadrzaj>ŠOLO PROMET d.o.o.</izvorni_sadrzaj>
    <derivirana_varijabla naziv="DomainObject.Predmet.ProtustrankaNazivFormated_1">ŠOLO PROMET d.o.o.</derivirana_varijabla>
  </DomainObject.Predmet.ProtustrankaNazivFormated>
  <DomainObject.Predmet.ProtustrankaNazivFormatedOIB>
    <izvorni_sadrzaj>ŠOLO PROMET d.o.o., OIB 52330105509</izvorni_sadrzaj>
    <derivirana_varijabla naziv="DomainObject.Predmet.ProtustrankaNazivFormatedOIB_1">ŠOLO PROMET d.o.o., OIB 52330105509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MARKT - PROMET, proizvodnja, trgovina, ugostiteljstvo i usluge, d.o.o. zastupanog po punomoćniku ODVJETNIČKO DRUŠTVO BEKINA, ŠKURLA, DURMIŠ I SPAJIĆ, društvo s ograničenom odgovornošću; Josip Marković; RH Ministarstvo financija, Porezna uprava, područni ured Zagreb zastupanog po punomoćniku Županijsko državno odvjetništvo u Velikoj Gorici</izvorni_sadrzaj>
    <derivirana_varijabla naziv="DomainObject.Predmet.StrankaFormated_1">  FINA Regionalni centar Zagreb; MARKT - PROMET, proizvodnja, trgovina, ugostiteljstvo i usluge, d.o.o. zastupanog po punomoćniku ODVJETNIČKO DRUŠTVO BEKINA, ŠKURLA, DURMIŠ I SPAJIĆ, društvo s ograničenom odgovornošću; Josip Marković; RH Ministarstvo financija, Porezna uprava, područni ured Zagreb zastupanog po punomoćniku Županijsko državno odvjetništvo u Velikoj Gorici</derivirana_varijabla>
  </DomainObject.Predmet.StrankaFormated>
  <DomainObject.Predmet.StrankaFormatedOIB>
    <izvorni_sadrzaj>  FINA Regionalni centar Zagreb, OIB 85821130368; MARKT - PROMET, proizvodnja, trgovina, ugostiteljstvo i usluge, d.o.o., OIB 60893026299 zastupanog po punomoćniku ODVJETNIČKO DRUŠTVO BEKINA, ŠKURLA, DURMIŠ I SPAJIĆ, društvo s ograničenom odgovornošću; Josip Marković, OIB 89903977063; RH Ministarstvo financija, Porezna uprava, područni ured Zagreb, OIB 18683136487 zastupanog po punomoćniku Županijsko državno odvjetništvo u Velikoj Gorici</izvorni_sadrzaj>
    <derivirana_varijabla naziv="DomainObject.Predmet.StrankaFormatedOIB_1">  FINA Regionalni centar Zagreb, OIB 85821130368; MARKT - PROMET, proizvodnja, trgovina, ugostiteljstvo i usluge, d.o.o., OIB 60893026299 zastupanog po punomoćniku ODVJETNIČKO DRUŠTVO BEKINA, ŠKURLA, DURMIŠ I SPAJIĆ, društvo s ograničenom odgovornošću; Josip Marković, OIB 89903977063; RH Ministarstvo financija, Porezna uprava, područni ured Zagreb, OIB 18683136487 zastupanog po punomoćniku Županijsko državno odvjetništvo u Velikoj Gorici</derivirana_varijabla>
  </DomainObject.Predmet.StrankaFormatedOIB>
  <DomainObject.Predmet.StrankaFormatedWithAdress>
    <izvorni_sadrzaj> FINA Regionalni centar Zagreb, Trg svibanjskih žrtava 1995. 1, 10000 Zagreb; MARKT - PROMET, proizvodnja, trgovina, ugostiteljstvo i usluge, d.o.o., Novi put 16, 10362 Kašina zastupanog po punomoćniku ODVJETNIČKO DRUŠTVO BEKINA, ŠKURLA, DURMIŠ I SPAJIĆ, društvo s ograničenom odgovornošću; Josip Marković, Odvojak Vel. Brijeg 27, 10362 Kašina; RH Ministarstvo financija, Porezna uprava, područni ured Zagreb, Av. Vukovar 22, 10000 Zagreb zastupanog po punomoćniku Županijsko državno odvjetništvo u Velikoj Gorici</izvorni_sadrzaj>
    <derivirana_varijabla naziv="DomainObject.Predmet.StrankaFormatedWithAdress_1"> FINA Regionalni centar Zagreb, Trg svibanjskih žrtava 1995. 1, 10000 Zagreb; MARKT - PROMET, proizvodnja, trgovina, ugostiteljstvo i usluge, d.o.o., Novi put 16, 10362 Kašina zastupanog po punomoćniku ODVJETNIČKO DRUŠTVO BEKINA, ŠKURLA, DURMIŠ I SPAJIĆ, društvo s ograničenom odgovornošću; Josip Marković, Odvojak Vel. Brijeg 27, 10362 Kašina; RH Ministarstvo financija, Porezna uprava, područni ured Zagreb, Av. Vukovar 22, 10000 Zagreb zastupanog po punomoćniku Županijsko državno odvjetništvo u Velikoj Gorici</derivirana_varijabla>
  </DomainObject.Predmet.StrankaFormatedWithAdress>
  <DomainObject.Predmet.StrankaFormatedWithAdressOIB>
    <izvorni_sadrzaj> FINA Regionalni centar Zagreb, OIB 85821130368, Trg svibanjskih žrtava 1995. 1, 10000 Zagreb; MARKT - PROMET, proizvodnja, trgovina, ugostiteljstvo i usluge, d.o.o., OIB 60893026299, Novi put 16, 10362 Kašina zastupanog po punomoćniku ODVJETNIČKO DRUŠTVO BEKINA, ŠKURLA, DURMIŠ I SPAJIĆ, društvo s ograničenom odgovornošću; Josip Marković, OIB 89903977063, Odvojak Vel. Brijeg 27, 10362 Kašina; RH Ministarstvo financija, Porezna uprava, područni ured Zagreb, OIB 18683136487, Av. Vukovar 22, 10000 Zagreb zastupanog po punomoćniku Županijsko državno odvjetništvo u Velikoj Gorici</izvorni_sadrzaj>
    <derivirana_varijabla naziv="DomainObject.Predmet.StrankaFormatedWithAdressOIB_1"> FINA Regionalni centar Zagreb, OIB 85821130368, Trg svibanjskih žrtava 1995. 1, 10000 Zagreb; MARKT - PROMET, proizvodnja, trgovina, ugostiteljstvo i usluge, d.o.o., OIB 60893026299, Novi put 16, 10362 Kašina zastupanog po punomoćniku ODVJETNIČKO DRUŠTVO BEKINA, ŠKURLA, DURMIŠ I SPAJIĆ, društvo s ograničenom odgovornošću; Josip Marković, OIB 89903977063, Odvojak Vel. Brijeg 27, 10362 Kašina; RH Ministarstvo financija, Porezna uprava, područni ured Zagreb, OIB 18683136487, Av. Vukovar 22, 10000 Zagreb zastupanog po punomoćniku Županijsko državno odvjetništvo u Velikoj Gorici</derivirana_varijabla>
  </DomainObject.Predmet.StrankaFormatedWithAdressOIB>
  <DomainObject.Predmet.StrankaWithAdress>
    <izvorni_sadrzaj>FINA Regionalni centar Zagreb Trg svibanjskih žrtava 1995. 1,10000 Zagreb,MARKT - PROMET, proizvodnja, trgovina, ugostiteljstvo i usluge, d.o.o. Novi put 16,10362 Kašina,Josip Marković Odvojak Vel. Brijeg 27,10362 Kašina,RH Ministarstvo financija, Porezna uprava, područni ured Zagreb Av. Vukovar 22,10000 Zagreb</izvorni_sadrzaj>
    <derivirana_varijabla naziv="DomainObject.Predmet.StrankaWithAdress_1">FINA Regionalni centar Zagreb Trg svibanjskih žrtava 1995. 1,10000 Zagreb,MARKT - PROMET, proizvodnja, trgovina, ugostiteljstvo i usluge, d.o.o. Novi put 16,10362 Kašina,Josip Marković Odvojak Vel. Brijeg 27,10362 Kašina,RH Ministarstvo financija, Porezna uprava, područni ured Zagreb Av. Vukovar 22,10000 Zagreb</derivirana_varijabla>
  </DomainObject.Predmet.StrankaWithAdress>
  <DomainObject.Predmet.StrankaWithAdressOIB>
    <izvorni_sadrzaj>FINA Regionalni centar Zagreb, OIB 85821130368, Trg svibanjskih žrtava 1995. 1,10000 Zagreb,MARKT - PROMET, proizvodnja, trgovina, ugostiteljstvo i usluge, d.o.o., OIB 60893026299, Novi put 16,10362 Kašina,Josip Marković, OIB 89903977063, Odvojak Vel. Brijeg 27,10362 Kašina,RH Ministarstvo financija, Porezna uprava, područni ured Zagreb, OIB 18683136487, Av. Vukovar 22,10000 Zagreb</izvorni_sadrzaj>
    <derivirana_varijabla naziv="DomainObject.Predmet.StrankaWithAdressOIB_1">FINA Regionalni centar Zagreb, OIB 85821130368, Trg svibanjskih žrtava 1995. 1,10000 Zagreb,MARKT - PROMET, proizvodnja, trgovina, ugostiteljstvo i usluge, d.o.o., OIB 60893026299, Novi put 16,10362 Kašina,Josip Marković, OIB 89903977063, Odvojak Vel. Brijeg 27,10362 Kašina,RH Ministarstvo financija, Porezna uprava, područni ured Zagreb, OIB 18683136487, Av. Vukovar 22,10000 Zagreb</derivirana_varijabla>
  </DomainObject.Predmet.StrankaWithAdressOIB>
  <DomainObject.Predmet.StrankaNazivFormated>
    <izvorni_sadrzaj>FINA Regionalni centar Zagreb,MARKT - PROMET, proizvodnja, trgovina, ugostiteljstvo i usluge, d.o.o.,Josip Marković,RH Ministarstvo financija, Porezna uprava, područni ured Zagreb</izvorni_sadrzaj>
    <derivirana_varijabla naziv="DomainObject.Predmet.StrankaNazivFormated_1">FINA Regionalni centar Zagreb,MARKT - PROMET, proizvodnja, trgovina, ugostiteljstvo i usluge, d.o.o.,Josip Marković,RH Ministarstvo financija, Porezna uprava, područni ured Zagreb</derivirana_varijabla>
  </DomainObject.Predmet.StrankaNazivFormated>
  <DomainObject.Predmet.StrankaNazivFormatedOIB>
    <izvorni_sadrzaj>FINA Regionalni centar Zagreb, OIB 85821130368,MARKT - PROMET, proizvodnja, trgovina, ugostiteljstvo i usluge, d.o.o., OIB 60893026299,Josip Marković, OIB 89903977063,RH Ministarstvo financija, Porezna uprava, područni ured Zagreb, OIB 18683136487</izvorni_sadrzaj>
    <derivirana_varijabla naziv="DomainObject.Predmet.StrankaNazivFormatedOIB_1">FINA Regionalni centar Zagreb, OIB 85821130368,MARKT - PROMET, proizvodnja, trgovina, ugostiteljstvo i usluge, d.o.o., OIB 60893026299,Josip Marković, OIB 89903977063,RH Ministarstvo financija,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  <item>MARKT - PROMET, proizvodnja, trgovina, ugostiteljstvo i usluge, d.o.o. zastupanog po punomoćniku ODVJETNIČKO DRUŠTVO BEKINA, ŠKURLA, DURMIŠ I SPAJIĆ, društvo s ograničenom odgovornošću</item>
      <item>Josip Marković</item>
      <item>RH Ministarstvo financija, Porezna uprava, područni ured Zagreb zastupanog po punomoćniku Županijsko državno odvjetništvo u Velikoj Gorici</item>
    </izvorni_sadrzaj>
    <derivirana_varijabla naziv="DomainObject.Predmet.StrankaListFormated_1">
      <item>FINA Regionalni centar Zagreb</item>
      <item>MARKT - PROMET, proizvodnja, trgovina, ugostiteljstvo i usluge, d.o.o. zastupanog po punomoćniku ODVJETNIČKO DRUŠTVO BEKINA, ŠKURLA, DURMIŠ I SPAJIĆ, društvo s ograničenom odgovornošću</item>
      <item>Josip Marković</item>
      <item>RH Ministarstvo financija, Porezna uprava, područni ured Zagreb zastupanog po punomoćniku Županijsko državno odvjetništvo u Velikoj Gorici</item>
    </derivirana_varijabla>
  </DomainObject.Predmet.StrankaListFormated>
  <DomainObject.Predmet.StrankaListFormatedOIB>
    <izvorni_sadrzaj>
      <item>FINA Regionalni centar Zagreb, OIB 85821130368</item>
      <item>MARKT - PROMET, proizvodnja, trgovina, ugostiteljstvo i usluge, d.o.o., OIB 60893026299 zastupanog po punomoćniku ODVJETNIČKO DRUŠTVO BEKINA, ŠKURLA, DURMIŠ I SPAJIĆ, društvo s ograničenom odgovornošću</item>
      <item>Josip Marković, OIB 89903977063</item>
      <item>RH Ministarstvo financija, Porezna uprava, područni ured Zagreb, OIB 18683136487 zastupanog po punomoćniku Županijsko državno odvjetništvo u Velikoj Gorici</item>
    </izvorni_sadrzaj>
    <derivirana_varijabla naziv="DomainObject.Predmet.StrankaListFormatedOIB_1">
      <item>FINA Regionalni centar Zagreb, OIB 85821130368</item>
      <item>MARKT - PROMET, proizvodnja, trgovina, ugostiteljstvo i usluge, d.o.o., OIB 60893026299 zastupanog po punomoćniku ODVJETNIČKO DRUŠTVO BEKINA, ŠKURLA, DURMIŠ I SPAJIĆ, društvo s ograničenom odgovornošću</item>
      <item>Josip Marković, OIB 89903977063</item>
      <item>RH Ministarstvo financija, Porezna uprava, područni ured Zagreb, OIB 18683136487 zastupanog po punomoćniku Županijsko državno odvjetništvo u Velikoj Gorici</item>
    </derivirana_varijabla>
  </DomainObject.Predmet.StrankaListFormatedOIB>
  <DomainObject.Predmet.StrankaListFormatedWithAdress>
    <izvorni_sadrzaj>
      <item>FINA Regionalni centar Zagreb, Trg svibanjskih žrtava 1995. 1, 10000 Zagreb</item>
      <item>MARKT - PROMET, proizvodnja, trgovina, ugostiteljstvo i usluge, d.o.o., Novi put 16, 10362 Kašina zastupanog po punomoćniku ODVJETNIČKO DRUŠTVO BEKINA, ŠKURLA, DURMIŠ I SPAJIĆ, društvo s ograničenom odgovornošću</item>
      <item>Josip Marković, Odvojak Vel. Brijeg 27, 10362 Kašina</item>
      <item>RH Ministarstvo financija, Porezna uprava, područni ured Zagreb, Av. Vukovar 22, 10000 Zagreb zastupanog po punomoćniku Županijsko državno odvjetništvo u Velikoj Gorici</item>
    </izvorni_sadrzaj>
    <derivirana_varijabla naziv="DomainObject.Predmet.StrankaListFormatedWithAdress_1">
      <item>FINA Regionalni centar Zagreb, Trg svibanjskih žrtava 1995. 1, 10000 Zagreb</item>
      <item>MARKT - PROMET, proizvodnja, trgovina, ugostiteljstvo i usluge, d.o.o., Novi put 16, 10362 Kašina zastupanog po punomoćniku ODVJETNIČKO DRUŠTVO BEKINA, ŠKURLA, DURMIŠ I SPAJIĆ, društvo s ograničenom odgovornošću</item>
      <item>Josip Marković, Odvojak Vel. Brijeg 27, 10362 Kašina</item>
      <item>RH Ministarstvo financija, Porezna uprava, područni ured Zagreb, Av. Vukovar 22, 10000 Zagreb zastupanog po punomoćniku Županijsko državno odvjetništvo u Velikoj Gorici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MARKT - PROMET, proizvodnja, trgovina, ugostiteljstvo i usluge, d.o.o., OIB 60893026299, Novi put 16, 10362 Kašina zastupanog po punomoćniku ODVJETNIČKO DRUŠTVO BEKINA, ŠKURLA, DURMIŠ I SPAJIĆ, društvo s ograničenom odgovornošću</item>
      <item>Josip Marković, OIB 89903977063, Odvojak Vel. Brijeg 27, 10362 Kašina</item>
      <item>RH Ministarstvo financija, Porezna uprava, područni ured Zagreb, OIB 18683136487, Av. Vukovar 22, 10000 Zagreb zastupanog po punomoćniku Županijsko državno odvjetništvo u Velikoj Gorici</item>
    </izvorni_sadrzaj>
    <derivirana_varijabla naziv="DomainObject.Predmet.StrankaListFormatedWithAdressOIB_1">
      <item>FINA Regionalni centar Zagreb, OIB 85821130368, Trg svibanjskih žrtava 1995. 1, 10000 Zagreb</item>
      <item>MARKT - PROMET, proizvodnja, trgovina, ugostiteljstvo i usluge, d.o.o., OIB 60893026299, Novi put 16, 10362 Kašina zastupanog po punomoćniku ODVJETNIČKO DRUŠTVO BEKINA, ŠKURLA, DURMIŠ I SPAJIĆ, društvo s ograničenom odgovornošću</item>
      <item>Josip Marković, OIB 89903977063, Odvojak Vel. Brijeg 27, 10362 Kašina</item>
      <item>RH Ministarstvo financija, Porezna uprava, područni ured Zagreb, OIB 18683136487, Av. Vukovar 22, 10000 Zagreb zastupanog po punomoćniku Županijsko državno odvjetništvo u Velikoj Gorici</item>
    </derivirana_varijabla>
  </DomainObject.Predmet.StrankaListFormatedWithAdressOIB>
  <DomainObject.Predmet.StrankaListNazivFormated>
    <izvorni_sadrzaj>
      <item>FINA Regionalni centar Zagreb</item>
      <item>MARKT - PROMET, proizvodnja, trgovina, ugostiteljstvo i usluge, d.o.o.</item>
      <item>Josip Marković</item>
      <item>RH Ministarstvo financija, Porezna uprava, područni ured Zagreb</item>
    </izvorni_sadrzaj>
    <derivirana_varijabla naziv="DomainObject.Predmet.StrankaListNazivFormated_1">
      <item>FINA Regionalni centar Zagreb</item>
      <item>MARKT - PROMET, proizvodnja, trgovina, ugostiteljstvo i usluge, d.o.o.</item>
      <item>Josip Marković</item>
      <item>RH Ministarstvo financija, Porezna uprava, područni ured Zagreb</item>
    </derivirana_varijabla>
  </DomainObject.Predmet.StrankaListNazivFormated>
  <DomainObject.Predmet.StrankaListNazivFormatedOIB>
    <izvorni_sadrzaj>
      <item>FINA Regionalni centar Zagreb, OIB 85821130368</item>
      <item>MARKT - PROMET, proizvodnja, trgovina, ugostiteljstvo i usluge, d.o.o., OIB 60893026299</item>
      <item>Josip Marković, OIB 89903977063</item>
      <item>RH Ministarstvo financija, Porezna uprava, područni ured Zagreb, OIB 18683136487</item>
    </izvorni_sadrzaj>
    <derivirana_varijabla naziv="DomainObject.Predmet.StrankaListNazivFormatedOIB_1">
      <item>FINA Regionalni centar Zagreb, OIB 85821130368</item>
      <item>MARKT - PROMET, proizvodnja, trgovina, ugostiteljstvo i usluge, d.o.o., OIB 60893026299</item>
      <item>Josip Marković, OIB 89903977063</item>
      <item>RH Ministarstvo financija, Porezna uprava, područni ured Zagreb, OIB 18683136487</item>
    </derivirana_varijabla>
  </DomainObject.Predmet.StrankaListNazivFormatedOIB>
  <DomainObject.Predmet.ProtuStrankaListFormated>
    <izvorni_sadrzaj>
      <item>ŠOLO PROMET d.o.o. zastupanog po punomoćniku Mislav Kozmić; Martina Tončić-Bota</item>
    </izvorni_sadrzaj>
    <derivirana_varijabla naziv="DomainObject.Predmet.ProtuStrankaListFormated_1">
      <item>ŠOLO PROMET d.o.o. zastupanog po punomoćniku Mislav Kozmić; Martina Tončić-Bota</item>
    </derivirana_varijabla>
  </DomainObject.Predmet.ProtuStrankaListFormated>
  <DomainObject.Predmet.ProtuStrankaListFormatedOIB>
    <izvorni_sadrzaj>
      <item>ŠOLO PROMET d.o.o., OIB 52330105509 zastupanog po punomoćniku Mislav Kozmić; Martina Tončić-Bota</item>
    </izvorni_sadrzaj>
    <derivirana_varijabla naziv="DomainObject.Predmet.ProtuStrankaListFormatedOIB_1">
      <item>ŠOLO PROMET d.o.o., OIB 52330105509 zastupanog po punomoćniku Mislav Kozmić; Martina Tončić-Bota</item>
    </derivirana_varijabla>
  </DomainObject.Predmet.ProtuStrankaListFormatedOIB>
  <DomainObject.Predmet.ProtuStrankaListFormatedWithAdress>
    <izvorni_sadrzaj>
      <item>ŠOLO PROMET d.o.o., Šenoin Put I 13, 10410 Velika Gorica zastupanog po punomoćniku Mislav Kozmić; Martina Tončić-Bota</item>
    </izvorni_sadrzaj>
    <derivirana_varijabla naziv="DomainObject.Predmet.ProtuStrankaListFormatedWithAdress_1">
      <item>ŠOLO PROMET d.o.o., Šenoin Put I 13, 10410 Velika Gorica zastupanog po punomoćniku Mislav Kozmić; Martina Tončić-Bota</item>
    </derivirana_varijabla>
  </DomainObject.Predmet.ProtuStrankaListFormatedWithAdress>
  <DomainObject.Predmet.ProtuStrankaListFormatedWithAdressOIB>
    <izvorni_sadrzaj>
      <item>ŠOLO PROMET d.o.o., OIB 52330105509, Šenoin Put I 13, 10410 Velika Gorica zastupanog po punomoćniku Mislav Kozmić; Martina Tončić-Bota</item>
    </izvorni_sadrzaj>
    <derivirana_varijabla naziv="DomainObject.Predmet.ProtuStrankaListFormatedWithAdressOIB_1">
      <item>ŠOLO PROMET d.o.o., OIB 52330105509, Šenoin Put I 13, 10410 Velika Gorica zastupanog po punomoćniku Mislav Kozmić; Martina Tončić-Bota</item>
    </derivirana_varijabla>
  </DomainObject.Predmet.ProtuStrankaListFormatedWithAdressOIB>
  <DomainObject.Predmet.ProtuStrankaListNazivFormated>
    <izvorni_sadrzaj>
      <item>ŠOLO PROMET d.o.o.</item>
    </izvorni_sadrzaj>
    <derivirana_varijabla naziv="DomainObject.Predmet.ProtuStrankaListNazivFormated_1">
      <item>ŠOLO PROMET d.o.o.</item>
    </derivirana_varijabla>
  </DomainObject.Predmet.ProtuStrankaListNazivFormated>
  <DomainObject.Predmet.ProtuStrankaListNazivFormatedOIB>
    <izvorni_sadrzaj>
      <item>ŠOLO PROMET d.o.o., OIB 52330105509</item>
    </izvorni_sadrzaj>
    <derivirana_varijabla naziv="DomainObject.Predmet.ProtuStrankaListNazivFormatedOIB_1">
      <item>ŠOLO PROMET d.o.o., OIB 52330105509</item>
    </derivirana_varijabla>
  </DomainObject.Predmet.ProtuStrankaListNazivFormatedOIB>
  <DomainObject.Predmet.OstaliListFormated>
    <izvorni_sadrzaj>
      <item>Mislav Kozmić punomoćnik sudionika u postupku ŠOLO PROMET d.o.o.</item>
      <item>ODVJETNIČKO DRUŠTVO BEKINA, ŠKURLA, DURMIŠ I SPAJIĆ, društvo s ograničenom odgovornošću punomoćnik sudionika u postupku MARKT - PROMET, proizvodnja, trgovina, ugostiteljstvo i usluge, d.o.o.</item>
      <item>LIND-GRAD d.o.o. graditeljstvo, trgovina i usluge</item>
      <item>Županijsko državno odvjetništvo u Velikoj Gorici punomoćnik sudionika u postupku RH Ministarstvo financija, Porezna uprava, područni ured Zagreb</item>
      <item>Martina Tončić-Bota punomoćnik sudionika u postupku ŠOLO PROMET d.o.o.</item>
    </izvorni_sadrzaj>
    <derivirana_varijabla naziv="DomainObject.Predmet.OstaliListFormated_1">
      <item>Mislav Kozmić punomoćnik sudionika u postupku ŠOLO PROMET d.o.o.</item>
      <item>ODVJETNIČKO DRUŠTVO BEKINA, ŠKURLA, DURMIŠ I SPAJIĆ, društvo s ograničenom odgovornošću punomoćnik sudionika u postupku MARKT - PROMET, proizvodnja, trgovina, ugostiteljstvo i usluge, d.o.o.</item>
      <item>LIND-GRAD d.o.o. graditeljstvo, trgovina i usluge</item>
      <item>Županijsko državno odvjetništvo u Velikoj Gorici punomoćnik sudionika u postupku RH Ministarstvo financija, Porezna uprava, područni ured Zagreb</item>
      <item>Martina Tončić-Bota punomoćnik sudionika u postupku ŠOLO PROMET d.o.o.</item>
    </derivirana_varijabla>
  </DomainObject.Predmet.OstaliListFormated>
  <DomainObject.Predmet.OstaliListFormatedOIB>
    <izvorni_sadrzaj>
      <item>Mislav Kozmić, OIB 31011716842 punomoćnik sudionika u postupku ŠOLO PROMET d.o.o.</item>
      <item>ODVJETNIČKO DRUŠTVO BEKINA, ŠKURLA, DURMIŠ I SPAJIĆ, društvo s ograničenom odgovornošću, OIB 68178969783 punomoćnik sudionika u postupku MARKT - PROMET, proizvodnja, trgovina, ugostiteljstvo i usluge, d.o.o.</item>
      <item>LIND-GRAD d.o.o. graditeljstvo, trgovina i usluge, OIB 81530401884</item>
      <item>Županijsko državno odvjetništvo u Velikoj Gorici, OIB 16488001145 punomoćnik sudionika u postupku RH Ministarstvo financija, Porezna uprava, područni ured Zagreb</item>
      <item>Martina Tončić-Bota, OIB 07888984096 punomoćnik sudionika u postupku ŠOLO PROMET d.o.o.</item>
    </izvorni_sadrzaj>
    <derivirana_varijabla naziv="DomainObject.Predmet.OstaliListFormatedOIB_1">
      <item>Mislav Kozmić, OIB 31011716842 punomoćnik sudionika u postupku ŠOLO PROMET d.o.o.</item>
      <item>ODVJETNIČKO DRUŠTVO BEKINA, ŠKURLA, DURMIŠ I SPAJIĆ, društvo s ograničenom odgovornošću, OIB 68178969783 punomoćnik sudionika u postupku MARKT - PROMET, proizvodnja, trgovina, ugostiteljstvo i usluge, d.o.o.</item>
      <item>LIND-GRAD d.o.o. graditeljstvo, trgovina i usluge, OIB 81530401884</item>
      <item>Županijsko državno odvjetništvo u Velikoj Gorici, OIB 16488001145 punomoćnik sudionika u postupku RH Ministarstvo financija, Porezna uprava, područni ured Zagreb</item>
      <item>Martina Tončić-Bota, OIB 07888984096 punomoćnik sudionika u postupku ŠOLO PROMET d.o.o.</item>
    </derivirana_varijabla>
  </DomainObject.Predmet.OstaliListFormatedOIB>
  <DomainObject.Predmet.OstaliListFormatedWithAdress>
    <izvorni_sadrzaj>
      <item>Mislav Kozmić, Šenoin Put I 13, 10410 Velika Gorica punomoćnik sudionika u postupku ŠOLO PROMET d.o.o.</item>
      <item>ODVJETNIČKO DRUŠTVO BEKINA, ŠKURLA, DURMIŠ I SPAJIĆ, društvo s ograničenom odgovornošću, Preradovićeva 24, 10000 Zagreb punomoćnik sudionika u postupku MARKT - PROMET, proizvodnja, trgovina, ugostiteljstvo i usluge, d.o.o.</item>
      <item>LIND-GRAD d.o.o. graditeljstvo, trgovina i usluge, Drenovačka 1, 10000 Zagreb</item>
      <item>Županijsko državno odvjetništvo u Velikoj Gorici, Trg Kralja Tomislava 36, 10410 Velika Gorica punomoćnik sudionika u postupku RH Ministarstvo financija, Porezna uprava, područni ured Zagreb</item>
      <item>Martina Tončić-Bota punomoćnik sudionika u postupku ŠOLO PROMET d.o.o.</item>
    </izvorni_sadrzaj>
    <derivirana_varijabla naziv="DomainObject.Predmet.OstaliListFormatedWithAdress_1">
      <item>Mislav Kozmić, Šenoin Put I 13, 10410 Velika Gorica punomoćnik sudionika u postupku ŠOLO PROMET d.o.o.</item>
      <item>ODVJETNIČKO DRUŠTVO BEKINA, ŠKURLA, DURMIŠ I SPAJIĆ, društvo s ograničenom odgovornošću, Preradovićeva 24, 10000 Zagreb punomoćnik sudionika u postupku MARKT - PROMET, proizvodnja, trgovina, ugostiteljstvo i usluge, d.o.o.</item>
      <item>LIND-GRAD d.o.o. graditeljstvo, trgovina i usluge, Drenovačka 1, 10000 Zagreb</item>
      <item>Županijsko državno odvjetništvo u Velikoj Gorici, Trg Kralja Tomislava 36, 10410 Velika Gorica punomoćnik sudionika u postupku RH Ministarstvo financija, Porezna uprava, područni ured Zagreb</item>
      <item>Martina Tončić-Bota punomoćnik sudionika u postupku ŠOLO PROMET d.o.o.</item>
    </derivirana_varijabla>
  </DomainObject.Predmet.OstaliListFormatedWithAdress>
  <DomainObject.Predmet.OstaliListFormatedWithAdressOIB>
    <izvorni_sadrzaj>
      <item>Mislav Kozmić, OIB 31011716842, Šenoin Put I 13, 10410 Velika Gorica punomoćnik sudionika u postupku ŠOLO PROMET d.o.o.</item>
      <item>ODVJETNIČKO DRUŠTVO BEKINA, ŠKURLA, DURMIŠ I SPAJIĆ, društvo s ograničenom odgovornošću, OIB 68178969783, Preradovićeva 24, 10000 Zagreb punomoćnik sudionika u postupku MARKT - PROMET, proizvodnja, trgovina, ugostiteljstvo i usluge, d.o.o.</item>
      <item>LIND-GRAD d.o.o. graditeljstvo, trgovina i usluge, OIB 81530401884, Drenovačka 1, 10000 Zagreb</item>
      <item>Županijsko državno odvjetništvo u Velikoj Gorici, OIB 16488001145, Trg Kralja Tomislava 36, 10410 Velika Gorica punomoćnik sudionika u postupku RH Ministarstvo financija, Porezna uprava, područni ured Zagreb</item>
      <item>Martina Tončić-Bota, OIB 07888984096 punomoćnik sudionika u postupku ŠOLO PROMET d.o.o.</item>
    </izvorni_sadrzaj>
    <derivirana_varijabla naziv="DomainObject.Predmet.OstaliListFormatedWithAdressOIB_1">
      <item>Mislav Kozmić, OIB 31011716842, Šenoin Put I 13, 10410 Velika Gorica punomoćnik sudionika u postupku ŠOLO PROMET d.o.o.</item>
      <item>ODVJETNIČKO DRUŠTVO BEKINA, ŠKURLA, DURMIŠ I SPAJIĆ, društvo s ograničenom odgovornošću, OIB 68178969783, Preradovićeva 24, 10000 Zagreb punomoćnik sudionika u postupku MARKT - PROMET, proizvodnja, trgovina, ugostiteljstvo i usluge, d.o.o.</item>
      <item>LIND-GRAD d.o.o. graditeljstvo, trgovina i usluge, OIB 81530401884, Drenovačka 1, 10000 Zagreb</item>
      <item>Županijsko državno odvjetništvo u Velikoj Gorici, OIB 16488001145, Trg Kralja Tomislava 36, 10410 Velika Gorica punomoćnik sudionika u postupku RH Ministarstvo financija, Porezna uprava, područni ured Zagreb</item>
      <item>Martina Tončić-Bota, OIB 07888984096 punomoćnik sudionika u postupku ŠOLO PROMET d.o.o.</item>
    </derivirana_varijabla>
  </DomainObject.Predmet.OstaliListFormatedWithAdressOIB>
  <DomainObject.Predmet.OstaliListNazivFormated>
    <izvorni_sadrzaj>
      <item>Mislav Kozmić</item>
      <item>ODVJETNIČKO DRUŠTVO BEKINA, ŠKURLA, DURMIŠ I SPAJIĆ, društvo s ograničenom odgovornošću</item>
      <item>LIND-GRAD d.o.o. graditeljstvo, trgovina i usluge</item>
      <item>Županijsko državno odvjetništvo u Velikoj Gorici</item>
      <item>Martina Tončić-Bota</item>
    </izvorni_sadrzaj>
    <derivirana_varijabla naziv="DomainObject.Predmet.OstaliListNazivFormated_1">
      <item>Mislav Kozmić</item>
      <item>ODVJETNIČKO DRUŠTVO BEKINA, ŠKURLA, DURMIŠ I SPAJIĆ, društvo s ograničenom odgovornošću</item>
      <item>LIND-GRAD d.o.o. graditeljstvo, trgovina i usluge</item>
      <item>Županijsko državno odvjetništvo u Velikoj Gorici</item>
      <item>Martina Tončić-Bota</item>
    </derivirana_varijabla>
  </DomainObject.Predmet.OstaliListNazivFormated>
  <DomainObject.Predmet.OstaliListNazivFormatedOIB>
    <izvorni_sadrzaj>
      <item>Mislav Kozmić, OIB 31011716842</item>
      <item>ODVJETNIČKO DRUŠTVO BEKINA, ŠKURLA, DURMIŠ I SPAJIĆ, društvo s ograničenom odgovornošću, OIB 68178969783</item>
      <item>LIND-GRAD d.o.o. graditeljstvo, trgovina i usluge, OIB 81530401884</item>
      <item>Županijsko državno odvjetništvo u Velikoj Gorici, OIB 16488001145</item>
      <item>Martina Tončić-Bota, OIB 07888984096</item>
    </izvorni_sadrzaj>
    <derivirana_varijabla naziv="DomainObject.Predmet.OstaliListNazivFormatedOIB_1">
      <item>Mislav Kozmić, OIB 31011716842</item>
      <item>ODVJETNIČKO DRUŠTVO BEKINA, ŠKURLA, DURMIŠ I SPAJIĆ, društvo s ograničenom odgovornošću, OIB 68178969783</item>
      <item>LIND-GRAD d.o.o. graditeljstvo, trgovina i usluge, OIB 81530401884</item>
      <item>Županijsko državno odvjetništvo u Velikoj Gorici, OIB 16488001145</item>
      <item>Martina Tončić-Bota, OIB 07888984096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kolovoza 2018.</izvorni_sadrzaj>
    <derivirana_varijabla naziv="DomainObject.Datum_1">27.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ŠOLO PROMET d.o.o.</izvorni_sadrzaj>
    <derivirana_varijabla naziv="DomainObject.Predmet.ProtustrankaIDrugi_1">ŠOLO PROMET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ŠOLO PROMET d.o.o., OIB 52330105509, Šenoin Put I 13, 10410 Velika Gorica</izvorni_sadrzaj>
    <derivirana_varijabla naziv="DomainObject.Predmet.ProtustrankaIDrugiAdressOIB_1">ŠOLO PROMET d.o.o., OIB 52330105509, Šenoin Put I 13,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ŠOLO PROMET d.o.o.</item>
      <item>FINA Regionalni centar Zagreb</item>
      <item>Mislav Kozmić</item>
      <item>MARKT - PROMET, proizvodnja, trgovina, ugostiteljstvo i usluge, d.o.o.</item>
      <item>ODVJETNIČKO DRUŠTVO BEKINA, ŠKURLA, DURMIŠ I SPAJIĆ, društvo s ograničenom odgovornošću</item>
      <item>Josip Marković</item>
      <item>LIND-GRAD d.o.o. graditeljstvo, trgovina i usluge</item>
      <item>RH Ministarstvo financija, Porezna uprava, područni ured Zagreb</item>
      <item>Županijsko državno odvjetništvo u Velikoj Gorici</item>
      <item>Martina Tončić-Bota</item>
    </izvorni_sadrzaj>
    <derivirana_varijabla naziv="DomainObject.Predmet.SudioniciListNaziv_1">
      <item>ŠOLO PROMET d.o.o.</item>
      <item>FINA Regionalni centar Zagreb</item>
      <item>Mislav Kozmić</item>
      <item>MARKT - PROMET, proizvodnja, trgovina, ugostiteljstvo i usluge, d.o.o.</item>
      <item>ODVJETNIČKO DRUŠTVO BEKINA, ŠKURLA, DURMIŠ I SPAJIĆ, društvo s ograničenom odgovornošću</item>
      <item>Josip Marković</item>
      <item>LIND-GRAD d.o.o. graditeljstvo, trgovina i usluge</item>
      <item>RH Ministarstvo financija, Porezna uprava, područni ured Zagreb</item>
      <item>Županijsko državno odvjetništvo u Velikoj Gorici</item>
      <item>Martina Tončić-Bota</item>
    </derivirana_varijabla>
  </DomainObject.Predmet.SudioniciListNaziv>
  <DomainObject.Predmet.SudioniciListAdressOIB>
    <izvorni_sadrzaj>
      <item>ŠOLO PROMET d.o.o., OIB 52330105509, Šenoin Put I 13,10410 Velika Gorica</item>
      <item>FINA Regionalni centar Zagreb, OIB 85821130368, Trg svibanjskih žrtava 1995. 1,10000 Zagreb</item>
      <item>Mislav Kozmić, OIB 31011716842, Šenoin Put I 13,10410 Velika Gorica</item>
      <item>MARKT - PROMET, proizvodnja, trgovina, ugostiteljstvo i usluge, d.o.o., OIB 60893026299, Novi put 16,10362 Kašina</item>
      <item>ODVJETNIČKO DRUŠTVO BEKINA, ŠKURLA, DURMIŠ I SPAJIĆ, društvo s ograničenom odgovornošću, OIB 68178969783, Preradovićeva 24,10000 Zagreb</item>
      <item>Josip Marković, OIB 89903977063, Odvojak Vel. Brijeg 27,10362 Kašina</item>
      <item>LIND-GRAD d.o.o. graditeljstvo, trgovina i usluge, OIB 81530401884, Drenovačka 1,10000 Zagreb</item>
      <item>RH Ministarstvo financija, Porezna uprava, područni ured Zagreb, OIB 18683136487, Av. Vukovar 22,10000 Zagreb</item>
      <item>Županijsko državno odvjetništvo u Velikoj Gorici, OIB 16488001145, Trg Kralja Tomislava 36,10410 Velika Gorica</item>
      <item>Martina Tončić-Bota, OIB 07888984096</item>
    </izvorni_sadrzaj>
    <derivirana_varijabla naziv="DomainObject.Predmet.SudioniciListAdressOIB_1">
      <item>ŠOLO PROMET d.o.o., OIB 52330105509, Šenoin Put I 13,10410 Velika Gorica</item>
      <item>FINA Regionalni centar Zagreb, OIB 85821130368, Trg svibanjskih žrtava 1995. 1,10000 Zagreb</item>
      <item>Mislav Kozmić, OIB 31011716842, Šenoin Put I 13,10410 Velika Gorica</item>
      <item>MARKT - PROMET, proizvodnja, trgovina, ugostiteljstvo i usluge, d.o.o., OIB 60893026299, Novi put 16,10362 Kašina</item>
      <item>ODVJETNIČKO DRUŠTVO BEKINA, ŠKURLA, DURMIŠ I SPAJIĆ, društvo s ograničenom odgovornošću, OIB 68178969783, Preradovićeva 24,10000 Zagreb</item>
      <item>Josip Marković, OIB 89903977063, Odvojak Vel. Brijeg 27,10362 Kašina</item>
      <item>LIND-GRAD d.o.o. graditeljstvo, trgovina i usluge, OIB 81530401884, Drenovačka 1,10000 Zagreb</item>
      <item>RH Ministarstvo financija, Porezna uprava, područni ured Zagreb, OIB 18683136487, Av. Vukovar 22,10000 Zagreb</item>
      <item>Županijsko državno odvjetništvo u Velikoj Gorici, OIB 16488001145, Trg Kralja Tomislava 36,10410 Velika Gorica</item>
      <item>Martina Tončić-Bota, OIB 07888984096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52330105509</item>
      <item>, OIB 85821130368</item>
      <item>, OIB 31011716842</item>
      <item>, OIB 60893026299</item>
      <item>, OIB 68178969783</item>
      <item>, OIB 89903977063</item>
      <item>, OIB 81530401884</item>
      <item>, OIB 18683136487</item>
      <item>, OIB 16488001145</item>
      <item>, OIB 07888984096</item>
    </izvorni_sadrzaj>
    <derivirana_varijabla naziv="DomainObject.Predmet.SudioniciListNazivOIB_1">
      <item>, OIB 52330105509</item>
      <item>, OIB 85821130368</item>
      <item>, OIB 31011716842</item>
      <item>, OIB 60893026299</item>
      <item>, OIB 68178969783</item>
      <item>, OIB 89903977063</item>
      <item>, OIB 81530401884</item>
      <item>, OIB 18683136487</item>
      <item>, OIB 16488001145</item>
      <item>, OIB 07888984096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Nevenka Koroman, OIB 29918517997, Gjure Szaba 4 Zagreb</item>
    </izvorni_sadrzaj>
    <derivirana_varijabla naziv="DomainObject.Predmet.StecajniUpraviteljiListAddressOIB_1">
      <item>Nevenka Koroman, OIB 29918517997, Gjure Szaba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DCD9E9-156F-4538-904A-2544751523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204</properties:Words>
  <properties:Characters>1082</properties:Characters>
  <properties:Lines>48</properties:Lines>
  <properties:Paragraphs>21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2018-08-27T11:49:00Z</dcterms:created>
  <dc:creator>Žana Livaja</dc:creator>
  <cp:lastModifiedBy>Žana Livaja</cp:lastModifiedBy>
  <cp:lastPrinted>2018-08-27T11:56:00Z</cp:lastPrinted>
  <dcterms:modified xmlns:xsi="http://www.w3.org/2001/XMLSchema-instance" xsi:type="dcterms:W3CDTF">2018-08-27T11:59:00Z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(SKUPŠTINA NA PRIJEDLOG ST. UPRAVITELJA St-5256-16.docx)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