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0f25" w14:paraId="17b0f2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63348D" w:rsidRPr="00EC456C">
        <w:t>SLADIĆ d.o.o., Pirovac, Dr. Franje Tuđmana 35, OIB: 57814744331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63348D">
        <w:t>20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3348D">
        <w:t>14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3348D" w:rsidRPr="00EC456C">
        <w:t>SLADIĆ d.o.o., Pirovac, Dr. Franje Tuđmana 35, OIB: 57814744331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63348D">
        <w:t>22.315,74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572756">
        <w:t>a</w:t>
      </w:r>
      <w:r>
        <w:t xml:space="preserve"> </w:t>
      </w:r>
      <w:r w:rsidR="00A64D31">
        <w:t>ovlašten</w:t>
      </w:r>
      <w:r w:rsidR="0057275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3348D">
        <w:t>Šime Sladić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3348D">
        <w:t>14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D293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-27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63348D">
      <w:t>27</w:t>
    </w:r>
    <w:r>
      <w:t>/1</w:t>
    </w:r>
    <w:r w:rsidR="00FF274E">
      <w:t>7</w:t>
    </w:r>
    <w:r>
      <w:t>-</w:t>
    </w:r>
    <w:r w:rsidR="00CB1099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7D2935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AA204A"/>
    <w:rsid w:val="00BA4D2C"/>
    <w:rsid w:val="00C6433B"/>
    <w:rsid w:val="00CB1099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9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9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SLADIĆ društvo s ograničenom odgovornošću za usluge i trgovinu</izvorni_sadrzaj>
    <derivirana_varijabla naziv="DomainObject.Predmet.ProtustrankaFormated_1">  SLADIĆ društvo s ograničenom odgovornošću za usluge i trgovinu</derivirana_varijabla>
  </DomainObject.Predmet.ProtustrankaFormated>
  <DomainObject.Predmet.ProtustrankaFormatedOIB>
    <izvorni_sadrzaj>  SLADIĆ društvo s ograničenom odgovornošću za usluge i trgovinu, OIB 57814744331</izvorni_sadrzaj>
    <derivirana_varijabla naziv="DomainObject.Predmet.ProtustrankaFormatedOIB_1">  SLADIĆ društvo s ograničenom odgovornošću za usluge i trgovinu, OIB 57814744331</derivirana_varijabla>
  </DomainObject.Predmet.ProtustrankaFormatedOIB>
  <DomainObject.Predmet.ProtustrankaFormatedWithAdress>
    <izvorni_sadrzaj> SLADIĆ društvo s ograničenom odgovornošću za usluge i trgovinu, Dr. Franje Tuđmana 35, 22213 Pirovac</izvorni_sadrzaj>
    <derivirana_varijabla naziv="DomainObject.Predmet.ProtustrankaFormatedWithAdress_1"> SLADIĆ društvo s ograničenom odgovornošću za usluge i trgovinu, Dr. Franje Tuđmana 35, 22213 Pirovac</derivirana_varijabla>
  </DomainObject.Predmet.ProtustrankaFormatedWithAdress>
  <DomainObject.Predmet.ProtustrankaFormatedWithAdressOIB>
    <izvorni_sadrzaj> SLADIĆ društvo s ograničenom odgovornošću za usluge i trgovinu, OIB 57814744331, Dr. Franje Tuđmana 35, 22213 Pirovac</izvorni_sadrzaj>
    <derivirana_varijabla naziv="DomainObject.Predmet.ProtustrankaFormatedWithAdressOIB_1"> SLADIĆ društvo s ograničenom odgovornošću za usluge i trgovinu, OIB 57814744331, Dr. Franje Tuđmana 35, 22213 Pirovac</derivirana_varijabla>
  </DomainObject.Predmet.ProtustrankaFormatedWithAdressOIB>
  <DomainObject.Predmet.ProtustrankaWithAdress>
    <izvorni_sadrzaj>SLADIĆ društvo s ograničenom odgovornošću za usluge i trgovinu Dr. Franje Tuđmana 35, 22213 Pirovac</izvorni_sadrzaj>
    <derivirana_varijabla naziv="DomainObject.Predmet.ProtustrankaWithAdress_1">SLADIĆ društvo s ograničenom odgovornošću za usluge i trgovinu Dr. Franje Tuđmana 35, 22213 Pirovac</derivirana_varijabla>
  </DomainObject.Predmet.ProtustrankaWithAdress>
  <DomainObject.Predmet.ProtustrankaWithAdressOIB>
    <izvorni_sadrzaj>SLADIĆ društvo s ograničenom odgovornošću za usluge i trgovinu, OIB 57814744331, Dr. Franje Tuđmana 35, 22213 Pirovac</izvorni_sadrzaj>
    <derivirana_varijabla naziv="DomainObject.Predmet.ProtustrankaWithAdressOIB_1">SLADIĆ društvo s ograničenom odgovornošću za usluge i trgovinu, OIB 57814744331, Dr. Franje Tuđmana 35, 22213 Pirovac</derivirana_varijabla>
  </DomainObject.Predmet.ProtustrankaWithAdressOIB>
  <DomainObject.Predmet.ProtustrankaNazivFormated>
    <izvorni_sadrzaj>SLADIĆ društvo s ograničenom odgovornošću za usluge i trgovinu</izvorni_sadrzaj>
    <derivirana_varijabla naziv="DomainObject.Predmet.ProtustrankaNazivFormated_1">SLADIĆ društvo s ograničenom odgovornošću za usluge i trgovinu</derivirana_varijabla>
  </DomainObject.Predmet.ProtustrankaNazivFormated>
  <DomainObject.Predmet.ProtustrankaNazivFormatedOIB>
    <izvorni_sadrzaj>SLADIĆ društvo s ograničenom odgovornošću za usluge i trgovinu, OIB 57814744331</izvorni_sadrzaj>
    <derivirana_varijabla naziv="DomainObject.Predmet.ProtustrankaNazivFormatedOIB_1">SLADIĆ društvo s ograničenom odgovornošću za usluge i trgovinu, OIB 57814744331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SLADIĆ društvo s ograničenom odgovornošću za usluge i trgovinu</item>
    </izvorni_sadrzaj>
    <derivirana_varijabla naziv="DomainObject.Predmet.ProtuStrankaListFormated_1">
      <item>SLADIĆ društvo s ograničenom odgovornošću za usluge i trgovinu</item>
    </derivirana_varijabla>
  </DomainObject.Predmet.ProtuStrankaListFormated>
  <DomainObject.Predmet.ProtuStrankaListFormatedOIB>
    <izvorni_sadrzaj>
      <item>SLADIĆ društvo s ograničenom odgovornošću za usluge i trgovinu, OIB 57814744331</item>
    </izvorni_sadrzaj>
    <derivirana_varijabla naziv="DomainObject.Predmet.ProtuStrankaListFormatedOIB_1">
      <item>SLADIĆ društvo s ograničenom odgovornošću za usluge i trgovinu, OIB 57814744331</item>
    </derivirana_varijabla>
  </DomainObject.Predmet.ProtuStrankaListFormatedOIB>
  <DomainObject.Predmet.ProtuStrankaListFormatedWithAdress>
    <izvorni_sadrzaj>
      <item>SLADIĆ društvo s ograničenom odgovornošću za usluge i trgovinu, Dr. Franje Tuđmana 35, 22213 Pirovac</item>
    </izvorni_sadrzaj>
    <derivirana_varijabla naziv="DomainObject.Predmet.ProtuStrankaListFormatedWithAdress_1">
      <item>SLADIĆ društvo s ograničenom odgovornošću za usluge i trgovinu, Dr. Franje Tuđmana 35, 22213 Pirovac</item>
    </derivirana_varijabla>
  </DomainObject.Predmet.ProtuStrankaListFormatedWithAdress>
  <DomainObject.Predmet.ProtuStrankaListFormatedWithAdressOIB>
    <izvorni_sadrzaj>
      <item>SLADIĆ društvo s ograničenom odgovornošću za usluge i trgovinu, OIB 57814744331, Dr. Franje Tuđmana 35, 22213 Pirovac</item>
    </izvorni_sadrzaj>
    <derivirana_varijabla naziv="DomainObject.Predmet.ProtuStrankaListFormatedWithAdressOIB_1">
      <item>SLADIĆ društvo s ograničenom odgovornošću za usluge i trgovinu, OIB 57814744331, Dr. Franje Tuđmana 35, 22213 Pirovac</item>
    </derivirana_varijabla>
  </DomainObject.Predmet.ProtuStrankaListFormatedWithAdressOIB>
  <DomainObject.Predmet.ProtuStrankaListNazivFormated>
    <izvorni_sadrzaj>
      <item>SLADIĆ društvo s ograničenom odgovornošću za usluge i trgovinu</item>
    </izvorni_sadrzaj>
    <derivirana_varijabla naziv="DomainObject.Predmet.ProtuStrankaListNazivFormated_1">
      <item>SLADIĆ društvo s ograničenom odgovornošću za usluge i trgovinu</item>
    </derivirana_varijabla>
  </DomainObject.Predmet.ProtuStrankaListNazivFormated>
  <DomainObject.Predmet.ProtuStrankaListNazivFormatedOIB>
    <izvorni_sadrzaj>
      <item>SLADIĆ društvo s ograničenom odgovornošću za usluge i trgovinu, OIB 57814744331</item>
    </izvorni_sadrzaj>
    <derivirana_varijabla naziv="DomainObject.Predmet.ProtuStrankaListNazivFormatedOIB_1">
      <item>SLADIĆ društvo s ograničenom odgovornošću za usluge i trgovinu, OIB 57814744331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SLADIĆ društvo s ograničenom odgovornošću za usluge i trgovinu</izvorni_sadrzaj>
    <derivirana_varijabla naziv="DomainObject.Predmet.ProtustrankaIDrugi_1">SLADIĆ društvo s ograničenom odgovornošću za usluge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SLADIĆ društvo s ograničenom odgovornošću za usluge i trgovinu, OIB 57814744331, Dr. Franje Tuđmana 35, 22213 Pirovac</izvorni_sadrzaj>
    <derivirana_varijabla naziv="DomainObject.Predmet.ProtustrankaIDrugiAdressOIB_1">SLADIĆ društvo s ograničenom odgovornošću za usluge i trgovinu, OIB 57814744331, Dr. Franje Tuđmana 35,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SLADIĆ društvo s ograničenom odgovornošću za usluge i trgovinu</item>
    </izvorni_sadrzaj>
    <derivirana_varijabla naziv="DomainObject.Predmet.SudioniciListNaziv_1">
      <item>Financijska agencija</item>
      <item>SLADIĆ društvo s ograničenom odgovornošću za usluge i trgovinu</item>
    </derivirana_varijabla>
  </DomainObject.Predmet.SudioniciListNaziv>
  <DomainObject.Predmet.SudioniciListAdressOIB>
    <izvorni_sadrzaj>
      <item>Financijska agencija, OIB 85821130368, PERIVOJ L.MARUNE 1,22000 Šibenik</item>
      <item>SLADIĆ društvo s ograničenom odgovornošću za usluge i trgovinu, OIB 57814744331, Dr. Franje Tuđmana 35,22213 Pirovac</item>
    </izvorni_sadrzaj>
    <derivirana_varijabla naziv="DomainObject.Predmet.SudioniciListAdressOIB_1">
      <item>Financijska agencija, OIB 85821130368, PERIVOJ L.MARUNE 1,22000 Šibenik</item>
      <item>SLADIĆ društvo s ograničenom odgovornošću za usluge i trgovinu, OIB 57814744331, Dr. Franje Tuđmana 35,22213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57814744331</item>
    </izvorni_sadrzaj>
    <derivirana_varijabla naziv="DomainObject.Predmet.SudioniciListNazivOIB_1">
      <item>, OIB 85821130368</item>
      <item>, OIB 57814744331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1966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2017-02-14T09:45:00Z</dcterms:created>
  <dc:creator>Tina Grgas</dc:creator>
  <cp:lastModifiedBy>wsadmin</cp:lastModifiedBy>
  <cp:lastPrinted>2017-02-14T09:45:00Z</cp:lastPrinted>
  <dcterms:modified xmlns:xsi="http://www.w3.org/2001/XMLSchema-instance" xsi:type="dcterms:W3CDTF">2017-02-14T10:17:00Z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