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305" w14:paraId="8c4a305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1E2E34">
        <w:t>2</w:t>
      </w:r>
      <w:r w:rsidR="002955EA">
        <w:t>768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E2E34">
        <w:t>2</w:t>
      </w:r>
      <w:r w:rsidR="002955EA">
        <w:t>768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2955EA">
        <w:t>IGLASS VRATA d.o.o. za trgovinu i usluge, OIB 61182497492, Zagreb, Maretićeva 7.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2955EA">
        <w:t>240.437,44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2E34"/>
    <w:rsid w:val="001E50FB"/>
    <w:rsid w:val="001F6933"/>
    <w:rsid w:val="00212695"/>
    <w:rsid w:val="002263E6"/>
    <w:rsid w:val="00230A63"/>
    <w:rsid w:val="00263D6D"/>
    <w:rsid w:val="00264D19"/>
    <w:rsid w:val="002955EA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571F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84662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St-2768/2015</izvorni_sadrzaj>
    <derivirana_varijabla naziv="DomainObject.Predmet.OznakaBroj_1">St-2768/2015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IGLASS VRATA d.o.o. zastupanog po punomoćniku KERIM KAPETANOVIĆ; VESNA BRICELJ</izvorni_sadrzaj>
    <derivirana_varijabla naziv="DomainObject.Predmet.ProtustrankaFormated_1">  IGLASS VRATA d.o.o. zastupanog po punomoćniku KERIM KAPETANOVIĆ; VESNA BRICELJ</derivirana_varijabla>
  </DomainObject.Predmet.ProtustrankaFormated>
  <DomainObject.Predmet.ProtustrankaFormatedOIB>
    <izvorni_sadrzaj>  IGLASS VRATA d.o.o., OIB 61182497492 zastupanog po punomoćniku KERIM KAPETANOVIĆ; VESNA BRICELJ</izvorni_sadrzaj>
    <derivirana_varijabla naziv="DomainObject.Predmet.ProtustrankaFormatedOIB_1">  IGLASS VRATA d.o.o., OIB 61182497492 zastupanog po punomoćniku KERIM KAPETANOVIĆ; VESNA BRICELJ</derivirana_varijabla>
  </DomainObject.Predmet.ProtustrankaFormatedOIB>
  <DomainObject.Predmet.ProtustrankaFormatedWithAdress>
    <izvorni_sadrzaj> IGLASS VRATA d.o.o., Maretićeva 15, 10000 Zagreb zastupanog po punomoćniku KERIM KAPETANOVIĆ; VESNA BRICELJ</izvorni_sadrzaj>
    <derivirana_varijabla naziv="DomainObject.Predmet.ProtustrankaFormatedWithAdress_1"> IGLASS VRATA d.o.o., Maretićeva 15, 10000 Zagreb zastupanog po punomoćniku KERIM KAPETANOVIĆ; VESNA BRICELJ</derivirana_varijabla>
  </DomainObject.Predmet.ProtustrankaFormatedWithAdress>
  <DomainObject.Predmet.ProtustrankaFormatedWithAdressOIB>
    <izvorni_sadrzaj> IGLASS VRATA d.o.o., OIB 61182497492, Maretićeva 15, 10000 Zagreb zastupanog po punomoćniku KERIM KAPETANOVIĆ; VESNA BRICELJ</izvorni_sadrzaj>
    <derivirana_varijabla naziv="DomainObject.Predmet.ProtustrankaFormatedWithAdressOIB_1"> IGLASS VRATA d.o.o., OIB 61182497492, Maretićeva 15, 10000 Zagreb zastupanog po punomoćniku KERIM KAPETANOVIĆ; VESNA BRICELJ</derivirana_varijabla>
  </DomainObject.Predmet.ProtustrankaFormatedWithAdressOIB>
  <DomainObject.Predmet.ProtustrankaWithAdress>
    <izvorni_sadrzaj>IGLASS VRATA d.o.o. Maretićeva 15, 10000 Zagreb</izvorni_sadrzaj>
    <derivirana_varijabla naziv="DomainObject.Predmet.ProtustrankaWithAdress_1">IGLASS VRATA d.o.o. Maretićeva 15, 10000 Zagreb</derivirana_varijabla>
  </DomainObject.Predmet.ProtustrankaWithAdress>
  <DomainObject.Predmet.ProtustrankaWithAdressOIB>
    <izvorni_sadrzaj>IGLASS VRATA d.o.o., OIB 61182497492, Maretićeva 15, 10000 Zagreb</izvorni_sadrzaj>
    <derivirana_varijabla naziv="DomainObject.Predmet.ProtustrankaWithAdressOIB_1">IGLASS VRATA d.o.o., OIB 61182497492, Maretićeva 15, 10000 Zagreb</derivirana_varijabla>
  </DomainObject.Predmet.ProtustrankaWithAdressOIB>
  <DomainObject.Predmet.ProtustrankaNazivFormated>
    <izvorni_sadrzaj>IGLASS VRATA d.o.o.</izvorni_sadrzaj>
    <derivirana_varijabla naziv="DomainObject.Predmet.ProtustrankaNazivFormated_1">IGLASS VRATA d.o.o.</derivirana_varijabla>
  </DomainObject.Predmet.ProtustrankaNazivFormated>
  <DomainObject.Predmet.ProtustrankaNazivFormatedOIB>
    <izvorni_sadrzaj>IGLASS VRATA d.o.o., OIB 61182497492</izvorni_sadrzaj>
    <derivirana_varijabla naziv="DomainObject.Predmet.ProtustrankaNazivFormatedOIB_1">IGLASS VRATA d.o.o., OIB 61182497492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IGLASS VRATA d.o.o. zastupanog po punomoćniku KERIM KAPETANOVIĆ; VESNA BRICELJ</item>
    </izvorni_sadrzaj>
    <derivirana_varijabla naziv="DomainObject.Predmet.ProtuStrankaListFormated_1">
      <item>IGLASS VRATA d.o.o. zastupanog po punomoćniku KERIM KAPETANOVIĆ; VESNA BRICELJ</item>
    </derivirana_varijabla>
  </DomainObject.Predmet.ProtuStrankaListFormated>
  <DomainObject.Predmet.ProtuStrankaListFormatedOIB>
    <izvorni_sadrzaj>
      <item>IGLASS VRATA d.o.o., OIB 61182497492 zastupanog po punomoćniku KERIM KAPETANOVIĆ; VESNA BRICELJ</item>
    </izvorni_sadrzaj>
    <derivirana_varijabla naziv="DomainObject.Predmet.ProtuStrankaListFormatedOIB_1">
      <item>IGLASS VRATA d.o.o., OIB 61182497492 zastupanog po punomoćniku KERIM KAPETANOVIĆ; VESNA BRICELJ</item>
    </derivirana_varijabla>
  </DomainObject.Predmet.ProtuStrankaListFormatedOIB>
  <DomainObject.Predmet.ProtuStrankaListFormatedWithAdress>
    <izvorni_sadrzaj>
      <item>IGLASS VRATA d.o.o., Maretićeva 15, 10000 Zagreb zastupanog po punomoćniku KERIM KAPETANOVIĆ; VESNA BRICELJ</item>
    </izvorni_sadrzaj>
    <derivirana_varijabla naziv="DomainObject.Predmet.ProtuStrankaListFormatedWithAdress_1">
      <item>IGLASS VRATA d.o.o., Maretićeva 15, 10000 Zagreb zastupanog po punomoćniku KERIM KAPETANOVIĆ; VESNA BRICELJ</item>
    </derivirana_varijabla>
  </DomainObject.Predmet.ProtuStrankaListFormatedWithAdress>
  <DomainObject.Predmet.ProtuStrankaListFormatedWithAdressOIB>
    <izvorni_sadrzaj>
      <item>IGLASS VRATA d.o.o., OIB 61182497492, Maretićeva 15, 10000 Zagreb zastupanog po punomoćniku KERIM KAPETANOVIĆ; VESNA BRICELJ</item>
    </izvorni_sadrzaj>
    <derivirana_varijabla naziv="DomainObject.Predmet.ProtuStrankaListFormatedWithAdressOIB_1">
      <item>IGLASS VRATA d.o.o., OIB 61182497492, Maretićeva 15, 10000 Zagreb zastupanog po punomoćniku KERIM KAPETANOVIĆ; VESNA BRICELJ</item>
    </derivirana_varijabla>
  </DomainObject.Predmet.ProtuStrankaListFormatedWithAdressOIB>
  <DomainObject.Predmet.ProtuStrankaListNazivFormated>
    <izvorni_sadrzaj>
      <item>IGLASS VRATA d.o.o.</item>
    </izvorni_sadrzaj>
    <derivirana_varijabla naziv="DomainObject.Predmet.ProtuStrankaListNazivFormated_1">
      <item>IGLASS VRATA d.o.o.</item>
    </derivirana_varijabla>
  </DomainObject.Predmet.ProtuStrankaListNazivFormated>
  <DomainObject.Predmet.ProtuStrankaListNazivFormatedOIB>
    <izvorni_sadrzaj>
      <item>IGLASS VRATA d.o.o., OIB 61182497492</item>
    </izvorni_sadrzaj>
    <derivirana_varijabla naziv="DomainObject.Predmet.ProtuStrankaListNazivFormatedOIB_1">
      <item>IGLASS VRATA d.o.o., OIB 61182497492</item>
    </derivirana_varijabla>
  </DomainObject.Predmet.ProtuStrankaListNazivFormatedOIB>
  <DomainObject.Predmet.OstaliListFormated>
    <izvorni_sadrzaj>
      <item>KERIM KAPETANOVIĆ punomoćnik sudionika u postupku IGLASS VRATA d.o.o.</item>
      <item>VESNA BRICELJ punomoćnik sudionika u postupku IGLASS VRATA d.o.o.</item>
    </izvorni_sadrzaj>
    <derivirana_varijabla naziv="DomainObject.Predmet.OstaliListFormated_1">
      <item>KERIM KAPETANOVIĆ punomoćnik sudionika u postupku IGLASS VRATA d.o.o.</item>
      <item>VESNA BRICELJ punomoćnik sudionika u postupku IGLASS VRATA d.o.o.</item>
    </derivirana_varijabla>
  </DomainObject.Predmet.OstaliListFormated>
  <DomainObject.Predmet.OstaliListFormatedOIB>
    <izvorni_sadrzaj>
      <item>KERIM KAPETANOVIĆ, OIB 79017155128 punomoćnik sudionika u postupku IGLASS VRATA d.o.o.</item>
      <item>VESNA BRICELJ, OIB 77879605706 punomoćnik sudionika u postupku IGLASS VRATA d.o.o.</item>
    </izvorni_sadrzaj>
    <derivirana_varijabla naziv="DomainObject.Predmet.OstaliListFormatedOIB_1">
      <item>KERIM KAPETANOVIĆ, OIB 79017155128 punomoćnik sudionika u postupku IGLASS VRATA d.o.o.</item>
      <item>VESNA BRICELJ, OIB 77879605706 punomoćnik sudionika u postupku IGLASS VRATA d.o.o.</item>
    </derivirana_varijabla>
  </DomainObject.Predmet.OstaliListFormatedOIB>
  <DomainObject.Predmet.OstaliListFormatedWithAdress>
    <izvorni_sadrzaj>
      <item>KERIM KAPETANOVIĆ, Maretićeva 7, 10000 Zagreb punomoćnik sudionika u postupku IGLASS VRATA d.o.o.</item>
      <item>VESNA BRICELJ, Maretićeva 7, 10000 Zagreb punomoćnik sudionika u postupku IGLASS VRATA d.o.o.</item>
    </izvorni_sadrzaj>
    <derivirana_varijabla naziv="DomainObject.Predmet.OstaliListFormatedWithAdress_1">
      <item>KERIM KAPETANOVIĆ, Maretićeva 7, 10000 Zagreb punomoćnik sudionika u postupku IGLASS VRATA d.o.o.</item>
      <item>VESNA BRICELJ, Maretićeva 7, 10000 Zagreb punomoćnik sudionika u postupku IGLASS VRATA d.o.o.</item>
    </derivirana_varijabla>
  </DomainObject.Predmet.OstaliListFormatedWithAdress>
  <DomainObject.Predmet.OstaliListFormatedWithAdressOIB>
    <izvorni_sadrzaj>
      <item>KERIM KAPETANOVIĆ, OIB 79017155128, Maretićeva 7, 10000 Zagreb punomoćnik sudionika u postupku IGLASS VRATA d.o.o.</item>
      <item>VESNA BRICELJ, OIB 77879605706, Maretićeva 7, 10000 Zagreb punomoćnik sudionika u postupku IGLASS VRATA d.o.o.</item>
    </izvorni_sadrzaj>
    <derivirana_varijabla naziv="DomainObject.Predmet.OstaliListFormatedWithAdressOIB_1">
      <item>KERIM KAPETANOVIĆ, OIB 79017155128, Maretićeva 7, 10000 Zagreb punomoćnik sudionika u postupku IGLASS VRATA d.o.o.</item>
      <item>VESNA BRICELJ, OIB 77879605706, Maretićeva 7, 10000 Zagreb punomoćnik sudionika u postupku IGLASS VRATA d.o.o.</item>
    </derivirana_varijabla>
  </DomainObject.Predmet.OstaliListFormatedWithAdressOIB>
  <DomainObject.Predmet.OstaliListNazivFormated>
    <izvorni_sadrzaj>
      <item>KERIM KAPETANOVIĆ</item>
      <item>VESNA BRICELJ</item>
    </izvorni_sadrzaj>
    <derivirana_varijabla naziv="DomainObject.Predmet.OstaliListNazivFormated_1">
      <item>KERIM KAPETANOVIĆ</item>
      <item>VESNA BRICELJ</item>
    </derivirana_varijabla>
  </DomainObject.Predmet.OstaliListNazivFormated>
  <DomainObject.Predmet.OstaliListNazivFormatedOIB>
    <izvorni_sadrzaj>
      <item>KERIM KAPETANOVIĆ, OIB 79017155128</item>
      <item>VESNA BRICELJ, OIB 77879605706</item>
    </izvorni_sadrzaj>
    <derivirana_varijabla naziv="DomainObject.Predmet.OstaliListNazivFormatedOIB_1">
      <item>KERIM KAPETANOVIĆ, OIB 79017155128</item>
      <item>VESNA BRICELJ, OIB 77879605706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IGLASS VRATA d.o.o.</izvorni_sadrzaj>
    <derivirana_varijabla naziv="DomainObject.Predmet.ProtustrankaIDrugi_1">IGLASS VRATA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IGLASS VRATA d.o.o., OIB 61182497492, Maretićeva 15, 10000 Zagreb</izvorni_sadrzaj>
    <derivirana_varijabla naziv="DomainObject.Predmet.ProtustrankaIDrugiAdressOIB_1">IGLASS VRATA d.o.o., OIB 61182497492, Maretićeva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IGLASS VRATA d.o.o.</item>
      <item>KERIM KAPETANOVIĆ</item>
      <item>VESNA BRICELJ</item>
    </izvorni_sadrzaj>
    <derivirana_varijabla naziv="DomainObject.Predmet.SudioniciListNaziv_1">
      <item>FINA Regionalni centar Zagreb</item>
      <item>IGLASS VRATA d.o.o.</item>
      <item>KERIM KAPETANOVIĆ</item>
      <item>VESNA BRICELJ</item>
    </derivirana_varijabla>
  </DomainObject.Predmet.SudioniciListNaziv>
  <DomainObject.Predmet.SudioniciListAdressOIB>
    <izvorni_sadrzaj>
      <item>FINA Regionalni centar Zagreb, OIB 85821130368, Trg svibanjskih žrtava 1995. 1,10000 Zagreb</item>
      <item>IGLASS VRATA d.o.o., OIB 61182497492, Maretićeva 15,10000 Zagreb</item>
      <item>KERIM KAPETANOVIĆ, OIB 79017155128, Maretićeva 7,10000 Zagreb</item>
      <item>VESNA BRICELJ, OIB 77879605706, Maretićeva 7,10000 Zagreb</item>
    </izvorni_sadrzaj>
    <derivirana_varijabla naziv="DomainObject.Predmet.SudioniciListAdressOIB_1">
      <item>FINA Regionalni centar Zagreb, OIB 85821130368, Trg svibanjskih žrtava 1995. 1,10000 Zagreb</item>
      <item>IGLASS VRATA d.o.o., OIB 61182497492, Maretićeva 15,10000 Zagreb</item>
      <item>KERIM KAPETANOVIĆ, OIB 79017155128, Maretićeva 7,10000 Zagreb</item>
      <item>VESNA BRICELJ, OIB 77879605706, Maretićeva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61182497492</item>
      <item>, OIB 79017155128</item>
      <item>, OIB 77879605706</item>
    </izvorni_sadrzaj>
    <derivirana_varijabla naziv="DomainObject.Predmet.SudioniciListNazivOIB_1">
      <item>, OIB 85821130368</item>
      <item>, OIB 61182497492</item>
      <item>, OIB 79017155128</item>
      <item>, OIB 77879605706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1299</properties:Characters>
  <properties:Lines>44</properties:Lines>
  <properties:Paragraphs>15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2015-12-04T10:14:00Z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