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df0a" w14:paraId="27fdf0a" w:rsidRDefault="0040681C" w:rsidP="0040681C" w:rsidR="0040681C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40681C" w:rsidP="0040681C" w:rsidR="0040681C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0681C" w:rsidP="0040681C" w:rsidR="0040681C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0681C" w:rsidP="0040681C" w:rsidR="0040681C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7059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40681C" w:rsidP="0040681C" w:rsidR="0040681C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0681C" w:rsidP="0040681C" w:rsidR="0040681C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0681C" w:rsidP="0040681C" w:rsidR="0040681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Malesa – salon za ljepotu j.d.o.o., OIB 62577249519, MBS 081009722, iz Zagreba, Ulica Ive Hergešića 6.</w:t>
      </w:r>
    </w:p>
    <w:p w:rsidRDefault="0040681C" w:rsidP="0040681C" w:rsidR="0040681C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25.563,56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40681C" w:rsidP="0040681C" w:rsidR="0040681C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0681C" w:rsidP="0040681C" w:rsidR="0040681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0681C" w:rsidP="0040681C" w:rsidR="0040681C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0681C" w:rsidP="0040681C" w:rsidR="0040681C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0681C" w:rsidP="0040681C" w:rsidR="0040681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0681C" w:rsidP="0040681C" w:rsidR="0040681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0681C" w:rsidP="0040681C" w:rsidR="0040681C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0681C" w:rsidP="0040681C" w:rsidR="0040681C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40681C" w:rsidP="0040681C" w:rsidR="0040681C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0681C" w:rsidP="0040681C" w:rsidR="0040681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0681C" w:rsidR="005F0E4A" w:rsidRPr="0040681C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5F0E4A" w:rsidRPr="004068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509" w:rsidR="00000000">
      <w:r>
        <w:separator/>
      </w:r>
    </w:p>
  </w:endnote>
  <w:endnote w:id="0" w:type="continuationSeparator">
    <w:p w:rsidRDefault="00A9150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509" w:rsidR="00000000">
      <w:r>
        <w:separator/>
      </w:r>
    </w:p>
  </w:footnote>
  <w:footnote w:id="0" w:type="continuationSeparator">
    <w:p w:rsidRDefault="00A9150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8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150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8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150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81C"/>
    <w:rsid w:val="0040681C"/>
    <w:rsid w:val="005F0E4A"/>
    <w:rsid w:val="00A9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8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6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0681C"/>
  </w:style>
  <w:style w:styleId="Brojstranice" w:type="character">
    <w:name w:val="page number"/>
    <w:basedOn w:val="Zadanifontodlomka"/>
    <w:rsid w:val="0040681C"/>
  </w:style>
  <w:style w:styleId="Tekstbalonia" w:type="paragraph">
    <w:name w:val="Balloon Text"/>
    <w:basedOn w:val="Normal"/>
    <w:link w:val="TekstbaloniaChar"/>
    <w:uiPriority w:val="99"/>
    <w:semiHidden/>
    <w:unhideWhenUsed/>
    <w:rsid w:val="004068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8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150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15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15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8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6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0681C"/>
  </w:style>
  <w:style w:styleId="Brojstranice" w:type="character">
    <w:name w:val="page number"/>
    <w:basedOn w:val="Zadanifontodlomka"/>
    <w:rsid w:val="0040681C"/>
  </w:style>
  <w:style w:styleId="Tekstbalonia" w:type="paragraph">
    <w:name w:val="Balloon Text"/>
    <w:basedOn w:val="Normal"/>
    <w:link w:val="TekstbaloniaChar"/>
    <w:uiPriority w:val="99"/>
    <w:semiHidden/>
    <w:unhideWhenUsed/>
    <w:rsid w:val="00406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8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150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15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15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St-7059/2016</izvorni_sadrzaj>
    <derivirana_varijabla naziv="DomainObject.Predmet.OznakaBroj_1">St-7059/2016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Malesa - salon za ljepotu j.d.o.o.</izvorni_sadrzaj>
    <derivirana_varijabla naziv="DomainObject.Predmet.ProtustrankaFormated_1">  Malesa - salon za ljepotu j.d.o.o.</derivirana_varijabla>
  </DomainObject.Predmet.ProtustrankaFormated>
  <DomainObject.Predmet.ProtustrankaFormatedOIB>
    <izvorni_sadrzaj>  Malesa - salon za ljepotu j.d.o.o., OIB 62577249519</izvorni_sadrzaj>
    <derivirana_varijabla naziv="DomainObject.Predmet.ProtustrankaFormatedOIB_1">  Malesa - salon za ljepotu j.d.o.o., OIB 62577249519</derivirana_varijabla>
  </DomainObject.Predmet.ProtustrankaFormatedOIB>
  <DomainObject.Predmet.ProtustrankaFormatedWithAdress>
    <izvorni_sadrzaj> Malesa - salon za ljepotu j.d.o.o., Ulica Ive Hergešića 6, 10000 Zagreb</izvorni_sadrzaj>
    <derivirana_varijabla naziv="DomainObject.Predmet.ProtustrankaFormatedWithAdress_1"> Malesa - salon za ljepotu j.d.o.o., Ulica Ive Hergešića 6, 10000 Zagreb</derivirana_varijabla>
  </DomainObject.Predmet.ProtustrankaFormatedWithAdress>
  <DomainObject.Predmet.ProtustrankaFormatedWithAdressOIB>
    <izvorni_sadrzaj> Malesa - salon za ljepotu j.d.o.o., OIB 62577249519, Ulica Ive Hergešića 6, 10000 Zagreb</izvorni_sadrzaj>
    <derivirana_varijabla naziv="DomainObject.Predmet.ProtustrankaFormatedWithAdressOIB_1"> Malesa - salon za ljepotu j.d.o.o., OIB 62577249519, Ulica Ive Hergešića 6, 10000 Zagreb</derivirana_varijabla>
  </DomainObject.Predmet.ProtustrankaFormatedWithAdressOIB>
  <DomainObject.Predmet.ProtustrankaWithAdress>
    <izvorni_sadrzaj>Malesa - salon za ljepotu j.d.o.o. Ulica Ive Hergešića 6, 10000 Zagreb</izvorni_sadrzaj>
    <derivirana_varijabla naziv="DomainObject.Predmet.ProtustrankaWithAdress_1">Malesa - salon za ljepotu j.d.o.o. Ulica Ive Hergešića 6, 10000 Zagreb</derivirana_varijabla>
  </DomainObject.Predmet.ProtustrankaWithAdress>
  <DomainObject.Predmet.ProtustrankaWithAdressOIB>
    <izvorni_sadrzaj>Malesa - salon za ljepotu j.d.o.o., OIB 62577249519, Ulica Ive Hergešića 6, 10000 Zagreb</izvorni_sadrzaj>
    <derivirana_varijabla naziv="DomainObject.Predmet.ProtustrankaWithAdressOIB_1">Malesa - salon za ljepotu j.d.o.o., OIB 62577249519, Ulica Ive Hergešića 6, 10000 Zagreb</derivirana_varijabla>
  </DomainObject.Predmet.ProtustrankaWithAdressOIB>
  <DomainObject.Predmet.ProtustrankaNazivFormated>
    <izvorni_sadrzaj>Malesa - salon za ljepotu j.d.o.o.</izvorni_sadrzaj>
    <derivirana_varijabla naziv="DomainObject.Predmet.ProtustrankaNazivFormated_1">Malesa - salon za ljepotu j.d.o.o.</derivirana_varijabla>
  </DomainObject.Predmet.ProtustrankaNazivFormated>
  <DomainObject.Predmet.ProtustrankaNazivFormatedOIB>
    <izvorni_sadrzaj>Malesa - salon za ljepotu j.d.o.o., OIB 62577249519</izvorni_sadrzaj>
    <derivirana_varijabla naziv="DomainObject.Predmet.ProtustrankaNazivFormatedOIB_1">Malesa - salon za ljepotu j.d.o.o., OIB 62577249519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Malesa - salon za ljepotu j.d.o.o.</item>
    </izvorni_sadrzaj>
    <derivirana_varijabla naziv="DomainObject.Predmet.ProtuStrankaListFormated_1">
      <item>Malesa - salon za ljepotu j.d.o.o.</item>
    </derivirana_varijabla>
  </DomainObject.Predmet.ProtuStrankaListFormated>
  <DomainObject.Predmet.ProtuStrankaListFormatedOIB>
    <izvorni_sadrzaj>
      <item>Malesa - salon za ljepotu j.d.o.o., OIB 62577249519</item>
    </izvorni_sadrzaj>
    <derivirana_varijabla naziv="DomainObject.Predmet.ProtuStrankaListFormatedOIB_1">
      <item>Malesa - salon za ljepotu j.d.o.o., OIB 62577249519</item>
    </derivirana_varijabla>
  </DomainObject.Predmet.ProtuStrankaListFormatedOIB>
  <DomainObject.Predmet.ProtuStrankaListFormatedWithAdress>
    <izvorni_sadrzaj>
      <item>Malesa - salon za ljepotu j.d.o.o., Ulica Ive Hergešića 6, 10000 Zagreb</item>
    </izvorni_sadrzaj>
    <derivirana_varijabla naziv="DomainObject.Predmet.ProtuStrankaListFormatedWithAdress_1">
      <item>Malesa - salon za ljepotu j.d.o.o., Ulica Ive Hergešića 6, 10000 Zagreb</item>
    </derivirana_varijabla>
  </DomainObject.Predmet.ProtuStrankaListFormatedWithAdress>
  <DomainObject.Predmet.ProtuStrankaListFormatedWithAdressOIB>
    <izvorni_sadrzaj>
      <item>Malesa - salon za ljepotu j.d.o.o., OIB 62577249519, Ulica Ive Hergešića 6, 10000 Zagreb</item>
    </izvorni_sadrzaj>
    <derivirana_varijabla naziv="DomainObject.Predmet.ProtuStrankaListFormatedWithAdressOIB_1">
      <item>Malesa - salon za ljepotu j.d.o.o., OIB 62577249519, Ulica Ive Hergešića 6, 10000 Zagreb</item>
    </derivirana_varijabla>
  </DomainObject.Predmet.ProtuStrankaListFormatedWithAdressOIB>
  <DomainObject.Predmet.ProtuStrankaListNazivFormated>
    <izvorni_sadrzaj>
      <item>Malesa - salon za ljepotu j.d.o.o.</item>
    </izvorni_sadrzaj>
    <derivirana_varijabla naziv="DomainObject.Predmet.ProtuStrankaListNazivFormated_1">
      <item>Malesa - salon za ljepotu j.d.o.o.</item>
    </derivirana_varijabla>
  </DomainObject.Predmet.ProtuStrankaListNazivFormated>
  <DomainObject.Predmet.ProtuStrankaListNazivFormatedOIB>
    <izvorni_sadrzaj>
      <item>Malesa - salon za ljepotu j.d.o.o., OIB 62577249519</item>
    </izvorni_sadrzaj>
    <derivirana_varijabla naziv="DomainObject.Predmet.ProtuStrankaListNazivFormatedOIB_1">
      <item>Malesa - salon za ljepotu j.d.o.o., OIB 62577249519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Malesa - salon za ljepotu j.d.o.o.</izvorni_sadrzaj>
    <derivirana_varijabla naziv="DomainObject.Predmet.ProtustrankaIDrugi_1">Malesa - salon za ljepotu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Malesa - salon za ljepotu j.d.o.o., OIB 62577249519, Ulica Ive Hergešića 6, 10000 Zagreb</izvorni_sadrzaj>
    <derivirana_varijabla naziv="DomainObject.Predmet.ProtustrankaIDrugiAdressOIB_1">Malesa - salon za ljepotu j.d.o.o., OIB 62577249519, Ulica Ive Hergešića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Malesa - salon za ljepotu j.d.o.o.</item>
    </izvorni_sadrzaj>
    <derivirana_varijabla naziv="DomainObject.Predmet.SudioniciListNaziv_1">
      <item>FINA Regionalni centar Zagreb</item>
      <item>Malesa - salon za ljepotu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Malesa - salon za ljepotu j.d.o.o., OIB 62577249519, Ulica Ive Hergešića 6,10000 Zagreb</item>
    </izvorni_sadrzaj>
    <derivirana_varijabla naziv="DomainObject.Predmet.SudioniciListAdressOIB_1">
      <item>FINA Regionalni centar Zagreb, OIB 85821130368, Trg svibanjskih žrtava 1995. 1,10000 Zagreb</item>
      <item>Malesa - salon za ljepotu j.d.o.o., OIB 62577249519, Ulica Ive Hergešića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62577249519</item>
    </izvorni_sadrzaj>
    <derivirana_varijabla naziv="DomainObject.Predmet.SudioniciListNazivOIB_1">
      <item>, OIB 85821130368</item>
      <item>, OIB 62577249519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1339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2017-03-23T06:49:00Z</dcterms:created>
  <dc:creator>Nikolina Mikulić</dc:creator>
  <cp:lastModifiedBy>Nikolina Mikulić</cp:lastModifiedBy>
  <dcterms:modified xmlns:xsi="http://www.w3.org/2001/XMLSchema-instance" xsi:type="dcterms:W3CDTF">2017-03-23T07:00:00Z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