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2d07" w14:paraId="8c22d07" w:rsidRDefault="00E778E8" w:rsidP="00E778E8" w:rsidR="00E778E8" w:rsidRPr="00FE35C6">
      <w:pPr>
        <w:jc w:val="center"/>
        <w15:collapsed w:val="false"/>
      </w:pPr>
      <w:bookmarkStart w:name="_GoBack" w:id="0"/>
      <w:bookmarkEnd w:id="0"/>
    </w:p>
    <w:p w:rsidRDefault="007F7223" w:rsidP="007F7223" w:rsidR="007F7223" w:rsidRPr="00FE35C6">
      <w:pPr>
        <w:ind w:firstLine="708"/>
      </w:pPr>
    </w:p>
    <w:p w:rsidRDefault="006F76F2" w:rsidP="00E778E8" w:rsidR="006F76F2" w:rsidRPr="00FE35C6">
      <w:pPr>
        <w:rPr>
          <w:b/>
          <w:bCs/>
        </w:rPr>
      </w:pPr>
    </w:p>
    <w:p w:rsidRDefault="006F76F2" w:rsidP="00E778E8" w:rsidR="006F76F2" w:rsidRPr="00FE35C6">
      <w:pPr>
        <w:rPr>
          <w:b/>
          <w:bCs/>
        </w:rPr>
      </w:pPr>
    </w:p>
    <w:p w:rsidRDefault="007F7223" w:rsidP="00E778E8" w:rsidR="007F7223" w:rsidRPr="00FE35C6">
      <w:pPr>
        <w:rPr>
          <w:b/>
          <w:bCs/>
        </w:rPr>
      </w:pPr>
      <w:r w:rsidRPr="00FE35C6">
        <w:rPr>
          <w:b/>
          <w:bCs/>
        </w:rPr>
        <w:t>REPUBLIKA HRVATSKA</w:t>
      </w:r>
    </w:p>
    <w:p w:rsidRDefault="007F7223" w:rsidP="00E778E8" w:rsidR="007F7223" w:rsidRPr="00FE35C6">
      <w:pPr>
        <w:rPr>
          <w:b/>
          <w:bCs/>
        </w:rPr>
      </w:pPr>
      <w:r w:rsidRPr="00FE35C6">
        <w:rPr>
          <w:b/>
          <w:bCs/>
        </w:rPr>
        <w:t>TRGOVAČKI SUD U ZADRU</w:t>
      </w:r>
    </w:p>
    <w:p w:rsidRDefault="00FE35C6" w:rsidP="00E778E8" w:rsidR="007F7223" w:rsidRPr="00FE35C6">
      <w:r>
        <w:t>Dr. Franje Tuđmana 35</w:t>
      </w:r>
    </w:p>
    <w:p w:rsidRDefault="00E778E8" w:rsidP="006F76F2" w:rsidR="00E778E8" w:rsidRPr="00FE35C6">
      <w:r w:rsidRPr="00FE35C6">
        <w:t>Zadar</w:t>
      </w:r>
    </w:p>
    <w:p w:rsidRDefault="006F76F2" w:rsidP="00E778E8" w:rsidR="006F76F2" w:rsidRPr="00FE35C6"/>
    <w:p w:rsidRDefault="007F7223" w:rsidP="007F7223" w:rsidR="007F7223" w:rsidRPr="00FE35C6">
      <w:pPr>
        <w:jc w:val="center"/>
        <w:rPr>
          <w:b/>
          <w:bCs/>
        </w:rPr>
      </w:pPr>
      <w:r w:rsidRPr="00FE35C6">
        <w:rPr>
          <w:b/>
          <w:bCs/>
        </w:rPr>
        <w:t>R E P U B L I K A  H R V A T S K A</w:t>
      </w:r>
    </w:p>
    <w:p w:rsidRDefault="007F7223" w:rsidP="007F7223" w:rsidR="007F7223" w:rsidRPr="00FE35C6">
      <w:pPr>
        <w:jc w:val="center"/>
        <w:rPr>
          <w:b/>
          <w:bCs/>
        </w:rPr>
      </w:pPr>
    </w:p>
    <w:p w:rsidRDefault="005A4BCC" w:rsidP="005A4BCC" w:rsidR="007F7223" w:rsidRPr="00FE35C6">
      <w:pPr>
        <w:tabs>
          <w:tab w:pos="4536" w:val="center"/>
          <w:tab w:pos="6071" w:val="left"/>
        </w:tabs>
        <w:rPr>
          <w:b/>
          <w:bCs/>
        </w:rPr>
      </w:pPr>
      <w:r w:rsidRPr="00FE35C6">
        <w:rPr>
          <w:b/>
          <w:bCs/>
        </w:rPr>
        <w:tab/>
      </w:r>
      <w:r w:rsidR="007F7223" w:rsidRPr="00FE35C6">
        <w:rPr>
          <w:b/>
          <w:bCs/>
        </w:rPr>
        <w:t>R J E Š E N J E</w:t>
      </w:r>
      <w:r w:rsidRPr="00FE35C6">
        <w:rPr>
          <w:b/>
          <w:bCs/>
        </w:rPr>
        <w:tab/>
      </w:r>
    </w:p>
    <w:p w:rsidRDefault="007F7223" w:rsidP="007F7223" w:rsidR="007F7223" w:rsidRPr="00FE35C6"/>
    <w:p w:rsidRDefault="00621815" w:rsidP="00621815" w:rsidR="00621815" w:rsidRPr="00FE35C6">
      <w:pPr>
        <w:ind w:firstLine="708"/>
        <w:jc w:val="both"/>
      </w:pPr>
      <w:r w:rsidRPr="00FE35C6">
        <w:t>Trgovački sud u Zadru, po sutkinji Ani Markač, povodom prijedloga dužnika ZADARSKA PRIVATNA GIMNAZIJA S PRAVOM JAVNOSTI, Zad</w:t>
      </w:r>
      <w:r w:rsidR="00FE35C6">
        <w:t xml:space="preserve">ar, </w:t>
      </w:r>
      <w:proofErr w:type="spellStart"/>
      <w:r w:rsidR="00FE35C6">
        <w:t>Kraljskog</w:t>
      </w:r>
      <w:proofErr w:type="spellEnd"/>
      <w:r w:rsidR="00FE35C6">
        <w:t xml:space="preserve"> </w:t>
      </w:r>
      <w:proofErr w:type="spellStart"/>
      <w:r w:rsidR="00FE35C6">
        <w:t>Dalmatina</w:t>
      </w:r>
      <w:proofErr w:type="spellEnd"/>
      <w:r w:rsidR="00FE35C6">
        <w:t xml:space="preserve"> 4, OIB:</w:t>
      </w:r>
      <w:r w:rsidRPr="00FE35C6">
        <w:t xml:space="preserve">13265301756, zastupanog po </w:t>
      </w:r>
      <w:proofErr w:type="spellStart"/>
      <w:r w:rsidRPr="00FE35C6">
        <w:t>Žaklini</w:t>
      </w:r>
      <w:proofErr w:type="spellEnd"/>
      <w:r w:rsidRPr="00FE35C6">
        <w:t xml:space="preserve"> Kutija, ravnateljici, za sklapanje predstečajne nagodbe nad imenovanim dužnikom</w:t>
      </w:r>
      <w:r w:rsidRPr="00FE35C6">
        <w:rPr>
          <w:bCs/>
        </w:rPr>
        <w:t>,</w:t>
      </w:r>
      <w:r w:rsidR="00FE35C6">
        <w:t xml:space="preserve"> 21</w:t>
      </w:r>
      <w:r w:rsidRPr="00FE35C6">
        <w:t xml:space="preserve">. </w:t>
      </w:r>
      <w:r w:rsidR="00FE35C6">
        <w:t>srpnja</w:t>
      </w:r>
      <w:r w:rsidRPr="00FE35C6">
        <w:t xml:space="preserve"> 2016.</w:t>
      </w:r>
    </w:p>
    <w:p w:rsidRDefault="007F7223" w:rsidP="007F7223" w:rsidR="007F7223" w:rsidRPr="00FE35C6"/>
    <w:p w:rsidRDefault="007F7223" w:rsidP="007F7223" w:rsidR="007F7223" w:rsidRPr="00FE35C6">
      <w:pPr>
        <w:jc w:val="center"/>
        <w:rPr>
          <w:b/>
          <w:bCs/>
        </w:rPr>
      </w:pPr>
      <w:r w:rsidRPr="00FE35C6">
        <w:rPr>
          <w:b/>
          <w:bCs/>
        </w:rPr>
        <w:t>r i j e š i o   j e</w:t>
      </w:r>
    </w:p>
    <w:p w:rsidRDefault="007F7223" w:rsidP="00E778E8" w:rsidR="007F7223" w:rsidRPr="00FE35C6">
      <w:pPr>
        <w:jc w:val="both"/>
      </w:pPr>
    </w:p>
    <w:p w:rsidRDefault="00E778E8" w:rsidP="00E778E8" w:rsidR="007F7223" w:rsidRPr="00FE35C6">
      <w:pPr>
        <w:jc w:val="both"/>
      </w:pPr>
      <w:r w:rsidRPr="00FE35C6">
        <w:t>I.</w:t>
      </w:r>
      <w:r w:rsidRPr="00FE35C6">
        <w:tab/>
      </w:r>
      <w:r w:rsidR="007F7223" w:rsidRPr="00FE35C6">
        <w:t>Određuje se ročište radi sklapanja predstečajne nagodbe nad dužnikom</w:t>
      </w:r>
      <w:r w:rsidR="00207CCF" w:rsidRPr="00207CCF">
        <w:t xml:space="preserve"> </w:t>
      </w:r>
      <w:r w:rsidR="00207CCF" w:rsidRPr="00FE35C6">
        <w:t>ZADARSKA PRIVATNA GIMNAZIJA S PRAVOM JAVNOSTI, Zad</w:t>
      </w:r>
      <w:r w:rsidR="00207CCF">
        <w:t xml:space="preserve">ar, </w:t>
      </w:r>
      <w:proofErr w:type="spellStart"/>
      <w:r w:rsidR="00207CCF">
        <w:t>Kraljskog</w:t>
      </w:r>
      <w:proofErr w:type="spellEnd"/>
      <w:r w:rsidR="00207CCF">
        <w:t xml:space="preserve"> </w:t>
      </w:r>
      <w:proofErr w:type="spellStart"/>
      <w:r w:rsidR="00207CCF">
        <w:t>Dalmatina</w:t>
      </w:r>
      <w:proofErr w:type="spellEnd"/>
      <w:r w:rsidR="00207CCF">
        <w:t xml:space="preserve"> 4, OIB:</w:t>
      </w:r>
      <w:r w:rsidR="00207CCF" w:rsidRPr="00FE35C6">
        <w:t>13265301756</w:t>
      </w:r>
      <w:r w:rsidR="007F7223" w:rsidRPr="00FE35C6">
        <w:t xml:space="preserve">, za dan </w:t>
      </w:r>
    </w:p>
    <w:p w:rsidRDefault="007F7223" w:rsidP="007F7223" w:rsidR="007F7223" w:rsidRPr="00FE35C6">
      <w:pPr>
        <w:ind w:firstLine="708"/>
        <w:jc w:val="both"/>
      </w:pPr>
    </w:p>
    <w:p w:rsidRDefault="005A4BCC" w:rsidP="002142DD" w:rsidR="007F7223" w:rsidRPr="00FE35C6">
      <w:pPr>
        <w:jc w:val="center"/>
        <w:rPr>
          <w:b/>
        </w:rPr>
      </w:pPr>
      <w:r w:rsidRPr="00FE35C6">
        <w:rPr>
          <w:b/>
          <w:u w:val="single"/>
        </w:rPr>
        <w:t>4.</w:t>
      </w:r>
      <w:r w:rsidR="00207CCF">
        <w:rPr>
          <w:b/>
          <w:u w:val="single"/>
        </w:rPr>
        <w:t xml:space="preserve"> kolovoza </w:t>
      </w:r>
      <w:r w:rsidR="006F76F2" w:rsidRPr="00FE35C6">
        <w:rPr>
          <w:b/>
          <w:u w:val="single"/>
        </w:rPr>
        <w:t>201</w:t>
      </w:r>
      <w:r w:rsidR="007C3F73" w:rsidRPr="00FE35C6">
        <w:rPr>
          <w:b/>
          <w:u w:val="single"/>
        </w:rPr>
        <w:t>6</w:t>
      </w:r>
      <w:r w:rsidR="006F76F2" w:rsidRPr="00FE35C6">
        <w:rPr>
          <w:b/>
          <w:u w:val="single"/>
        </w:rPr>
        <w:t>.</w:t>
      </w:r>
      <w:r w:rsidR="007F7223" w:rsidRPr="00FE35C6">
        <w:rPr>
          <w:b/>
          <w:u w:val="single"/>
        </w:rPr>
        <w:t xml:space="preserve"> u</w:t>
      </w:r>
      <w:r w:rsidR="00BB3BCF">
        <w:rPr>
          <w:b/>
          <w:u w:val="single"/>
        </w:rPr>
        <w:t xml:space="preserve"> 11,00 </w:t>
      </w:r>
      <w:r w:rsidR="007F7223" w:rsidRPr="00FE35C6">
        <w:rPr>
          <w:b/>
          <w:u w:val="single"/>
        </w:rPr>
        <w:t>sati u prostorijama Trgovačkog suda u Zadru,</w:t>
      </w:r>
      <w:r w:rsidR="00D270F9" w:rsidRPr="00FE35C6">
        <w:rPr>
          <w:b/>
          <w:u w:val="single"/>
        </w:rPr>
        <w:t xml:space="preserve"> </w:t>
      </w:r>
      <w:r w:rsidR="007C3F73" w:rsidRPr="00FE35C6">
        <w:rPr>
          <w:b/>
          <w:u w:val="single"/>
        </w:rPr>
        <w:t>Dr. Franje Tuđmana 35</w:t>
      </w:r>
      <w:r w:rsidR="007F7223" w:rsidRPr="00FE35C6">
        <w:rPr>
          <w:b/>
          <w:u w:val="single"/>
        </w:rPr>
        <w:t xml:space="preserve">, soba broj </w:t>
      </w:r>
      <w:r w:rsidR="007C3F73" w:rsidRPr="00FE35C6">
        <w:rPr>
          <w:b/>
          <w:u w:val="single"/>
        </w:rPr>
        <w:t>14/I</w:t>
      </w:r>
      <w:r w:rsidR="007F7223" w:rsidRPr="00FE35C6">
        <w:rPr>
          <w:b/>
          <w:u w:val="single"/>
        </w:rPr>
        <w:t>.</w:t>
      </w:r>
    </w:p>
    <w:p w:rsidRDefault="007F7223" w:rsidP="007F7223" w:rsidR="007F7223" w:rsidRPr="00FE35C6">
      <w:pPr>
        <w:ind w:left="1065"/>
        <w:jc w:val="both"/>
        <w:rPr>
          <w:u w:val="single"/>
        </w:rPr>
      </w:pPr>
    </w:p>
    <w:p w:rsidRDefault="00E778E8" w:rsidP="00E778E8" w:rsidR="007F7223" w:rsidRPr="00FE35C6">
      <w:pPr>
        <w:jc w:val="both"/>
      </w:pPr>
      <w:r w:rsidRPr="00FE35C6">
        <w:t>II.</w:t>
      </w:r>
      <w:r w:rsidRPr="00FE35C6">
        <w:tab/>
      </w:r>
      <w:r w:rsidR="007F7223" w:rsidRPr="00FE35C6">
        <w:t>O ročištu iz točke I</w:t>
      </w:r>
      <w:r w:rsidR="005329A8" w:rsidRPr="00FE35C6">
        <w:t>I</w:t>
      </w:r>
      <w:r w:rsidR="007F7223" w:rsidRPr="00FE35C6">
        <w:t>. ovog rješenja oglasom se obavještavaju dužnik i svi vjerovnici koji su prihvatili plan financijskog i operativnog restrukturiranja.</w:t>
      </w:r>
    </w:p>
    <w:p w:rsidRDefault="007F7223" w:rsidP="007F7223" w:rsidR="007F7223" w:rsidRPr="00FE35C6">
      <w:pPr>
        <w:ind w:firstLine="708"/>
        <w:jc w:val="both"/>
      </w:pPr>
    </w:p>
    <w:p w:rsidRDefault="007F7223" w:rsidP="00E778E8" w:rsidR="007F7223" w:rsidRPr="00FE35C6">
      <w:pPr>
        <w:jc w:val="both"/>
      </w:pPr>
      <w:r w:rsidRPr="00FE35C6">
        <w:t>I</w:t>
      </w:r>
      <w:r w:rsidR="00E778E8" w:rsidRPr="00FE35C6">
        <w:t>II.</w:t>
      </w:r>
      <w:r w:rsidR="00E778E8" w:rsidRPr="00FE35C6">
        <w:tab/>
      </w:r>
      <w:r w:rsidRPr="00FE35C6">
        <w:t xml:space="preserve">Oglas će </w:t>
      </w:r>
      <w:r w:rsidR="00207CCF">
        <w:t xml:space="preserve">biti objavljen isticanjem na e-Oglasnoj ploči ovog </w:t>
      </w:r>
      <w:r w:rsidRPr="00FE35C6">
        <w:t xml:space="preserve">suda i objavom na web-stranici Financijske agencije, Regionalni centar Split, najkasnije 8 </w:t>
      </w:r>
      <w:r w:rsidR="00E778E8" w:rsidRPr="00FE35C6">
        <w:t xml:space="preserve">(osam) </w:t>
      </w:r>
      <w:r w:rsidRPr="00FE35C6">
        <w:t>dana prije dana održavanja ročišta.</w:t>
      </w:r>
    </w:p>
    <w:p w:rsidRDefault="007F7223" w:rsidP="00D270F9" w:rsidR="007F7223" w:rsidRPr="00FE35C6">
      <w:pPr>
        <w:jc w:val="both"/>
      </w:pPr>
      <w:r w:rsidRPr="00FE35C6">
        <w:tab/>
      </w:r>
    </w:p>
    <w:p w:rsidRDefault="007F7223" w:rsidP="00E778E8" w:rsidR="007F7223" w:rsidRPr="00FE35C6">
      <w:pPr>
        <w:ind w:left="705"/>
        <w:jc w:val="center"/>
      </w:pPr>
      <w:r w:rsidRPr="00FE35C6">
        <w:t xml:space="preserve">U Zadru </w:t>
      </w:r>
      <w:r w:rsidR="00207CCF">
        <w:t xml:space="preserve">21. srpnja </w:t>
      </w:r>
      <w:r w:rsidRPr="00FE35C6">
        <w:t>201</w:t>
      </w:r>
      <w:r w:rsidR="007C3F73" w:rsidRPr="00FE35C6">
        <w:t>6</w:t>
      </w:r>
      <w:r w:rsidRPr="00FE35C6">
        <w:t>.</w:t>
      </w:r>
    </w:p>
    <w:p w:rsidRDefault="00140FE0" w:rsidP="006F76F2" w:rsidR="00140FE0" w:rsidRPr="00FE35C6">
      <w:pPr>
        <w:tabs>
          <w:tab w:pos="9072" w:val="right"/>
        </w:tabs>
      </w:pPr>
    </w:p>
    <w:p w:rsidRDefault="002142DD" w:rsidP="00BB3BCF" w:rsidR="00140FE0" w:rsidRPr="00FE35C6">
      <w:pPr>
        <w:tabs>
          <w:tab w:pos="9072" w:val="right"/>
        </w:tabs>
        <w:jc w:val="right"/>
      </w:pPr>
      <w:r w:rsidRPr="00FE35C6">
        <w:tab/>
      </w:r>
      <w:r w:rsidR="00E778E8" w:rsidRPr="00FE35C6">
        <w:t xml:space="preserve"> Sutkinja</w:t>
      </w:r>
    </w:p>
    <w:p w:rsidRDefault="002142DD" w:rsidP="00BB3BCF" w:rsidR="007F7223" w:rsidRPr="00FE35C6">
      <w:pPr>
        <w:jc w:val="right"/>
      </w:pPr>
      <w:r w:rsidRPr="00FE35C6">
        <w:tab/>
      </w:r>
      <w:r w:rsidRPr="00FE35C6">
        <w:tab/>
      </w:r>
      <w:r w:rsidRPr="00FE35C6">
        <w:tab/>
      </w:r>
      <w:r w:rsidRPr="00FE35C6">
        <w:tab/>
      </w:r>
      <w:r w:rsidRPr="00FE35C6">
        <w:tab/>
      </w:r>
      <w:r w:rsidRPr="00FE35C6">
        <w:tab/>
      </w:r>
      <w:r w:rsidRPr="00FE35C6">
        <w:tab/>
      </w:r>
      <w:r w:rsidRPr="00FE35C6">
        <w:tab/>
        <w:t xml:space="preserve">     </w:t>
      </w:r>
      <w:r w:rsidR="00EB787B" w:rsidRPr="00FE35C6">
        <w:t>Ana Markač</w:t>
      </w:r>
    </w:p>
    <w:p w:rsidRDefault="007F7223" w:rsidP="007F7223" w:rsidR="007F7223" w:rsidRPr="00FE35C6">
      <w:pPr>
        <w:tabs>
          <w:tab w:pos="6840" w:val="left"/>
        </w:tabs>
      </w:pPr>
    </w:p>
    <w:p w:rsidRDefault="00E778E8" w:rsidP="007F7223" w:rsidR="00E778E8" w:rsidRPr="00FE35C6">
      <w:pPr>
        <w:tabs>
          <w:tab w:pos="6840" w:val="left"/>
        </w:tabs>
      </w:pPr>
    </w:p>
    <w:p w:rsidRDefault="00E778E8" w:rsidP="007F7223" w:rsidR="00E778E8" w:rsidRPr="00FE35C6">
      <w:pPr>
        <w:tabs>
          <w:tab w:pos="6840" w:val="left"/>
        </w:tabs>
      </w:pPr>
    </w:p>
    <w:p w:rsidRDefault="007F7223" w:rsidP="007F7223" w:rsidR="007F7223" w:rsidRPr="00FE35C6">
      <w:pPr>
        <w:tabs>
          <w:tab w:pos="6840" w:val="left"/>
        </w:tabs>
      </w:pPr>
      <w:r w:rsidRPr="00FE35C6">
        <w:t>UPUTA O PRAVNOM LIJEKU:</w:t>
      </w:r>
    </w:p>
    <w:p w:rsidRDefault="007F7223" w:rsidP="007F7223" w:rsidR="007F7223" w:rsidRPr="00FE35C6">
      <w:pPr>
        <w:jc w:val="both"/>
      </w:pPr>
      <w:r w:rsidRPr="00FE35C6">
        <w:t>Protiv ovog rješenja nije dopuštena žalba.</w:t>
      </w:r>
    </w:p>
    <w:p w:rsidRDefault="002142DD" w:rsidP="00CF3AB1" w:rsidR="002142DD" w:rsidRPr="00FE35C6">
      <w:pPr>
        <w:jc w:val="both"/>
        <w:rPr>
          <w:bCs/>
        </w:rPr>
      </w:pPr>
    </w:p>
    <w:p w:rsidRDefault="004D6301" w:rsidP="004D6301" w:rsidR="004D6301" w:rsidRPr="00FE35C6">
      <w:pPr>
        <w:jc w:val="both"/>
        <w:rPr>
          <w:bCs/>
        </w:rPr>
      </w:pPr>
      <w:r w:rsidRPr="00FE35C6">
        <w:rPr>
          <w:bCs/>
        </w:rPr>
        <w:t>DNA :</w:t>
      </w:r>
    </w:p>
    <w:p w:rsidRDefault="004D6301" w:rsidP="004D6301" w:rsidR="007C3F73" w:rsidRPr="00FE35C6">
      <w:pPr>
        <w:jc w:val="both"/>
      </w:pPr>
      <w:r w:rsidRPr="00FE35C6">
        <w:t xml:space="preserve">- Dužniku po </w:t>
      </w:r>
      <w:proofErr w:type="spellStart"/>
      <w:r w:rsidRPr="00FE35C6">
        <w:t>zz</w:t>
      </w:r>
      <w:proofErr w:type="spellEnd"/>
      <w:r w:rsidRPr="00FE35C6">
        <w:t xml:space="preserve"> </w:t>
      </w:r>
    </w:p>
    <w:p w:rsidRDefault="004D6301" w:rsidP="002142DD" w:rsidR="004D6301" w:rsidRPr="00FE35C6">
      <w:pPr>
        <w:jc w:val="both"/>
      </w:pPr>
      <w:r w:rsidRPr="00FE35C6">
        <w:t xml:space="preserve">- FINA-Regionalni centar </w:t>
      </w:r>
      <w:r w:rsidR="002142DD" w:rsidRPr="00FE35C6">
        <w:t>Split</w:t>
      </w:r>
      <w:r w:rsidR="007C3F73" w:rsidRPr="00FE35C6">
        <w:t>,</w:t>
      </w:r>
      <w:r w:rsidRPr="00FE35C6">
        <w:t xml:space="preserve"> uz dopis </w:t>
      </w:r>
    </w:p>
    <w:p w:rsidRDefault="004D6301" w:rsidP="004D6301" w:rsidR="004D6301" w:rsidRPr="00FE35C6">
      <w:pPr>
        <w:jc w:val="both"/>
      </w:pPr>
      <w:r w:rsidRPr="00FE35C6">
        <w:t>- e-Oglasna ploča suda</w:t>
      </w:r>
    </w:p>
    <w:p w:rsidRDefault="004D6301" w:rsidP="004D6301" w:rsidR="004D6301" w:rsidRPr="00FE35C6">
      <w:pPr>
        <w:jc w:val="both"/>
      </w:pPr>
      <w:r w:rsidRPr="00FE35C6">
        <w:t xml:space="preserve">- Ministarstvo financija, Porezna uprava </w:t>
      </w:r>
      <w:r w:rsidR="007C3F73" w:rsidRPr="00FE35C6">
        <w:t xml:space="preserve">Zadar </w:t>
      </w:r>
    </w:p>
    <w:p w:rsidRDefault="004D6301" w:rsidP="007F7223" w:rsidR="007F7223" w:rsidRPr="00FE35C6">
      <w:pPr>
        <w:jc w:val="both"/>
      </w:pPr>
      <w:r w:rsidRPr="00FE35C6">
        <w:t>- U spis</w:t>
      </w:r>
    </w:p>
    <w:sectPr w:rsidR="007F7223" w:rsidRPr="00FE35C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8E8" w:rsidP="00E778E8" w:rsidR="00E778E8">
      <w:r>
        <w:separator/>
      </w:r>
    </w:p>
  </w:endnote>
  <w:endnote w:id="0" w:type="continuationSeparator">
    <w:p w:rsidRDefault="00E778E8" w:rsidP="00E778E8" w:rsidR="00E77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8E8" w:rsidP="00E778E8" w:rsidR="00E778E8">
      <w:r>
        <w:separator/>
      </w:r>
    </w:p>
  </w:footnote>
  <w:footnote w:id="0" w:type="continuationSeparator">
    <w:p w:rsidRDefault="00E778E8" w:rsidP="00E778E8" w:rsidR="00E778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6F2" w:rsidP="00E778E8" w:rsidR="00E778E8">
    <w:pPr>
      <w:jc w:val="right"/>
    </w:pPr>
    <w:r>
      <w:t>Posl</w:t>
    </w:r>
    <w:r w:rsidR="005A4BCC">
      <w:t>ovni</w:t>
    </w:r>
    <w:r>
      <w:t xml:space="preserve"> br</w:t>
    </w:r>
    <w:r w:rsidR="005A4BCC">
      <w:t>oj:</w:t>
    </w:r>
    <w:r>
      <w:t xml:space="preserve"> 2</w:t>
    </w:r>
    <w:r w:rsidR="00E778E8">
      <w:t xml:space="preserve"> </w:t>
    </w:r>
    <w:proofErr w:type="spellStart"/>
    <w:r w:rsidR="00E778E8">
      <w:t>Stpn</w:t>
    </w:r>
    <w:proofErr w:type="spellEnd"/>
    <w:r w:rsidR="00E778E8">
      <w:t>-</w:t>
    </w:r>
    <w:r w:rsidR="00BB3BCF">
      <w:t>44/15-7</w:t>
    </w:r>
  </w:p>
  <w:p w:rsidRDefault="00E778E8" w:rsidP="00E778E8" w:rsidR="00E778E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056490"/>
    <w:rsid w:val="00140FE0"/>
    <w:rsid w:val="00170766"/>
    <w:rsid w:val="00207CCF"/>
    <w:rsid w:val="002142DD"/>
    <w:rsid w:val="00234769"/>
    <w:rsid w:val="00416B2E"/>
    <w:rsid w:val="004D6301"/>
    <w:rsid w:val="005329A8"/>
    <w:rsid w:val="005A4BCC"/>
    <w:rsid w:val="00621815"/>
    <w:rsid w:val="006F76F2"/>
    <w:rsid w:val="007C3F73"/>
    <w:rsid w:val="007C7EC9"/>
    <w:rsid w:val="007F7223"/>
    <w:rsid w:val="00872052"/>
    <w:rsid w:val="009A6B0A"/>
    <w:rsid w:val="009F622E"/>
    <w:rsid w:val="00BB3BCF"/>
    <w:rsid w:val="00CF3AB1"/>
    <w:rsid w:val="00D270F9"/>
    <w:rsid w:val="00E778E8"/>
    <w:rsid w:val="00EB787B"/>
    <w:rsid w:val="00FE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0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0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0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0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0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0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0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0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Stpn-44/2015</izvorni_sadrzaj>
    <derivirana_varijabla naziv="DomainObject.Predmet.OznakaBroj_1">Stpn-44/2015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UZUZEĆE</izvorni_sadrzaj>
    <derivirana_varijabla naziv="DomainObject.Predmet.PrimjedbaSuca_1">UZUZEĆE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Zadarska privatna gimnazija s pravom javnosti</izvorni_sadrzaj>
    <derivirana_varijabla naziv="DomainObject.Predmet.ProtustrankaFormated_1">  Zadarska privatna gimnazija s pravom javnosti</derivirana_varijabla>
  </DomainObject.Predmet.ProtustrankaFormated>
  <DomainObject.Predmet.ProtustrankaFormatedOIB>
    <izvorni_sadrzaj>  Zadarska privatna gimnazija s pravom javnosti, OIB 13265301756</izvorni_sadrzaj>
    <derivirana_varijabla naziv="DomainObject.Predmet.ProtustrankaFormatedOIB_1">  Zadarska privatna gimnazija s pravom javnosti, OIB 13265301756</derivirana_varijabla>
  </DomainObject.Predmet.ProtustrankaFormatedOIB>
  <DomainObject.Predmet.ProtustrankaFormatedWithAdress>
    <izvorni_sadrzaj> Zadarska privatna gimnazija s pravom javnosti, Ulica Kraljskog Dalmatina 4, 23000 Zadar</izvorni_sadrzaj>
    <derivirana_varijabla naziv="DomainObject.Predmet.ProtustrankaFormatedWithAdress_1"> Zadarska privatna gimnazija s pravom javnosti, Ulica Kraljskog Dalmatina 4, 23000 Zadar</derivirana_varijabla>
  </DomainObject.Predmet.ProtustrankaFormatedWithAdress>
  <DomainObject.Predmet.ProtustrankaFormatedWithAdressOIB>
    <izvorni_sadrzaj> Zadarska privatna gimnazija s pravom javnosti, OIB 13265301756, Ulica Kraljskog Dalmatina 4, 23000 Zadar</izvorni_sadrzaj>
    <derivirana_varijabla naziv="DomainObject.Predmet.ProtustrankaFormatedWithAdressOIB_1"> Zadarska privatna gimnazija s pravom javnosti, OIB 13265301756, Ulica Kraljskog Dalmatina 4, 23000 Zadar</derivirana_varijabla>
  </DomainObject.Predmet.ProtustrankaFormatedWithAdressOIB>
  <DomainObject.Predmet.ProtustrankaWithAdress>
    <izvorni_sadrzaj>Zadarska privatna gimnazija s pravom javnosti Ulica Kraljskog Dalmatina 4, 23000 Zadar</izvorni_sadrzaj>
    <derivirana_varijabla naziv="DomainObject.Predmet.ProtustrankaWithAdress_1">Zadarska privatna gimnazija s pravom javnosti Ulica Kraljskog Dalmatina 4, 23000 Zadar</derivirana_varijabla>
  </DomainObject.Predmet.ProtustrankaWithAdress>
  <DomainObject.Predmet.ProtustrankaWithAdressOIB>
    <izvorni_sadrzaj>Zadarska privatna gimnazija s pravom javnosti, OIB 13265301756, Ulica Kraljskog Dalmatina 4, 23000 Zadar</izvorni_sadrzaj>
    <derivirana_varijabla naziv="DomainObject.Predmet.ProtustrankaWithAdressOIB_1">Zadarska privatna gimnazija s pravom javnosti, OIB 13265301756, Ulica Kraljskog Dalmatina 4, 23000 Zadar</derivirana_varijabla>
  </DomainObject.Predmet.ProtustrankaWithAdressOIB>
  <DomainObject.Predmet.ProtustrankaNazivFormated>
    <izvorni_sadrzaj>Zadarska privatna gimnazija s pravom javnosti</izvorni_sadrzaj>
    <derivirana_varijabla naziv="DomainObject.Predmet.ProtustrankaNazivFormated_1">Zadarska privatna gimnazija s pravom javnosti</derivirana_varijabla>
  </DomainObject.Predmet.ProtustrankaNazivFormated>
  <DomainObject.Predmet.ProtustrankaNazivFormatedOIB>
    <izvorni_sadrzaj>Zadarska privatna gimnazija s pravom javnosti, OIB 13265301756</izvorni_sadrzaj>
    <derivirana_varijabla naziv="DomainObject.Predmet.ProtustrankaNazivFormatedOIB_1">Zadarska privatna gimnazija s pravom javnosti, OIB 13265301756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Zadarska privatna gimnazija s pravom javnosti</item>
    </izvorni_sadrzaj>
    <derivirana_varijabla naziv="DomainObject.Predmet.ProtuStrankaListFormated_1">
      <item>Zadarska privatna gimnazija s pravom javnosti</item>
    </derivirana_varijabla>
  </DomainObject.Predmet.ProtuStrankaListFormated>
  <DomainObject.Predmet.ProtuStrankaListFormatedOIB>
    <izvorni_sadrzaj>
      <item>Zadarska privatna gimnazija s pravom javnosti, OIB 13265301756</item>
    </izvorni_sadrzaj>
    <derivirana_varijabla naziv="DomainObject.Predmet.ProtuStrankaListFormatedOIB_1">
      <item>Zadarska privatna gimnazija s pravom javnosti, OIB 13265301756</item>
    </derivirana_varijabla>
  </DomainObject.Predmet.ProtuStrankaListFormatedOIB>
  <DomainObject.Predmet.ProtuStrankaListFormatedWithAdress>
    <izvorni_sadrzaj>
      <item>Zadarska privatna gimnazija s pravom javnosti, Ulica Kraljskog Dalmatina 4, 23000 Zadar</item>
    </izvorni_sadrzaj>
    <derivirana_varijabla naziv="DomainObject.Predmet.ProtuStrankaListFormatedWithAdress_1">
      <item>Zadarska privatna gimnazija s pravom javnosti, Ulica Kraljskog Dalmatina 4, 23000 Zadar</item>
    </derivirana_varijabla>
  </DomainObject.Predmet.ProtuStrankaListFormatedWithAdress>
  <DomainObject.Predmet.ProtuStrankaListFormatedWithAdressOIB>
    <izvorni_sadrzaj>
      <item>Zadarska privatna gimnazija s pravom javnosti, OIB 13265301756, Ulica Kraljskog Dalmatina 4, 23000 Zadar</item>
    </izvorni_sadrzaj>
    <derivirana_varijabla naziv="DomainObject.Predmet.ProtuStrankaListFormatedWithAdressOIB_1">
      <item>Zadarska privatna gimnazija s pravom javnosti, OIB 13265301756, Ulica Kraljskog Dalmatina 4, 23000 Zadar</item>
    </derivirana_varijabla>
  </DomainObject.Predmet.ProtuStrankaListFormatedWithAdressOIB>
  <DomainObject.Predmet.ProtuStrankaListNazivFormated>
    <izvorni_sadrzaj>
      <item>Zadarska privatna gimnazija s pravom javnosti</item>
    </izvorni_sadrzaj>
    <derivirana_varijabla naziv="DomainObject.Predmet.ProtuStrankaListNazivFormated_1">
      <item>Zadarska privatna gimnazija s pravom javnosti</item>
    </derivirana_varijabla>
  </DomainObject.Predmet.ProtuStrankaListNazivFormated>
  <DomainObject.Predmet.ProtuStrankaListNazivFormatedOIB>
    <izvorni_sadrzaj>
      <item>Zadarska privatna gimnazija s pravom javnosti, OIB 13265301756</item>
    </izvorni_sadrzaj>
    <derivirana_varijabla naziv="DomainObject.Predmet.ProtuStrankaListNazivFormatedOIB_1">
      <item>Zadarska privatna gimnazija s pravom javnosti, OIB 13265301756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Zadarska privatna gimnazija s pravom javnosti</izvorni_sadrzaj>
    <derivirana_varijabla naziv="DomainObject.Predmet.ProtustrankaIDrugi_1">Zadarska privatna gimnazija s pravom javnosti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Zadarska privatna gimnazija s pravom javnosti, OIB 13265301756, Ulica Kraljskog Dalmatina 4, 23000 Zadar</izvorni_sadrzaj>
    <derivirana_varijabla naziv="DomainObject.Predmet.ProtustrankaIDrugiAdressOIB_1">Zadarska privatna gimnazija s pravom javnosti, OIB 13265301756, Ulica Kraljskog Dalmatina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Zadarska privatna gimnazija s pravom javnosti</item>
    </izvorni_sadrzaj>
    <derivirana_varijabla naziv="DomainObject.Predmet.SudioniciListNaziv_1">
      <item>Zadarska privatna gimnazija s pravom javnosti</item>
    </derivirana_varijabla>
  </DomainObject.Predmet.SudioniciListNaziv>
  <DomainObject.Predmet.SudioniciListAdressOIB>
    <izvorni_sadrzaj>
      <item>Zadarska privatna gimnazija s pravom javnosti, OIB 13265301756, Ulica Kraljskog Dalmatina 4,23000 Zadar</item>
    </izvorni_sadrzaj>
    <derivirana_varijabla naziv="DomainObject.Predmet.SudioniciListAdressOIB_1">
      <item>Zadarska privatna gimnazija s pravom javnosti, OIB 13265301756, Ulica Kraljskog Dalmatina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13265301756</item>
    </izvorni_sadrzaj>
    <derivirana_varijabla naziv="DomainObject.Predmet.SudioniciListNazivOIB_1">
      <item>, OIB 13265301756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11C6A1-A5CF-45D6-85D5-A3E8BFF28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1102</properties:Characters>
  <properties:Lines>50</properties:Lines>
  <properties:Paragraphs>23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2016-07-21T18:59:00Z</dcterms:created>
  <dc:creator>Tina Grgas</dc:creator>
  <cp:lastModifiedBy>Merlina Klišmanić</cp:lastModifiedBy>
  <cp:lastPrinted>2016-07-22T04:59:00Z</cp:lastPrinted>
  <dcterms:modified xmlns:xsi="http://www.w3.org/2001/XMLSchema-instance" xsi:type="dcterms:W3CDTF">2016-07-22T05:21:00Z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